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b352" w14:paraId="910b352" w:rsidRDefault="00AB2B0D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70496D" w:rsidP="00E35B41" w:rsidR="0070496D">
      <w:r>
        <w:rPr>
          <w:rStyle w:val="Naglaeno"/>
        </w:rPr>
        <w:t xml:space="preserve">             </w:t>
      </w:r>
      <w:r w:rsidR="0095376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70496D">
        <w:rPr>
          <w:rStyle w:val="Naglaeno"/>
          <w:b w:val="false"/>
          <w:bCs w:val="false"/>
        </w:rPr>
        <w:t>14 St-11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/1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-</w:t>
      </w:r>
      <w:r w:rsidR="006F750B">
        <w:rPr>
          <w:rStyle w:val="Naglaeno"/>
          <w:b w:val="false"/>
          <w:bCs w:val="false"/>
        </w:rPr>
        <w:t>5</w:t>
      </w:r>
      <w:r w:rsidR="002E6B79">
        <w:rPr>
          <w:rStyle w:val="Naglaeno"/>
          <w:b w:val="false"/>
          <w:bCs w:val="false"/>
        </w:rPr>
        <w:t>7</w:t>
      </w:r>
      <w:r w:rsidR="006F750B">
        <w:rPr>
          <w:rStyle w:val="Naglaeno"/>
          <w:b w:val="false"/>
          <w:bCs w:val="false"/>
        </w:rPr>
        <w:t>1</w:t>
      </w:r>
    </w:p>
    <w:p w:rsidRDefault="0070496D" w:rsidP="0070496D" w:rsidR="0070496D" w:rsidRPr="00D21A2C"/>
    <w:p w:rsidRDefault="0070496D" w:rsidP="0070496D" w:rsidR="0070496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496D" w:rsidP="0070496D" w:rsidR="0070496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70496D" w:rsidR="002B3CF8">
      <w:pPr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E35B41" w:rsidR="00EE2A24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806009" w:rsidRPr="00806009">
        <w:rPr>
          <w:bCs/>
        </w:rPr>
        <w:t>VUKOVIĆ-COMPANY d.o.o. za proizvodnju, trgovinu i usluge, u stečaju, Vukovar, J.J. Strossmayera 21, MBS 030074939, OIB: 08199614791</w:t>
      </w:r>
      <w:r>
        <w:rPr>
          <w:b/>
          <w:bCs/>
        </w:rPr>
        <w:t>,</w:t>
      </w:r>
      <w:r>
        <w:t xml:space="preserve"> dana </w:t>
      </w:r>
      <w:r w:rsidR="006F750B">
        <w:t>15</w:t>
      </w:r>
      <w:r>
        <w:t xml:space="preserve">. </w:t>
      </w:r>
      <w:r w:rsidR="006F750B">
        <w:t>studenog</w:t>
      </w:r>
      <w:r w:rsidR="00AE76C0">
        <w:t xml:space="preserve"> </w:t>
      </w:r>
      <w:r>
        <w:t>201</w:t>
      </w:r>
      <w:r w:rsidR="00C44A3C">
        <w:t>6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351BD2" w:rsidR="00687144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806009" w:rsidRPr="00806009">
        <w:rPr>
          <w:bCs/>
        </w:rPr>
        <w:t>VUKOVIĆ-COMPANY d.o.o. za proizvodnju, trgovinu i usluge, u stečaju, Vukovar, J.J. Strossmayera 21, MBS 030074939, OIB: 08199614791</w:t>
      </w:r>
      <w:r w:rsidR="00656B83">
        <w:rPr>
          <w:bCs/>
        </w:rPr>
        <w:t xml:space="preserve">, određuje se ročište za diobu kupovnine dobivene prodajom </w:t>
      </w:r>
      <w:r w:rsidR="00171F72">
        <w:rPr>
          <w:bCs/>
        </w:rPr>
        <w:t>nekret</w:t>
      </w:r>
      <w:r w:rsidR="006F750B">
        <w:rPr>
          <w:bCs/>
        </w:rPr>
        <w:t>n</w:t>
      </w:r>
      <w:r w:rsidR="00171F72">
        <w:rPr>
          <w:bCs/>
        </w:rPr>
        <w:t>ina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171F72">
        <w:rPr>
          <w:bCs/>
        </w:rPr>
        <w:t xml:space="preserve"> upisane</w:t>
      </w:r>
      <w:r w:rsidR="00AE76C0">
        <w:rPr>
          <w:bCs/>
        </w:rPr>
        <w:t xml:space="preserve"> </w:t>
      </w:r>
      <w:r w:rsidR="00687144">
        <w:rPr>
          <w:bCs/>
        </w:rPr>
        <w:t>i to</w:t>
      </w:r>
      <w:r w:rsidR="00171F72">
        <w:rPr>
          <w:bCs/>
        </w:rPr>
        <w:t>:</w:t>
      </w:r>
      <w:r w:rsidR="00E35B41">
        <w:rPr>
          <w:bCs/>
        </w:rPr>
        <w:t xml:space="preserve"> </w:t>
      </w:r>
    </w:p>
    <w:p w:rsidRDefault="00171F72" w:rsidP="00171F72" w:rsidR="00171F72">
      <w:pPr>
        <w:ind w:left="1770"/>
        <w:jc w:val="both"/>
        <w:rPr>
          <w:bCs/>
        </w:rPr>
      </w:pPr>
    </w:p>
    <w:p w:rsidRDefault="004906AB" w:rsidP="00E35B41" w:rsidR="003C1AA8">
      <w:pPr>
        <w:numPr>
          <w:ilvl w:val="0"/>
          <w:numId w:val="43"/>
        </w:numPr>
        <w:jc w:val="both"/>
      </w:pPr>
      <w:r>
        <w:rPr>
          <w:lang w:eastAsia="zh-CN"/>
        </w:rPr>
        <w:t xml:space="preserve">upisana </w:t>
      </w:r>
      <w:r w:rsidR="00171F72">
        <w:rPr>
          <w:lang w:eastAsia="zh-CN"/>
        </w:rPr>
        <w:t>u zk.ul.</w:t>
      </w:r>
      <w:r w:rsidR="00171F72" w:rsidRPr="00CE110A">
        <w:rPr>
          <w:lang w:eastAsia="zh-CN"/>
        </w:rPr>
        <w:t>br</w:t>
      </w:r>
      <w:r w:rsidR="00171F72">
        <w:rPr>
          <w:lang w:eastAsia="zh-CN"/>
        </w:rPr>
        <w:t>.</w:t>
      </w:r>
      <w:r w:rsidR="00171F72" w:rsidRPr="00CE110A">
        <w:rPr>
          <w:lang w:eastAsia="zh-CN"/>
        </w:rPr>
        <w:t xml:space="preserve"> </w:t>
      </w:r>
      <w:r w:rsidRPr="004906AB">
        <w:t>2048 k. o. Bijelo Brdo, kč.br. 1636, graba ulica Ratarska površine 11677 m</w:t>
      </w:r>
      <w:r w:rsidRPr="004906AB">
        <w:rPr>
          <w:vertAlign w:val="superscript"/>
        </w:rPr>
        <w:t>2</w:t>
      </w:r>
    </w:p>
    <w:p w:rsidRDefault="004906AB" w:rsidP="00E35B41" w:rsidR="004A437A">
      <w:pPr>
        <w:numPr>
          <w:ilvl w:val="0"/>
          <w:numId w:val="43"/>
        </w:numPr>
        <w:jc w:val="both"/>
      </w:pPr>
      <w:r>
        <w:t xml:space="preserve">upisana u zk.ul.br. </w:t>
      </w:r>
      <w:r w:rsidRPr="00CD3ADE">
        <w:t>9916 k.o. Vukovar kč.br. 1643/1, stambeno poslovna zgrada br. 9. ul. K.A. Stepinca etažno vlasništvo</w:t>
      </w:r>
    </w:p>
    <w:p w:rsidRDefault="004A437A" w:rsidP="004A437A" w:rsidR="004A437A">
      <w:pPr>
        <w:ind w:left="2130"/>
        <w:jc w:val="both"/>
      </w:pPr>
      <w:r>
        <w:t>-</w:t>
      </w:r>
      <w:r w:rsidR="004906AB" w:rsidRPr="00CD3ADE">
        <w:t xml:space="preserve"> 6. etaža 47/1000 poslovni prostor oznake PP1 prizemlje, ukupne površine 69,08 m</w:t>
      </w:r>
      <w:r w:rsidR="004906AB" w:rsidRPr="00CD3ADE">
        <w:rPr>
          <w:vertAlign w:val="superscript"/>
        </w:rPr>
        <w:t>2</w:t>
      </w:r>
      <w:r w:rsidR="004906AB" w:rsidRPr="00CD3ADE">
        <w:t xml:space="preserve">, poduložak 6, </w:t>
      </w:r>
    </w:p>
    <w:p w:rsidRDefault="004906AB" w:rsidP="004A437A" w:rsidR="004906AB">
      <w:pPr>
        <w:ind w:left="2130"/>
        <w:jc w:val="both"/>
      </w:pPr>
      <w:r w:rsidRPr="00CD3ADE">
        <w:t>- 7. etaža 47/1000 poslovni prostor oznake PP2 prizemlje, ukupne površine 69,28</w:t>
      </w:r>
      <w:r w:rsidR="004A437A">
        <w:t xml:space="preserve"> </w:t>
      </w:r>
      <w:r w:rsidRPr="00CD3ADE">
        <w:t>m</w:t>
      </w:r>
      <w:r w:rsidRPr="004A437A">
        <w:rPr>
          <w:vertAlign w:val="superscript"/>
        </w:rPr>
        <w:t>2</w:t>
      </w:r>
    </w:p>
    <w:p w:rsidRDefault="00D941EB" w:rsidP="00D941EB" w:rsidR="004A437A">
      <w:pPr>
        <w:numPr>
          <w:ilvl w:val="0"/>
          <w:numId w:val="44"/>
        </w:numPr>
        <w:tabs>
          <w:tab w:pos="2127" w:val="left"/>
        </w:tabs>
        <w:ind w:hanging="426" w:left="2127"/>
        <w:jc w:val="both"/>
      </w:pPr>
      <w:r>
        <w:t xml:space="preserve">upisana u zk.ul.br. </w:t>
      </w:r>
      <w:r w:rsidRPr="00D941EB">
        <w:t>1115 k.o. Vukovar, kč.br. 1751, stambeno-poslovna zgrada br. 6 ul. K.A. Stepinca, etažno vlasništvo – 8. etaža 28/1078, poslovni prostor LOKAL 8 u prizemlju, površine 28,13</w:t>
      </w:r>
      <w:r w:rsidR="004118A6">
        <w:t xml:space="preserve"> </w:t>
      </w:r>
      <w:r w:rsidRPr="00D941EB">
        <w:t>m</w:t>
      </w:r>
      <w:r w:rsidRPr="004118A6">
        <w:rPr>
          <w:vertAlign w:val="superscript"/>
        </w:rPr>
        <w:t>2</w:t>
      </w:r>
      <w:r w:rsidRPr="00D941EB">
        <w:t>, poduložak 8</w:t>
      </w:r>
    </w:p>
    <w:p w:rsidRDefault="004118A6" w:rsidP="00D941EB" w:rsidR="00431A23">
      <w:pPr>
        <w:numPr>
          <w:ilvl w:val="0"/>
          <w:numId w:val="44"/>
        </w:numPr>
        <w:tabs>
          <w:tab w:pos="2127" w:val="left"/>
        </w:tabs>
        <w:ind w:hanging="426" w:left="2127"/>
        <w:jc w:val="both"/>
      </w:pPr>
      <w:r>
        <w:t xml:space="preserve">upisana u zk.ul.br. </w:t>
      </w:r>
      <w:r w:rsidRPr="004118A6">
        <w:t>9916 k.o. Vukovar kč.br. 1643/1, stambeno poslovna zgrada br. 9. ul. K.A. Stepinca etažno vlasništvo</w:t>
      </w:r>
    </w:p>
    <w:p w:rsidRDefault="004118A6" w:rsidP="00431A23" w:rsidR="00431A23">
      <w:pPr>
        <w:numPr>
          <w:ilvl w:val="0"/>
          <w:numId w:val="44"/>
        </w:numPr>
        <w:tabs>
          <w:tab w:pos="2127" w:val="left"/>
        </w:tabs>
        <w:jc w:val="both"/>
      </w:pPr>
      <w:r w:rsidRPr="004118A6">
        <w:t xml:space="preserve"> 8. etaža 47/1000 poslovni prostor oznake PP3 prizemlje, ukupne površine 68,74 m</w:t>
      </w:r>
      <w:r w:rsidRPr="00431A23">
        <w:rPr>
          <w:vertAlign w:val="superscript"/>
        </w:rPr>
        <w:t>2</w:t>
      </w:r>
      <w:r w:rsidRPr="004118A6">
        <w:t xml:space="preserve">, poduložak 8, </w:t>
      </w:r>
    </w:p>
    <w:p w:rsidRDefault="004118A6" w:rsidP="00431A23" w:rsidR="004118A6">
      <w:pPr>
        <w:numPr>
          <w:ilvl w:val="0"/>
          <w:numId w:val="44"/>
        </w:numPr>
        <w:tabs>
          <w:tab w:pos="2127" w:val="left"/>
        </w:tabs>
        <w:jc w:val="both"/>
      </w:pPr>
      <w:r w:rsidRPr="004118A6">
        <w:t>10. etažu 47/1000 poslovni prostor oznake PP5 prizemlje, ukupne površine 68,76</w:t>
      </w:r>
      <w:r w:rsidR="00431A23">
        <w:t xml:space="preserve"> </w:t>
      </w:r>
      <w:r w:rsidRPr="004118A6">
        <w:t>m</w:t>
      </w:r>
      <w:r w:rsidRPr="00431A23">
        <w:rPr>
          <w:vertAlign w:val="superscript"/>
        </w:rPr>
        <w:t>2</w:t>
      </w:r>
    </w:p>
    <w:p w:rsidRDefault="0094496B" w:rsidP="0094496B" w:rsidR="0094496B">
      <w:pPr>
        <w:numPr>
          <w:ilvl w:val="0"/>
          <w:numId w:val="44"/>
        </w:numPr>
        <w:ind w:hanging="426" w:left="2127"/>
        <w:jc w:val="both"/>
      </w:pPr>
      <w:r>
        <w:t xml:space="preserve">upisana u zk.ul.br. </w:t>
      </w:r>
      <w:r w:rsidRPr="0094496B">
        <w:t>1115 k.o. Vukovar kč.br. 1751, stambeno-poslovna zgrada br. 6. ul. K.A. Stepinca, 361m</w:t>
      </w:r>
      <w:r w:rsidRPr="0094496B">
        <w:rPr>
          <w:vertAlign w:val="superscript"/>
        </w:rPr>
        <w:t>2</w:t>
      </w:r>
      <w:r w:rsidRPr="0094496B">
        <w:t xml:space="preserve"> – etažno vlasništvo</w:t>
      </w:r>
    </w:p>
    <w:p w:rsidRDefault="0094496B" w:rsidP="00331162" w:rsidR="0094496B">
      <w:pPr>
        <w:numPr>
          <w:ilvl w:val="0"/>
          <w:numId w:val="44"/>
        </w:numPr>
        <w:ind w:hanging="283" w:left="2410"/>
        <w:jc w:val="both"/>
      </w:pPr>
      <w:r w:rsidRPr="0094496B">
        <w:lastRenderedPageBreak/>
        <w:t>7. etaža 74/1078. poslovni prostor – LOKAL 7 – u priz</w:t>
      </w:r>
      <w:r w:rsidR="00745C8E">
        <w:t>e</w:t>
      </w:r>
      <w:r w:rsidRPr="0094496B">
        <w:t>mlju zgrade prvi desno od ulaza zgrade gledajući iz ul. Fra Grge Čevapovića, ukupne površine 74,19</w:t>
      </w:r>
      <w:r w:rsidR="00745C8E">
        <w:t xml:space="preserve"> </w:t>
      </w:r>
      <w:r w:rsidRPr="0094496B">
        <w:t>m</w:t>
      </w:r>
      <w:r w:rsidRPr="00745C8E">
        <w:rPr>
          <w:vertAlign w:val="superscript"/>
        </w:rPr>
        <w:t>2</w:t>
      </w:r>
      <w:r w:rsidRPr="0094496B">
        <w:t xml:space="preserve"> (u tlocrtu prizemlja označen sa L7) – poduložak 7 </w:t>
      </w:r>
    </w:p>
    <w:p w:rsidRDefault="0094496B" w:rsidP="00331162" w:rsidR="00745C8E">
      <w:pPr>
        <w:numPr>
          <w:ilvl w:val="0"/>
          <w:numId w:val="44"/>
        </w:numPr>
        <w:ind w:hanging="283" w:left="2410"/>
        <w:jc w:val="both"/>
      </w:pPr>
      <w:r w:rsidRPr="0094496B">
        <w:t>9. etaža 74/1078, poslovni prostor – LOKAL 1 – na prvom katu zgrade, kao prvi lijevo, ukupne površine 73,60 m</w:t>
      </w:r>
      <w:r w:rsidRPr="00745C8E">
        <w:rPr>
          <w:vertAlign w:val="superscript"/>
        </w:rPr>
        <w:t>2</w:t>
      </w:r>
      <w:r w:rsidRPr="0094496B">
        <w:t xml:space="preserve"> (u tlocrtu 1 kata označen sa L1) – poduložak 9 </w:t>
      </w:r>
    </w:p>
    <w:p w:rsidRDefault="0094496B" w:rsidP="00331162" w:rsidR="00431A23" w:rsidRPr="0094496B">
      <w:pPr>
        <w:numPr>
          <w:ilvl w:val="0"/>
          <w:numId w:val="44"/>
        </w:numPr>
        <w:ind w:hanging="283" w:left="2410"/>
        <w:jc w:val="both"/>
      </w:pPr>
      <w:r w:rsidRPr="0094496B">
        <w:t>12. etaža 105/1078, poslovni prostor – LOKAL 4 – na prvom katu zgrade, kao prvi desno, ukupne površine 105,19 m</w:t>
      </w:r>
      <w:r w:rsidRPr="00745C8E">
        <w:rPr>
          <w:vertAlign w:val="superscript"/>
        </w:rPr>
        <w:t>2</w:t>
      </w:r>
      <w:r w:rsidRPr="0094496B">
        <w:t xml:space="preserve"> (u tlocrtu 1 kata označen sa L4) – poduložak 12</w:t>
      </w:r>
    </w:p>
    <w:p w:rsidRDefault="00E04B51" w:rsidP="00E04B51" w:rsidR="00E04B51" w:rsidRPr="00D87D8A">
      <w:pPr>
        <w:ind w:left="2130"/>
        <w:jc w:val="both"/>
      </w:pPr>
    </w:p>
    <w:p w:rsidRDefault="003E6543" w:rsidP="003E6543" w:rsidR="00E93865">
      <w:pPr>
        <w:ind w:left="2490"/>
        <w:jc w:val="both"/>
      </w:pPr>
      <w:r>
        <w:t>za dan</w:t>
      </w:r>
    </w:p>
    <w:p w:rsidRDefault="00706AF4" w:rsidP="003E6543" w:rsidR="00706AF4">
      <w:pPr>
        <w:ind w:left="2490"/>
        <w:jc w:val="both"/>
        <w:rPr>
          <w:bCs/>
        </w:rPr>
      </w:pPr>
    </w:p>
    <w:p w:rsidRDefault="00331162" w:rsidP="00E35B41" w:rsidR="00656B83" w:rsidRPr="00AE76C0">
      <w:pPr>
        <w:jc w:val="center"/>
      </w:pPr>
      <w:r>
        <w:t>6</w:t>
      </w:r>
      <w:r w:rsidR="00656B83" w:rsidRPr="00AE76C0">
        <w:t xml:space="preserve">. </w:t>
      </w:r>
      <w:r>
        <w:t>prosinca</w:t>
      </w:r>
      <w:r w:rsidR="00656B83" w:rsidRPr="00AE76C0">
        <w:t xml:space="preserve"> 20</w:t>
      </w:r>
      <w:r w:rsidR="00810854" w:rsidRPr="00AE76C0">
        <w:t>1</w:t>
      </w:r>
      <w:r w:rsidR="00E04B51">
        <w:t>6</w:t>
      </w:r>
      <w:r w:rsidR="00656B83" w:rsidRPr="00AE76C0">
        <w:t xml:space="preserve">. godine u </w:t>
      </w:r>
      <w:r w:rsidR="007367A7">
        <w:t>1</w:t>
      </w:r>
      <w:r>
        <w:t>0</w:t>
      </w:r>
      <w:r w:rsidR="00656B83" w:rsidRPr="00AE76C0">
        <w:t>,</w:t>
      </w:r>
      <w:r w:rsidR="00EE2A24" w:rsidRPr="00AE76C0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AB2B0D" w:rsidRPr="00AE76C0">
        <w:t>21</w:t>
      </w:r>
      <w:r w:rsidRPr="00AE76C0">
        <w:t>/I.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3C1AA8" w:rsidP="00656B83" w:rsidR="003C1AA8">
      <w:pPr>
        <w:jc w:val="both"/>
        <w:rPr>
          <w:bCs/>
        </w:rPr>
      </w:pPr>
    </w:p>
    <w:p w:rsidRDefault="00656B83" w:rsidP="00806009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F8212F" w:rsidP="00806009" w:rsidR="00F61494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ZAGREBAČKA</w:t>
      </w:r>
      <w:r w:rsidR="007367A7">
        <w:rPr>
          <w:bCs/>
        </w:rPr>
        <w:t xml:space="preserve"> BANKA d.d. Zagreb</w:t>
      </w:r>
      <w:r>
        <w:rPr>
          <w:bCs/>
        </w:rPr>
        <w:t>.</w:t>
      </w:r>
    </w:p>
    <w:p w:rsidRDefault="008F5CC9" w:rsidP="00656B83" w:rsidR="008F5CC9">
      <w:pPr>
        <w:jc w:val="both"/>
        <w:rPr>
          <w:bCs/>
        </w:rPr>
      </w:pPr>
    </w:p>
    <w:p w:rsidRDefault="00656B83" w:rsidP="00EE2A24" w:rsidR="00656B83" w:rsidRP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F8212F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F61494">
        <w:rPr>
          <w:bCs/>
        </w:rPr>
        <w:t>u</w:t>
      </w:r>
      <w:r w:rsidR="006A0C2A">
        <w:rPr>
          <w:bCs/>
        </w:rPr>
        <w:t xml:space="preserve"> na zakazano ročište, nj</w:t>
      </w:r>
      <w:r w:rsidR="00F8212F">
        <w:rPr>
          <w:bCs/>
        </w:rPr>
        <w:t>eg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5D3ED8">
        <w:rPr>
          <w:bCs/>
        </w:rPr>
        <w:t>gu</w:t>
      </w:r>
      <w:r w:rsidR="006A0C2A">
        <w:rPr>
          <w:bCs/>
        </w:rPr>
        <w:t xml:space="preserve"> drugom vjerovniku osporiti tražbinu, njezinu visinu i red namirenja.</w:t>
      </w:r>
    </w:p>
    <w:p w:rsidRDefault="00E35B41" w:rsidR="00E35B41">
      <w:pPr>
        <w:jc w:val="both"/>
      </w:pPr>
    </w:p>
    <w:p w:rsidRDefault="00271ABD" w:rsidR="00271ABD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271ABD" w:rsidR="00271ABD">
      <w:pPr>
        <w:pStyle w:val="Tijeloteksta"/>
      </w:pPr>
      <w:r>
        <w:tab/>
      </w:r>
      <w:r w:rsidR="00271ABD">
        <w:t>U stečajnom postupku nad VUKOVIĆ-COMPANY d.o.o. za proizvodnju, trgovinu i usluge, u stečaju, Vukovar, J.J. Strossmayera 21, na održan</w:t>
      </w:r>
      <w:r w:rsidR="00F8212F">
        <w:t>im</w:t>
      </w:r>
      <w:r w:rsidR="00271ABD">
        <w:t xml:space="preserve"> usmen</w:t>
      </w:r>
      <w:r w:rsidR="00F8212F">
        <w:t>im</w:t>
      </w:r>
      <w:r w:rsidR="00271ABD">
        <w:t xml:space="preserve"> javn</w:t>
      </w:r>
      <w:r w:rsidR="00F8212F">
        <w:t>im</w:t>
      </w:r>
      <w:r w:rsidR="00271ABD">
        <w:t xml:space="preserve"> dražb</w:t>
      </w:r>
      <w:r w:rsidR="00F8212F">
        <w:t>ama</w:t>
      </w:r>
      <w:r w:rsidR="00271ABD">
        <w:t xml:space="preserve"> unovčen</w:t>
      </w:r>
      <w:r w:rsidR="00F8212F">
        <w:t>e</w:t>
      </w:r>
      <w:r w:rsidR="00271ABD">
        <w:t xml:space="preserve"> </w:t>
      </w:r>
      <w:r w:rsidR="00F8212F">
        <w:t>su</w:t>
      </w:r>
      <w:r w:rsidR="00271ABD">
        <w:t xml:space="preserve"> predmetn</w:t>
      </w:r>
      <w:r w:rsidR="00F8212F">
        <w:t>e</w:t>
      </w:r>
      <w:r w:rsidR="00271ABD">
        <w:t xml:space="preserve"> nekretnin</w:t>
      </w:r>
      <w:r w:rsidR="00F8212F">
        <w:t>e</w:t>
      </w:r>
      <w:r w:rsidR="00271ABD">
        <w:t xml:space="preserve"> u vlasništvu stečajnog dužnika.</w:t>
      </w:r>
    </w:p>
    <w:p w:rsidRDefault="00271ABD" w:rsidP="00271ABD" w:rsidR="00271ABD">
      <w:pPr>
        <w:pStyle w:val="Tijeloteksta"/>
      </w:pPr>
    </w:p>
    <w:p w:rsidRDefault="00271ABD" w:rsidP="00271ABD" w:rsidR="006A0C2A">
      <w:pPr>
        <w:pStyle w:val="Tijeloteksta"/>
      </w:pPr>
      <w:r>
        <w:tab/>
        <w:t xml:space="preserve">Nakon što </w:t>
      </w:r>
      <w:r w:rsidR="00F8212F">
        <w:t>su</w:t>
      </w:r>
      <w:r>
        <w:t xml:space="preserve"> rješenj</w:t>
      </w:r>
      <w:r w:rsidR="00F8212F">
        <w:t>a</w:t>
      </w:r>
      <w:r>
        <w:t xml:space="preserve"> o dosudi predmetn</w:t>
      </w:r>
      <w:r w:rsidR="00F8212F">
        <w:t>ih</w:t>
      </w:r>
      <w:r>
        <w:t xml:space="preserve"> nekretnin</w:t>
      </w:r>
      <w:r w:rsidR="00F8212F">
        <w:t>a</w:t>
      </w:r>
      <w:r>
        <w:t xml:space="preserve"> kupcu postal</w:t>
      </w:r>
      <w:r w:rsidR="00F8212F">
        <w:t>a</w:t>
      </w:r>
      <w:r>
        <w:t xml:space="preserve"> pravomoćn</w:t>
      </w:r>
      <w:r w:rsidR="00F8212F">
        <w:t>a</w:t>
      </w:r>
      <w:r>
        <w:t xml:space="preserve"> i donijet</w:t>
      </w:r>
      <w:r w:rsidR="00F8212F">
        <w:t>i</w:t>
      </w:r>
      <w:r>
        <w:t xml:space="preserve"> zaključ</w:t>
      </w:r>
      <w:r w:rsidR="00F8212F">
        <w:t>ci</w:t>
      </w:r>
      <w:r>
        <w:t xml:space="preserve"> o predaji ist</w:t>
      </w:r>
      <w:r w:rsidR="00F8212F">
        <w:t>ih</w:t>
      </w:r>
      <w:r>
        <w:t xml:space="preserve"> kupc</w:t>
      </w:r>
      <w:r w:rsidR="00F8212F">
        <w:t>ima</w:t>
      </w:r>
      <w:r>
        <w:t>, temeljem čl. 124. st. 1. i 2. OZ-a zakazano je ročište za diobu, na kojem se pozvani vjerovni</w:t>
      </w:r>
      <w:r w:rsidR="005D3ED8">
        <w:t>ci</w:t>
      </w:r>
      <w:r>
        <w:t xml:space="preserve"> mo</w:t>
      </w:r>
      <w:r w:rsidR="005D3ED8">
        <w:t>gu</w:t>
      </w:r>
      <w:r>
        <w:t xml:space="preserve"> očitovati o tražbini, njezinoj visini i redu namirenja na unovčen</w:t>
      </w:r>
      <w:r w:rsidR="00FC78A4">
        <w:t>im</w:t>
      </w:r>
      <w:r>
        <w:t xml:space="preserve"> nekretnin</w:t>
      </w:r>
      <w:r w:rsidR="00FC78A4">
        <w:t>ama</w:t>
      </w:r>
      <w:r>
        <w:t xml:space="preserve"> stečajnog dužnika.</w:t>
      </w:r>
    </w:p>
    <w:p w:rsidRDefault="00AE57DF" w:rsidR="00AE57DF">
      <w:pPr>
        <w:pStyle w:val="Tijeloteksta"/>
      </w:pPr>
    </w:p>
    <w:p w:rsidRDefault="00141488" w:rsidP="00706AF4" w:rsidR="006A0C2A" w:rsidRPr="00AE76C0">
      <w:pPr>
        <w:pStyle w:val="Tijeloteksta"/>
        <w:jc w:val="center"/>
      </w:pPr>
      <w:r w:rsidRPr="00AE76C0">
        <w:t xml:space="preserve">U Osijeku </w:t>
      </w:r>
      <w:r w:rsidR="00FC78A4">
        <w:t>15</w:t>
      </w:r>
      <w:r w:rsidRPr="00AE76C0">
        <w:t xml:space="preserve">. </w:t>
      </w:r>
      <w:r w:rsidR="00FC78A4">
        <w:t xml:space="preserve">studenog </w:t>
      </w:r>
      <w:r w:rsidRPr="00AE76C0">
        <w:t>20</w:t>
      </w:r>
      <w:r w:rsidR="00810854" w:rsidRPr="00AE76C0">
        <w:t>1</w:t>
      </w:r>
      <w:r w:rsidR="005D3ED8">
        <w:t>6</w:t>
      </w:r>
      <w:r w:rsidRPr="00AE76C0">
        <w:t xml:space="preserve">. </w:t>
      </w: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06009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FC78A4" w:rsidP="005D3ED8" w:rsidR="00FC78A4">
      <w:pPr>
        <w:numPr>
          <w:ilvl w:val="0"/>
          <w:numId w:val="35"/>
        </w:numPr>
        <w:jc w:val="both"/>
      </w:pPr>
      <w:r>
        <w:rPr>
          <w:bCs/>
        </w:rPr>
        <w:t>ZAGREBAČKA BANKA d.d. Zagreb</w:t>
      </w:r>
      <w:r w:rsidRPr="00843682">
        <w:t xml:space="preserve"> </w:t>
      </w:r>
    </w:p>
    <w:p w:rsidRDefault="00843682" w:rsidP="00FC78A4" w:rsidR="00236AC1" w:rsidRPr="00DB3622">
      <w:pPr>
        <w:numPr>
          <w:ilvl w:val="0"/>
          <w:numId w:val="35"/>
        </w:numPr>
        <w:jc w:val="both"/>
      </w:pPr>
      <w:r w:rsidRPr="00843682">
        <w:t xml:space="preserve">mrežna stranica e-Oglasna ploča sudova </w:t>
      </w: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36B" w:rsidR="002B036B">
      <w:r>
        <w:separator/>
      </w:r>
    </w:p>
  </w:endnote>
  <w:endnote w:id="0" w:type="continuationSeparator">
    <w:p w:rsidRDefault="002B036B" w:rsidR="002B0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36B" w:rsidR="002B036B">
      <w:r>
        <w:separator/>
      </w:r>
    </w:p>
  </w:footnote>
  <w:footnote w:id="0" w:type="continuationSeparator">
    <w:p w:rsidRDefault="002B036B" w:rsidR="002B0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4F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E35B41" w:rsidR="00EE2A24">
    <w:pPr>
      <w:ind w:firstLine="708" w:left="4956"/>
      <w:jc w:val="center"/>
      <w:rPr>
        <w:b/>
        <w:bCs/>
      </w:rPr>
    </w:pPr>
    <w:r>
      <w:tab/>
    </w:r>
    <w:r>
      <w:tab/>
    </w:r>
    <w:r w:rsidR="00806009" w:rsidRPr="00806009">
      <w:t>14 St-114/14-</w:t>
    </w:r>
    <w:r w:rsidR="006F750B">
      <w:t>5</w:t>
    </w:r>
    <w:r w:rsidR="002E6B79">
      <w:t>7</w:t>
    </w:r>
    <w:r w:rsidR="006F750B">
      <w:t>1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1C5874"/>
    <w:multiLevelType w:val="hybridMultilevel"/>
    <w:tmpl w:val="3D14AE3C"/>
    <w:lvl w:tplc="C8D29DA2" w:ilvl="0">
      <w:start w:val="3"/>
      <w:numFmt w:val="bullet"/>
      <w:lvlText w:val="-"/>
      <w:lvlJc w:val="left"/>
      <w:pPr>
        <w:ind w:hanging="360" w:left="7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9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2104956"/>
    <w:multiLevelType w:val="hybridMultilevel"/>
    <w:tmpl w:val="2CA06DDE"/>
    <w:lvl w:tplc="C8D29DA2" w:ilvl="0">
      <w:start w:val="3"/>
      <w:numFmt w:val="bullet"/>
      <w:lvlText w:val="-"/>
      <w:lvlJc w:val="left"/>
      <w:pPr>
        <w:ind w:hanging="360" w:left="39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18">
    <w:nsid w:val="3E352C82"/>
    <w:multiLevelType w:val="hybridMultilevel"/>
    <w:tmpl w:val="4434E8B6"/>
    <w:lvl w:tplc="041A0001" w:ilvl="0">
      <w:start w:val="1"/>
      <w:numFmt w:val="bullet"/>
      <w:lvlText w:val=""/>
      <w:lvlJc w:val="left"/>
      <w:pPr>
        <w:ind w:hanging="360" w:left="35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30"/>
      </w:pPr>
      <w:rPr>
        <w:rFonts w:hAnsi="Wingdings" w:ascii="Wingdings" w:hint="default"/>
      </w:rPr>
    </w:lvl>
  </w:abstractNum>
  <w:abstractNum w:abstractNumId="19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48E2099"/>
    <w:multiLevelType w:val="hybridMultilevel"/>
    <w:tmpl w:val="FFA62B4A"/>
    <w:lvl w:tplc="4D004AF4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3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8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6"/>
  </w:num>
  <w:num w:numId="3">
    <w:abstractNumId w:val="41"/>
  </w:num>
  <w:num w:numId="4">
    <w:abstractNumId w:val="21"/>
  </w:num>
  <w:num w:numId="5">
    <w:abstractNumId w:val="39"/>
  </w:num>
  <w:num w:numId="6">
    <w:abstractNumId w:val="28"/>
  </w:num>
  <w:num w:numId="7">
    <w:abstractNumId w:val="19"/>
  </w:num>
  <w:num w:numId="8">
    <w:abstractNumId w:val="37"/>
  </w:num>
  <w:num w:numId="9">
    <w:abstractNumId w:val="15"/>
  </w:num>
  <w:num w:numId="10">
    <w:abstractNumId w:val="20"/>
  </w:num>
  <w:num w:numId="11">
    <w:abstractNumId w:val="12"/>
  </w:num>
  <w:num w:numId="12">
    <w:abstractNumId w:val="23"/>
  </w:num>
  <w:num w:numId="13">
    <w:abstractNumId w:val="3"/>
  </w:num>
  <w:num w:numId="14">
    <w:abstractNumId w:val="11"/>
  </w:num>
  <w:num w:numId="15">
    <w:abstractNumId w:val="36"/>
  </w:num>
  <w:num w:numId="16">
    <w:abstractNumId w:val="31"/>
  </w:num>
  <w:num w:numId="17">
    <w:abstractNumId w:val="9"/>
  </w:num>
  <w:num w:numId="18">
    <w:abstractNumId w:val="29"/>
  </w:num>
  <w:num w:numId="19">
    <w:abstractNumId w:val="6"/>
  </w:num>
  <w:num w:numId="20">
    <w:abstractNumId w:val="25"/>
  </w:num>
  <w:num w:numId="21">
    <w:abstractNumId w:val="33"/>
  </w:num>
  <w:num w:numId="22">
    <w:abstractNumId w:val="43"/>
  </w:num>
  <w:num w:numId="23">
    <w:abstractNumId w:val="38"/>
  </w:num>
  <w:num w:numId="24">
    <w:abstractNumId w:val="5"/>
  </w:num>
  <w:num w:numId="25">
    <w:abstractNumId w:val="27"/>
  </w:num>
  <w:num w:numId="26">
    <w:abstractNumId w:val="42"/>
  </w:num>
  <w:num w:numId="27">
    <w:abstractNumId w:val="13"/>
  </w:num>
  <w:num w:numId="28">
    <w:abstractNumId w:val="34"/>
  </w:num>
  <w:num w:numId="29">
    <w:abstractNumId w:val="10"/>
  </w:num>
  <w:num w:numId="30">
    <w:abstractNumId w:val="30"/>
  </w:num>
  <w:num w:numId="31">
    <w:abstractNumId w:val="40"/>
  </w:num>
  <w:num w:numId="32">
    <w:abstractNumId w:val="35"/>
  </w:num>
  <w:num w:numId="33">
    <w:abstractNumId w:val="32"/>
  </w:num>
  <w:num w:numId="34">
    <w:abstractNumId w:val="7"/>
  </w:num>
  <w:num w:numId="35">
    <w:abstractNumId w:val="16"/>
  </w:num>
  <w:num w:numId="36">
    <w:abstractNumId w:val="1"/>
  </w:num>
  <w:num w:numId="37">
    <w:abstractNumId w:val="2"/>
  </w:num>
  <w:num w:numId="38">
    <w:abstractNumId w:val="4"/>
  </w:num>
  <w:num w:numId="39">
    <w:abstractNumId w:val="14"/>
  </w:num>
  <w:num w:numId="40">
    <w:abstractNumId w:val="18"/>
  </w:num>
  <w:num w:numId="41">
    <w:abstractNumId w:val="17"/>
  </w:num>
  <w:num w:numId="42">
    <w:abstractNumId w:val="8"/>
  </w:num>
  <w:num w:numId="43">
    <w:abstractNumId w:val="22"/>
  </w:num>
  <w:num w:numId="4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77067"/>
    <w:rsid w:val="000B2424"/>
    <w:rsid w:val="000D306D"/>
    <w:rsid w:val="00101B99"/>
    <w:rsid w:val="00141488"/>
    <w:rsid w:val="0016200E"/>
    <w:rsid w:val="001640DF"/>
    <w:rsid w:val="00171F72"/>
    <w:rsid w:val="00197B14"/>
    <w:rsid w:val="001A5A8C"/>
    <w:rsid w:val="001C0E77"/>
    <w:rsid w:val="001D7294"/>
    <w:rsid w:val="001E7857"/>
    <w:rsid w:val="001E7E20"/>
    <w:rsid w:val="001F2299"/>
    <w:rsid w:val="0023469F"/>
    <w:rsid w:val="00236AC1"/>
    <w:rsid w:val="00271ABD"/>
    <w:rsid w:val="0028022C"/>
    <w:rsid w:val="002B036B"/>
    <w:rsid w:val="002B3CF8"/>
    <w:rsid w:val="002E654A"/>
    <w:rsid w:val="002E6B79"/>
    <w:rsid w:val="00303F56"/>
    <w:rsid w:val="00326063"/>
    <w:rsid w:val="00331162"/>
    <w:rsid w:val="003319BB"/>
    <w:rsid w:val="00351BD2"/>
    <w:rsid w:val="003839D0"/>
    <w:rsid w:val="003A3DE3"/>
    <w:rsid w:val="003C1AA8"/>
    <w:rsid w:val="003E2A18"/>
    <w:rsid w:val="003E6543"/>
    <w:rsid w:val="003F1221"/>
    <w:rsid w:val="004118A6"/>
    <w:rsid w:val="00413FA9"/>
    <w:rsid w:val="004246E1"/>
    <w:rsid w:val="00431A23"/>
    <w:rsid w:val="004906AB"/>
    <w:rsid w:val="004910B6"/>
    <w:rsid w:val="004A437A"/>
    <w:rsid w:val="004A7A63"/>
    <w:rsid w:val="004D3CD8"/>
    <w:rsid w:val="004F7440"/>
    <w:rsid w:val="00505485"/>
    <w:rsid w:val="0050735B"/>
    <w:rsid w:val="00531908"/>
    <w:rsid w:val="005802F1"/>
    <w:rsid w:val="00581DFB"/>
    <w:rsid w:val="005A22A6"/>
    <w:rsid w:val="005B48A9"/>
    <w:rsid w:val="005B4A7A"/>
    <w:rsid w:val="005C422E"/>
    <w:rsid w:val="005D3ED8"/>
    <w:rsid w:val="005F5811"/>
    <w:rsid w:val="006050CF"/>
    <w:rsid w:val="00637D06"/>
    <w:rsid w:val="00656B83"/>
    <w:rsid w:val="00687144"/>
    <w:rsid w:val="006A0C2A"/>
    <w:rsid w:val="006C3C6E"/>
    <w:rsid w:val="006C6F02"/>
    <w:rsid w:val="006D310F"/>
    <w:rsid w:val="006F1DC1"/>
    <w:rsid w:val="006F42F5"/>
    <w:rsid w:val="006F750B"/>
    <w:rsid w:val="0070496D"/>
    <w:rsid w:val="00706AF4"/>
    <w:rsid w:val="007112F3"/>
    <w:rsid w:val="007251E8"/>
    <w:rsid w:val="007367A7"/>
    <w:rsid w:val="00745C8E"/>
    <w:rsid w:val="007578D3"/>
    <w:rsid w:val="00773512"/>
    <w:rsid w:val="00776492"/>
    <w:rsid w:val="007A1CA2"/>
    <w:rsid w:val="007A44F4"/>
    <w:rsid w:val="007C25B3"/>
    <w:rsid w:val="007D4D74"/>
    <w:rsid w:val="00803127"/>
    <w:rsid w:val="00806009"/>
    <w:rsid w:val="00810854"/>
    <w:rsid w:val="00834029"/>
    <w:rsid w:val="00843682"/>
    <w:rsid w:val="00863698"/>
    <w:rsid w:val="00880CF7"/>
    <w:rsid w:val="00891062"/>
    <w:rsid w:val="008B4332"/>
    <w:rsid w:val="008C3721"/>
    <w:rsid w:val="008D651C"/>
    <w:rsid w:val="008F5CC9"/>
    <w:rsid w:val="00921E71"/>
    <w:rsid w:val="0094496B"/>
    <w:rsid w:val="00953760"/>
    <w:rsid w:val="009A009C"/>
    <w:rsid w:val="009B3513"/>
    <w:rsid w:val="00A10E6E"/>
    <w:rsid w:val="00A30DA4"/>
    <w:rsid w:val="00A42CD3"/>
    <w:rsid w:val="00AB2B0D"/>
    <w:rsid w:val="00AB6D08"/>
    <w:rsid w:val="00AE48DA"/>
    <w:rsid w:val="00AE57DF"/>
    <w:rsid w:val="00AE76C0"/>
    <w:rsid w:val="00AF1248"/>
    <w:rsid w:val="00B01A59"/>
    <w:rsid w:val="00B252D3"/>
    <w:rsid w:val="00B9048E"/>
    <w:rsid w:val="00BA7C7B"/>
    <w:rsid w:val="00C16970"/>
    <w:rsid w:val="00C21D42"/>
    <w:rsid w:val="00C441E0"/>
    <w:rsid w:val="00C44911"/>
    <w:rsid w:val="00C44A3C"/>
    <w:rsid w:val="00C638B2"/>
    <w:rsid w:val="00C9309C"/>
    <w:rsid w:val="00CD3ADE"/>
    <w:rsid w:val="00D25720"/>
    <w:rsid w:val="00D52175"/>
    <w:rsid w:val="00D53B86"/>
    <w:rsid w:val="00D72A8B"/>
    <w:rsid w:val="00D87D8A"/>
    <w:rsid w:val="00D9000D"/>
    <w:rsid w:val="00D941EB"/>
    <w:rsid w:val="00DB3622"/>
    <w:rsid w:val="00DB576F"/>
    <w:rsid w:val="00DE7088"/>
    <w:rsid w:val="00E04B51"/>
    <w:rsid w:val="00E17DEB"/>
    <w:rsid w:val="00E35B41"/>
    <w:rsid w:val="00E50025"/>
    <w:rsid w:val="00E550D7"/>
    <w:rsid w:val="00E93865"/>
    <w:rsid w:val="00E96471"/>
    <w:rsid w:val="00EA3785"/>
    <w:rsid w:val="00EC18DA"/>
    <w:rsid w:val="00EE2A24"/>
    <w:rsid w:val="00EF61D1"/>
    <w:rsid w:val="00F34F9F"/>
    <w:rsid w:val="00F35ADA"/>
    <w:rsid w:val="00F54578"/>
    <w:rsid w:val="00F55B68"/>
    <w:rsid w:val="00F61494"/>
    <w:rsid w:val="00F66223"/>
    <w:rsid w:val="00F73875"/>
    <w:rsid w:val="00F8212F"/>
    <w:rsid w:val="00FC481D"/>
    <w:rsid w:val="00FC78A4"/>
    <w:rsid w:val="00FD7553"/>
    <w:rsid w:val="00FE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34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F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F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F9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F9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34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F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F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F9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F9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9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08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28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46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07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8A29C-3D97-4D5E-A7D1-58836E256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552</properties:Words>
  <properties:Characters>2961</properties:Characters>
  <properties:Lines>94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2016-11-15T07:39:00Z</dcterms:created>
  <dc:creator>banka</dc:creator>
  <cp:lastModifiedBy>Elizabeta Đeke</cp:lastModifiedBy>
  <cp:lastPrinted>2016-11-15T07:39:00Z</cp:lastPrinted>
  <dcterms:modified xmlns:xsi="http://www.w3.org/2001/XMLSchema-instance" xsi:type="dcterms:W3CDTF">2016-11-15T08:14:00Z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