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2b22d" w14:paraId="e02b22d" w:rsidRDefault="001046C9" w:rsidP="001940FB" w:rsidR="001046C9">
      <w:pPr>
        <w:spacing w:lineRule="auto" w:line="276"/>
        <w15:collapsed w:val="false"/>
        <w:rPr>
          <w:rFonts w:cs="Calibri" w:eastAsia="Calibri" w:hAnsi="Calibri" w:ascii="Calibri"/>
          <w:lang w:val="hr-HR"/>
        </w:rPr>
      </w:pPr>
      <w:bookmarkStart w:name="_GoBack" w:id="0"/>
      <w:bookmarkEnd w:id="0"/>
    </w:p>
    <w:p w:rsidRDefault="00C655B4" w:rsidP="001046C9" w:rsidR="001065A0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F81D65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46C9" w:rsidP="001046C9" w:rsidR="001046C9" w:rsidRPr="001046C9">
      <w:pPr>
        <w:spacing w:lineRule="auto" w:line="276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046C9" w:rsidP="00AA6BCF" w:rsidR="001046C9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046C9" w:rsidP="001046C9" w:rsidR="001046C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046C9" w:rsidP="001046C9" w:rsidR="001046C9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046C9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046C9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 xml:space="preserve">vjerovnici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9D2FF9" w:rsidRPr="009D2FF9">
        <w:rPr>
          <w:rFonts w:cs="Calibri" w:hAnsi="Calibri" w:ascii="Calibri"/>
        </w:rPr>
        <w:t>TINA LETIĆ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1046C9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</w:t>
      </w:r>
      <w:r w:rsidR="001046C9">
        <w:rPr>
          <w:rFonts w:cs="Calibri" w:eastAsia="Arial Unicode MS" w:hAnsi="Calibri" w:ascii="Calibri"/>
          <w:color w:val="000000"/>
          <w:kern w:val="1"/>
          <w:lang w:eastAsia="ar-SA" w:val="hr-HR"/>
        </w:rPr>
        <w:t>od</w:t>
      </w:r>
      <w:r w:rsidRPr="00105491">
        <w:rPr>
          <w:rFonts w:cs="Calibri" w:eastAsia="Arial Unicode MS" w:hAnsi="Calibri" w:ascii="Calibri"/>
          <w:color w:val="000000"/>
          <w:kern w:val="1"/>
          <w:lang w:eastAsia="ar-SA" w:val="hr-HR"/>
        </w:rPr>
        <w:t xml:space="preserve"> </w:t>
      </w:r>
      <w:r w:rsidR="009D2FF9" w:rsidRPr="009D2FF9">
        <w:rPr>
          <w:rFonts w:cs="Calibri" w:hAnsi="Calibri" w:ascii="Calibri"/>
        </w:rPr>
        <w:t>34.126,06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9D2FF9" w:rsidRPr="009D2FF9">
        <w:rPr>
          <w:rFonts w:cs="Calibri" w:hAnsi="Calibri" w:ascii="Calibri"/>
        </w:rPr>
        <w:t>32.605,89</w:t>
      </w:r>
      <w:r w:rsidR="001D182A" w:rsidRPr="001D182A">
        <w:rPr>
          <w:rFonts w:cs="Calibri" w:hAnsi="Calibri" w:ascii="Calibri"/>
        </w:rPr>
        <w:t xml:space="preserve"> kn</w:t>
      </w:r>
      <w:r w:rsidR="001046C9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9D2FF9" w:rsidRPr="009D2FF9">
        <w:rPr>
          <w:rFonts w:cs="Calibri" w:hAnsi="Calibri" w:ascii="Calibri"/>
        </w:rPr>
        <w:t>1.520,17</w:t>
      </w:r>
      <w:r w:rsidR="001D182A" w:rsidRPr="006E444E">
        <w:rPr>
          <w:rFonts w:cs="Calibri" w:hAnsi="Calibri" w:ascii="Calibri"/>
          <w:color w:val="FF0000"/>
        </w:rPr>
        <w:t xml:space="preserve"> </w:t>
      </w:r>
      <w:r w:rsidR="001D182A" w:rsidRPr="001D182A">
        <w:rPr>
          <w:rFonts w:cs="Calibri" w:hAnsi="Calibri" w:ascii="Calibri"/>
        </w:rPr>
        <w:t>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1046C9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046C9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046C9" w:rsidRPr="001046C9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1046C9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D182A" w:rsidP="00AA6BCF" w:rsidR="001D182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F81D65" w:rsidP="00AA6BCF" w:rsidR="00F81D65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2FF9" w:rsidP="00AA6BCF" w:rsidR="00AA6BCF" w:rsidRPr="006E444E">
            <w:pPr>
              <w:spacing w:after="0"/>
              <w:jc w:val="center"/>
              <w:rPr>
                <w:rFonts w:cs="Calibri" w:eastAsia="Times New Roman" w:hAnsi="Calibri" w:ascii="Calibri"/>
                <w:color w:val="FF0000"/>
                <w:lang w:val="hr-HR"/>
              </w:rPr>
            </w:pPr>
            <w:r w:rsidRPr="009D2FF9">
              <w:rPr>
                <w:rFonts w:cs="Calibri" w:hAnsi="Calibri" w:ascii="Calibri"/>
              </w:rPr>
              <w:t>TINA LETIĆ</w:t>
            </w:r>
            <w:r w:rsidR="000A4152" w:rsidRPr="006E444E">
              <w:rPr>
                <w:rFonts w:cs="Calibri" w:hAnsi="Calibri" w:ascii="Calibri"/>
                <w:color w:val="FF0000"/>
              </w:rPr>
              <w:t xml:space="preserve">, </w:t>
            </w:r>
            <w:r w:rsidRPr="009D2FF9">
              <w:rPr>
                <w:rFonts w:cs="Calibri" w:hAnsi="Calibri" w:ascii="Calibri"/>
              </w:rPr>
              <w:t>Put Sv. Lovre 18 a, Kaštel Lukšić</w:t>
            </w:r>
            <w:r w:rsidR="000A4152" w:rsidRPr="006E444E">
              <w:rPr>
                <w:rFonts w:cs="Calibri" w:hAnsi="Calibri" w:ascii="Calibri"/>
                <w:color w:val="FF0000"/>
              </w:rPr>
              <w:t>,</w:t>
            </w:r>
            <w:r>
              <w:rPr>
                <w:rFonts w:cs="Calibri" w:hAnsi="Calibri" w:ascii="Calibri"/>
                <w:color w:val="FF0000"/>
              </w:rPr>
              <w:t xml:space="preserve"> </w:t>
            </w:r>
            <w:r w:rsidR="003A5883" w:rsidRPr="009D2FF9">
              <w:rPr>
                <w:rFonts w:cs="Calibri" w:hAnsi="Calibri" w:ascii="Calibri"/>
              </w:rPr>
              <w:t>OIB:</w:t>
            </w:r>
            <w:r w:rsidR="003A5883" w:rsidRPr="006E444E">
              <w:rPr>
                <w:rFonts w:cs="Calibri" w:hAnsi="Calibri" w:ascii="Calibri"/>
                <w:color w:val="FF0000"/>
              </w:rPr>
              <w:t xml:space="preserve"> </w:t>
            </w:r>
            <w:r w:rsidRPr="009D2FF9">
              <w:rPr>
                <w:rFonts w:cs="Calibri" w:hAnsi="Calibri" w:ascii="Calibri"/>
              </w:rPr>
              <w:t>89089925887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2FF9" w:rsidP="001065A0" w:rsidR="00AA6BCF" w:rsidRPr="00A8589F">
            <w:pPr>
              <w:spacing w:after="0"/>
              <w:jc w:val="both"/>
              <w:rPr>
                <w:rFonts w:cs="Calibri" w:eastAsia="Times New Roman" w:hAnsi="Calibri" w:ascii="Calibri"/>
                <w:color w:val="FF0000"/>
                <w:lang w:eastAsia="hr-HR" w:val="hr-HR"/>
              </w:rPr>
            </w:pPr>
            <w:r w:rsidRPr="009D2FF9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D2FF9" w:rsidP="00AA6BCF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9D2FF9">
              <w:rPr>
                <w:rFonts w:cs="Calibri" w:hAnsi="Calibri" w:ascii="Calibri"/>
              </w:rPr>
              <w:t>34.126,06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2FF9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9D2FF9">
              <w:rPr>
                <w:rFonts w:cs="Calibri" w:hAnsi="Calibri" w:ascii="Calibri"/>
              </w:rPr>
              <w:t>32.605,89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9D2FF9" w:rsidP="001065A0" w:rsidR="00AA6BCF" w:rsidRPr="003B3AF4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val="hr-HR"/>
              </w:rPr>
            </w:pPr>
            <w:r w:rsidRPr="009D2FF9">
              <w:rPr>
                <w:rFonts w:cs="Calibri" w:hAnsi="Calibri" w:ascii="Calibri"/>
              </w:rPr>
              <w:t>1.520,17</w:t>
            </w:r>
            <w:r w:rsidR="001D182A" w:rsidRPr="003B3AF4">
              <w:rPr>
                <w:rFonts w:cs="Calibri" w:hAnsi="Calibri" w:ascii="Calibri"/>
                <w:color w:val="000000"/>
              </w:rPr>
              <w:t xml:space="preserve">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046C9" w:rsidP="001046C9" w:rsidR="001046C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41236A" w:rsidP="00EF0BA7" w:rsidR="00EF0BA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0BA7" w:rsidP="00EF0BA7" w:rsidR="00EF0BA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EF0BA7" w:rsidP="00EF0BA7" w:rsidR="00EF0BA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EF0BA7" w:rsidP="00EF0BA7" w:rsidR="00EF0BA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51B6" w:rsidR="007551B6">
      <w:pPr>
        <w:spacing w:after="0"/>
      </w:pPr>
      <w:r>
        <w:separator/>
      </w:r>
    </w:p>
  </w:endnote>
  <w:endnote w:id="0" w:type="continuationSeparator">
    <w:p w:rsidRDefault="007551B6" w:rsidR="007551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B72" w:rsidP="00650E7D" w:rsidR="00954B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954B72" w:rsidP="00240F9F" w:rsidR="00954B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51B6" w:rsidR="007551B6">
      <w:pPr>
        <w:spacing w:after="0"/>
      </w:pPr>
      <w:r>
        <w:separator/>
      </w:r>
    </w:p>
  </w:footnote>
  <w:footnote w:id="0" w:type="continuationSeparator">
    <w:p w:rsidRDefault="007551B6" w:rsidR="007551B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FBA" w:rsidR="00954B72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954B72" w:rsidP="00D51C39" w:rsidR="00954B72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954B72" w:rsidP="00D51C39" w:rsidR="00954B72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954B72" w:rsidP="00D51C39" w:rsidR="00954B72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954B72" w:rsidP="00356B0C" w:rsidR="00954B72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FD288892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152"/>
    <w:rsid w:val="000A4646"/>
    <w:rsid w:val="000A67AE"/>
    <w:rsid w:val="000A6D74"/>
    <w:rsid w:val="000B40D9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46C9"/>
    <w:rsid w:val="00105491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13B4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5201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3AF4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1236A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4F5CF4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389B"/>
    <w:rsid w:val="00604720"/>
    <w:rsid w:val="00604A4F"/>
    <w:rsid w:val="00606043"/>
    <w:rsid w:val="0060637A"/>
    <w:rsid w:val="006077AC"/>
    <w:rsid w:val="00611B8E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1B9A"/>
    <w:rsid w:val="006E24EE"/>
    <w:rsid w:val="006E2E7E"/>
    <w:rsid w:val="006E3209"/>
    <w:rsid w:val="006E444E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51B6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4F8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97DB8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54B72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2FF9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0D8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589F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5C38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0BA7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75714"/>
    <w:rsid w:val="00F80117"/>
    <w:rsid w:val="00F80DB4"/>
    <w:rsid w:val="00F81D65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D7FBA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D7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7FBA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7FBA"/>
    <w:rPr>
      <w:rFonts w:cs="Calibri" w:eastAsia="Calibri" w:hAnsi="Calibri" w:ascii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7FBA"/>
    <w:rPr>
      <w:rFonts w:cs="Calibri" w:eastAsia="Calibri" w:hAnsi="Calibri" w:ascii="Calibr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7FBA"/>
    <w:rPr>
      <w:rFonts w:cs="Calibri" w:eastAsia="Calibri" w:hAnsi="Calibri" w:ascii="Calibr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FD7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7FBA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7FBA"/>
    <w:rPr>
      <w:rFonts w:ascii="Calibri" w:cs="Calibri" w:eastAsia="Calibri" w:hAnsi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7FBA"/>
    <w:rPr>
      <w:rFonts w:ascii="Calibri" w:cs="Calibri" w:eastAsia="Calibri" w:hAnsi="Calibr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7FBA"/>
    <w:rPr>
      <w:rFonts w:ascii="Calibri" w:cs="Calibri" w:eastAsia="Calibri" w:hAnsi="Calibr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80B47-BCF4-4F55-B896-E69C6D45D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264</properties:Words>
  <properties:Characters>1441</properties:Characters>
  <properties:Lines>71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2018-08-23T10:50:00Z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2018-08-23T12:05:00Z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St-651/2017-317 / Podnesak - Podnesak (-317.docx)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