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6a57" w14:paraId="5b46a57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0569A" w:rsidP="00EF513E" w:rsidR="00EF513E">
      <w:pPr>
        <w:ind w:firstLine="708"/>
        <w:jc w:val="both"/>
        <w:rPr>
          <w:szCs w:val="24"/>
          <w:lang w:val="hr-HR"/>
        </w:rPr>
      </w:pPr>
      <w:r w:rsidRPr="0000569A">
        <w:rPr>
          <w:lang w:val="hr-HR"/>
        </w:rPr>
        <w:t xml:space="preserve">Trgovački sud u Pazinu, po stečajnoj sutkinji Tijani Licul, po prijedlogu predlagatelja </w:t>
      </w:r>
      <w:r w:rsidR="004B43B4">
        <w:rPr>
          <w:lang w:val="hr-HR"/>
        </w:rPr>
        <w:t>Hrvatski zavod za mirovinsko osiguranje Zagreb, A. Mihanovića 3</w:t>
      </w:r>
      <w:r w:rsidRPr="0000569A">
        <w:rPr>
          <w:lang w:val="hr-HR"/>
        </w:rPr>
        <w:t xml:space="preserve">, OIB: </w:t>
      </w:r>
      <w:r w:rsidR="004B43B4" w:rsidRPr="004B43B4">
        <w:rPr>
          <w:lang w:val="hr-HR"/>
        </w:rPr>
        <w:t>84397956623</w:t>
      </w:r>
      <w:r w:rsidRPr="0000569A">
        <w:rPr>
          <w:lang w:val="hr-HR"/>
        </w:rPr>
        <w:t xml:space="preserve">, </w:t>
      </w:r>
      <w:r w:rsidR="0068161E">
        <w:rPr>
          <w:lang w:val="hr-HR"/>
        </w:rPr>
        <w:t>Područni ured u Puli-Pola, Danteov trg 4</w:t>
      </w:r>
      <w:r w:rsidRPr="0000569A">
        <w:rPr>
          <w:lang w:val="hr-HR"/>
        </w:rPr>
        <w:t xml:space="preserve">, radi otvaranja stečajnog postupka nad dužnikom </w:t>
      </w:r>
      <w:r w:rsidR="0068161E">
        <w:rPr>
          <w:szCs w:val="24"/>
        </w:rPr>
        <w:t>ENIGMA d. o. o. Pula, Peroj 288/B, OIB 38708033725, MBS 040094808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9027A3">
        <w:rPr>
          <w:lang w:val="sv-SE"/>
        </w:rPr>
        <w:t>Goranu Miletiču iz Ljubljane, Bratov Učkar 90</w:t>
      </w:r>
      <w:r w:rsidR="00E95B75" w:rsidRPr="0000569A">
        <w:rPr>
          <w:szCs w:val="24"/>
          <w:lang w:val="hr-HR"/>
        </w:rPr>
        <w:t xml:space="preserve">, </w:t>
      </w:r>
      <w:r w:rsidR="009027A3">
        <w:rPr>
          <w:szCs w:val="24"/>
          <w:lang w:val="hr-HR"/>
        </w:rPr>
        <w:t>Republika Slovenija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9027A3">
        <w:rPr>
          <w:szCs w:val="24"/>
        </w:rPr>
        <w:t>ENIGMA d. o. o. Pula, Peroj 288/B, OIB 38708033725,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3.000,00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5755B4">
        <w:rPr>
          <w:szCs w:val="24"/>
          <w:lang w:val="hr-HR"/>
        </w:rPr>
        <w:t>396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5755B4">
        <w:rPr>
          <w:szCs w:val="24"/>
          <w:lang w:val="hr-HR"/>
        </w:rPr>
        <w:t>396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A34E3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5755B4">
        <w:rPr>
          <w:szCs w:val="24"/>
          <w:lang w:val="hr-HR"/>
        </w:rPr>
        <w:t>8</w:t>
      </w:r>
      <w:r w:rsidR="0000569A">
        <w:rPr>
          <w:szCs w:val="24"/>
          <w:lang w:val="hr-HR"/>
        </w:rPr>
        <w:t xml:space="preserve">. </w:t>
      </w:r>
      <w:r w:rsidR="009E328F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34350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B815A1" w:rsidR="00B815A1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AE1EE4" w:rsidRPr="00AE1EE4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B815A1" w:rsidRPr="00E95B75">
          <w:t>Posl.</w:t>
        </w:r>
        <w:r w:rsidR="00B815A1">
          <w:t xml:space="preserve"> </w:t>
        </w:r>
        <w:r w:rsidR="00B815A1" w:rsidRPr="00E95B75">
          <w:t>br</w:t>
        </w:r>
        <w:r w:rsidR="00B815A1">
          <w:t>oj: 4</w:t>
        </w:r>
        <w:r w:rsidR="00B815A1" w:rsidRPr="00E95B75">
          <w:t xml:space="preserve"> St-</w:t>
        </w:r>
        <w:r w:rsidR="00B815A1">
          <w:t>396/2016-11</w:t>
        </w:r>
      </w:p>
      <w:p w:rsidRDefault="00AE1EE4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B815A1">
      <w:t>396/2016-11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858FB"/>
    <w:rsid w:val="000F6671"/>
    <w:rsid w:val="00137C1E"/>
    <w:rsid w:val="00173091"/>
    <w:rsid w:val="0018536A"/>
    <w:rsid w:val="001865EB"/>
    <w:rsid w:val="0023655F"/>
    <w:rsid w:val="00265F69"/>
    <w:rsid w:val="003A0A21"/>
    <w:rsid w:val="003B5D91"/>
    <w:rsid w:val="004B43B4"/>
    <w:rsid w:val="004E3491"/>
    <w:rsid w:val="00554328"/>
    <w:rsid w:val="0056129B"/>
    <w:rsid w:val="005755B4"/>
    <w:rsid w:val="0068161E"/>
    <w:rsid w:val="006C75FF"/>
    <w:rsid w:val="006E39F9"/>
    <w:rsid w:val="00714C48"/>
    <w:rsid w:val="00720D23"/>
    <w:rsid w:val="00794AB6"/>
    <w:rsid w:val="007A40D3"/>
    <w:rsid w:val="007B1CBA"/>
    <w:rsid w:val="00866EE9"/>
    <w:rsid w:val="008972F8"/>
    <w:rsid w:val="008D27FC"/>
    <w:rsid w:val="009027A3"/>
    <w:rsid w:val="00937ACA"/>
    <w:rsid w:val="009463CE"/>
    <w:rsid w:val="00985388"/>
    <w:rsid w:val="009A0545"/>
    <w:rsid w:val="009E328F"/>
    <w:rsid w:val="00A34350"/>
    <w:rsid w:val="00A90D4E"/>
    <w:rsid w:val="00AE1EE4"/>
    <w:rsid w:val="00B3134C"/>
    <w:rsid w:val="00B815A1"/>
    <w:rsid w:val="00B85801"/>
    <w:rsid w:val="00BA34E3"/>
    <w:rsid w:val="00BA57A9"/>
    <w:rsid w:val="00BC52EF"/>
    <w:rsid w:val="00C12E96"/>
    <w:rsid w:val="00CA0FFC"/>
    <w:rsid w:val="00CD249F"/>
    <w:rsid w:val="00D5493E"/>
    <w:rsid w:val="00D54C0C"/>
    <w:rsid w:val="00D657AB"/>
    <w:rsid w:val="00DC7FAF"/>
    <w:rsid w:val="00E20B4A"/>
    <w:rsid w:val="00E56872"/>
    <w:rsid w:val="00E655B9"/>
    <w:rsid w:val="00E95B75"/>
    <w:rsid w:val="00EB084C"/>
    <w:rsid w:val="00EE7995"/>
    <w:rsid w:val="00EF513E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1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E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1EE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1E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1E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1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E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1EE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1E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1E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</izvorni_sadrzaj>
    <derivirana_varijabla naziv="DomainObject.Predmet.ProtustrankaFormated_1">  ENIGMA d.o.o. PULA</derivirana_varijabla>
  </DomainObject.Predmet.ProtustrankaFormated>
  <DomainObject.Predmet.ProtustrankaFormatedOIB>
    <izvorni_sadrzaj>  ENIGMA d.o.o. PULA, OIB 38708033725</izvorni_sadrzaj>
    <derivirana_varijabla naziv="DomainObject.Predmet.ProtustrankaFormatedOIB_1">  ENIGMA d.o.o. PULA, OIB 38708033725</derivirana_varijabla>
  </DomainObject.Predmet.ProtustrankaFormatedOIB>
  <DomainObject.Predmet.ProtustrankaFormatedWithAdress>
    <izvorni_sadrzaj> ENIGMA d.o.o. PULA, Peroj 288/B, 52100 Pula</izvorni_sadrzaj>
    <derivirana_varijabla naziv="DomainObject.Predmet.ProtustrankaFormatedWithAdress_1"> ENIGMA d.o.o. PULA, Peroj 288/B, 52100 Pula</derivirana_varijabla>
  </DomainObject.Predmet.ProtustrankaFormatedWithAdress>
  <DomainObject.Predmet.ProtustrankaFormatedWithAdressOIB>
    <izvorni_sadrzaj> ENIGMA d.o.o. PULA, OIB 38708033725, Peroj 288/B, 52100 Pula</izvorni_sadrzaj>
    <derivirana_varijabla naziv="DomainObject.Predmet.ProtustrankaFormatedWithAdressOIB_1"> ENIGMA d.o.o. PULA, OIB 38708033725, Peroj 288/B, 52100 Pula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MIROVINSKO OSIGURANJE, Zagreb zastupanog po punomoćniku ZDENKA BABOVIĆ dipl. iur., zaposlenica u Područnom uredu u Puli</izvorni_sadrzaj>
    <derivirana_varijabla naziv="DomainObject.Predmet.StrankaFormated_1">  HRVATSKI ZAVOD ZA MIROVINSKO OSIGURANJE, Zagreb zastupanog po punomoćniku ZDENKA BABOVIĆ dipl. iur., zaposlenica u Područnom uredu u Puli</derivirana_varijabla>
  </DomainObject.Predmet.StrankaFormated>
  <DomainObject.Predmet.StrankaFormatedOIB>
    <izvorni_sadrzaj>  HRVATSKI ZAVOD ZA MIROVINSKO OSIGURANJE, Zagreb, OIB 84397956623 zastupanog po punomoćniku ZDENKA BABOVIĆ dipl. iur., zaposlenica u Područnom uredu u Puli</izvorni_sadrzaj>
    <derivirana_varijabla naziv="DomainObject.Predmet.StrankaFormatedOIB_1">  HRVATSKI ZAVOD ZA MIROVINSKO OSIGURANJE, Zagreb, OIB 84397956623 zastupanog po punomoćniku ZDENKA BABOVIĆ dipl. iur., zaposlenica u Područnom uredu u Puli</derivirana_varijabla>
  </DomainObject.Predmet.StrankaFormatedOIB>
  <DomainObject.Predmet.StrankaFormatedWithAdress>
    <izvorni_sadrzaj> HRVATSKI ZAVOD ZA MIROVINSKO OSIGURANJE, Zagreb, A. Mihanovića 3, 10000 Zagreb zastupanog po punomoćniku ZDENKA BABOVIĆ dipl. iur., zaposlenica u Područnom uredu u Puli</izvorni_sadrzaj>
    <derivirana_varijabla naziv="DomainObject.Predmet.StrankaFormatedWithAdress_1"> HRVATSKI ZAVOD ZA MIROVINSKO OSIGURANJE, Zagreb, A. Mihanovića 3, 10000 Zagreb zastupanog po punomoćniku ZDENKA BABOVIĆ dipl. iur., zaposlenica u Područnom uredu u Puli</derivirana_varijabla>
  </DomainObject.Predmet.StrankaFormatedWithAdress>
  <DomainObject.Predmet.StrankaFormatedWithAdressOIB>
    <izvorni_sadrzaj> HRVATSKI ZAVOD ZA MIROVINSKO OSIGURANJE, Zagreb, OIB 84397956623, A. Mihanovića 3, 10000 Zagreb zastupanog po punomoćniku ZDENKA BABOVIĆ dipl. iur., zaposlenica u Područnom uredu u Puli</izvorni_sadrzaj>
    <derivirana_varijabla naziv="DomainObject.Predmet.StrankaFormatedWithAdressOIB_1"> HRVATSKI ZAVOD ZA MIROVINSKO OSIGURANJE, Zagreb, OIB 84397956623, A. Mihanovića 3, 10000 Zagreb zastupanog po punomoćniku ZDENKA BABOVIĆ dipl. iur., zaposlenica u Područnom uredu u Puli</derivirana_varijabla>
  </DomainObject.Predmet.StrankaFormatedWithAdressOIB>
  <DomainObject.Predmet.StrankaWithAdress>
    <izvorni_sadrzaj>HRVATSKI ZAVOD ZA MIROVINSKO OSIGURANJE, Zagreb A. Mihanovića 3,10000 Zagreb</izvorni_sadrzaj>
    <derivirana_varijabla naziv="DomainObject.Predmet.StrankaWithAdress_1">HRVATSKI ZAVOD ZA MIROVINSKO OSIGURANJE, Zagreb A. Mihanovića 3,10000 Zagreb</derivirana_varijabla>
  </DomainObject.Predmet.StrankaWithAdress>
  <DomainObject.Predmet.StrankaWithAdressOIB>
    <izvorni_sadrzaj>HRVATSKI ZAVOD ZA MIROVINSKO OSIGURANJE, Zagreb, OIB 84397956623, A. Mihanovića 3,10000 Zagreb</izvorni_sadrzaj>
    <derivirana_varijabla naziv="DomainObject.Predmet.StrankaWithAdressOIB_1">HRVATSKI ZAVOD ZA MIROVINSKO OSIGURANJE, Zagreb, OIB 84397956623, A. Mihanovića 3,10000 Zagreb</derivirana_varijabla>
  </DomainObject.Predmet.StrankaWithAdressOIB>
  <DomainObject.Predmet.StrankaNazivFormated>
    <izvorni_sadrzaj>HRVATSKI ZAVOD ZA MIROVINSKO OSIGURANJE, Zagreb</izvorni_sadrzaj>
    <derivirana_varijabla naziv="DomainObject.Predmet.StrankaNazivFormated_1">HRVATSKI ZAVOD ZA MIROVINSKO OSIGURANJE, Zagreb</derivirana_varijabla>
  </DomainObject.Predmet.StrankaNazivFormated>
  <DomainObject.Predmet.StrankaNazivFormatedOIB>
    <izvorni_sadrzaj>HRVATSKI ZAVOD ZA MIROVINSKO OSIGURANJE, Zagreb, OIB 84397956623</izvorni_sadrzaj>
    <derivirana_varijabla naziv="DomainObject.Predmet.StrankaNazivFormatedOIB_1">HRVATSKI ZAVOD ZA MIROVINSKO OSIGURANJE, Zagreb,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34627.85</izvorni_sadrzaj>
    <derivirana_varijabla naziv="DomainObject.Predmet.TrenutnaVrijednost_1">34627.85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HRVATSKI ZAVOD ZA MIROVINSKO OSIGURANJE, Zagreb zastupanog po punomoćniku ZDENKA BABOVIĆ dipl. iur., zaposlenica u Područnom uredu u Puli</item>
    </izvorni_sadrzaj>
    <derivirana_varijabla naziv="DomainObject.Predmet.StrankaListFormated_1">
      <item>HRVATSKI ZAVOD ZA MIROVINSKO OSIGURANJE, Zagreb zastupanog po punomoćniku ZDENKA BABOVIĆ dipl. iur., zaposlenica u Područnom uredu u Puli</item>
    </derivirana_varijabla>
  </DomainObject.Predmet.StrankaListFormated>
  <DomainObject.Predmet.StrankaListFormatedOIB>
    <izvorni_sadrzaj>
      <item>HRVATSKI ZAVOD ZA MIROVINSKO OSIGURANJE, Zagreb, OIB 84397956623 zastupanog po punomoćniku ZDENKA BABOVIĆ dipl. iur., zaposlenica u Područnom uredu u Puli</item>
    </izvorni_sadrzaj>
    <derivirana_varijabla naziv="DomainObject.Predmet.StrankaListFormatedOIB_1">
      <item>HRVATSKI ZAVOD ZA MIROVINSKO OSIGURANJE, Zagreb, OIB 84397956623 zastupanog po punomoćniku ZDENKA BABOVIĆ dipl. iur., zaposlenica u Područnom uredu u Puli</item>
    </derivirana_varijabla>
  </DomainObject.Predmet.StrankaListFormatedOIB>
  <DomainObject.Predmet.StrankaListFormatedWithAdress>
    <izvorni_sadrzaj>
      <item>HRVATSKI ZAVOD ZA MIROVINSKO OSIGURANJE, Zagreb, A. Mihanovića 3, 10000 Zagreb zastupanog po punomoćniku ZDENKA BABOVIĆ dipl. iur., zaposlenica u Područnom uredu u Puli</item>
    </izvorni_sadrzaj>
    <derivirana_varijabla naziv="DomainObject.Predmet.StrankaListFormatedWithAdress_1">
      <item>HRVATSKI ZAVOD ZA MIROVINSKO OSIGURANJE, Zagreb, A. Mihanovića 3, 10000 Zagreb zastupanog po punomoćniku ZDENKA BABOVIĆ dipl. iur., zaposlenica u Područnom uredu u Puli</item>
    </derivirana_varijabla>
  </DomainObject.Predmet.StrankaListFormatedWithAdress>
  <DomainObject.Predmet.StrankaListFormatedWithAdressOIB>
    <izvorni_sadrzaj>
      <item>HRVATSKI ZAVOD ZA MIROVINSKO OSIGURANJE, Zagreb, OIB 84397956623, A. Mihanovića 3, 10000 Zagreb zastupanog po punomoćniku ZDENKA BABOVIĆ dipl. iur., zaposlenica u Područnom uredu u Puli</item>
    </izvorni_sadrzaj>
    <derivirana_varijabla naziv="DomainObject.Predmet.StrankaListFormatedWithAdressOIB_1">
      <item>HRVATSKI ZAVOD ZA MIROVINSKO OSIGURANJE, Zagreb, OIB 84397956623, A. Mihanovića 3, 10000 Zagreb zastupanog po punomoćniku ZDENKA BABOVIĆ dipl. iur., zaposlenica u Područnom uredu u Puli</item>
    </derivirana_varijabla>
  </DomainObject.Predmet.StrankaListFormatedWithAdressOIB>
  <DomainObject.Predmet.StrankaListNazivFormated>
    <izvorni_sadrzaj>
      <item>HRVATSKI ZAVOD ZA MIROVINSKO OSIGURANJE, Zagreb</item>
    </izvorni_sadrzaj>
    <derivirana_varijabla naziv="DomainObject.Predmet.StrankaListNazivFormated_1">
      <item>HRVATSKI ZAVOD ZA MIROVINSKO OSIGURANJE, Zagreb</item>
    </derivirana_varijabla>
  </DomainObject.Predmet.StrankaListNazivFormated>
  <DomainObject.Predmet.StrankaListNazivFormatedOIB>
    <izvorni_sadrzaj>
      <item>HRVATSKI ZAVOD ZA MIROVINSKO OSIGURANJE, Zagreb, OIB 84397956623</item>
    </izvorni_sadrzaj>
    <derivirana_varijabla naziv="DomainObject.Predmet.StrankaListNazivFormatedOIB_1">
      <item>HRVATSKI ZAVOD ZA MIROVINSKO OSIGURANJE, Zagreb, OIB 84397956623</item>
    </derivirana_varijabla>
  </DomainObject.Predmet.StrankaListNazivFormatedOIB>
  <DomainObject.Predmet.ProtuStrankaListFormated>
    <izvorni_sadrzaj>
      <item>ENIGMA d.o.o. PULA</item>
    </izvorni_sadrzaj>
    <derivirana_varijabla naziv="DomainObject.Predmet.ProtuStrankaListFormated_1">
      <item>ENIGMA d.o.o. PULA</item>
    </derivirana_varijabla>
  </DomainObject.Predmet.ProtuStrankaListFormated>
  <DomainObject.Predmet.ProtuStrankaListFormatedOIB>
    <izvorni_sadrzaj>
      <item>ENIGMA d.o.o. PULA, OIB 38708033725</item>
    </izvorni_sadrzaj>
    <derivirana_varijabla naziv="DomainObject.Predmet.ProtuStrankaListFormatedOIB_1">
      <item>ENIGMA d.o.o. PULA, OIB 38708033725</item>
    </derivirana_varijabla>
  </DomainObject.Predmet.ProtuStrankaListFormatedOIB>
  <DomainObject.Predmet.ProtuStrankaListFormatedWithAdress>
    <izvorni_sadrzaj>
      <item>ENIGMA d.o.o. PULA, Peroj 288/B, 52100 Pula</item>
    </izvorni_sadrzaj>
    <derivirana_varijabla naziv="DomainObject.Predmet.ProtuStrankaListFormatedWithAdress_1">
      <item>ENIGMA d.o.o. PULA, Peroj 288/B, 52100 Pula</item>
    </derivirana_varijabla>
  </DomainObject.Predmet.ProtuStrankaListFormatedWithAdress>
  <DomainObject.Predmet.ProtuStrankaListFormatedWithAdressOIB>
    <izvorni_sadrzaj>
      <item>ENIGMA d.o.o. PULA, OIB 38708033725, Peroj 288/B, 52100 Pula</item>
    </izvorni_sadrzaj>
    <derivirana_varijabla naziv="DomainObject.Predmet.ProtuStrankaListFormatedWithAdressOIB_1">
      <item>ENIGMA d.o.o. PULA, OIB 38708033725, Peroj 288/B, 52100 Pula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>
      <item>ZDENKA BABOVIĆ dipl. iur., zaposlenica u Područnom uredu u Puli punomoćnik sudionika u postupku HRVATSKI ZAVOD ZA MIROVINSKO OSIGURANJE, Zagreb</item>
    </izvorni_sadrzaj>
    <derivirana_varijabla naziv="DomainObject.Predmet.OstaliListFormated_1">
      <item>ZDENKA BABOVIĆ dipl. iur., zaposlenica u Područnom uredu u Puli punomoćnik sudionika u postupku HRVATSKI ZAVOD ZA MIROVINSKO OSIGURANJE, Zagreb</item>
    </derivirana_varijabla>
  </DomainObject.Predmet.OstaliListFormated>
  <DomainObject.Predmet.OstaliListFormatedOIB>
    <izvorni_sadrzaj>
      <item>ZDENKA BABOVIĆ dipl. iur., zaposlenica u Područnom uredu u Puli punomoćnik sudionika u postupku HRVATSKI ZAVOD ZA MIROVINSKO OSIGURANJE, Zagreb</item>
    </izvorni_sadrzaj>
    <derivirana_varijabla naziv="DomainObject.Predmet.OstaliListFormatedOIB_1">
      <item>ZDENKA BABOVIĆ dipl. iur., zaposlenica u Područnom uredu u Puli punomoćnik sudionika u postupku HRVATSKI ZAVOD ZA MIROVINSKO OSIGURANJE, Zagreb</item>
    </derivirana_varijabla>
  </DomainObject.Predmet.OstaliListFormatedOIB>
  <DomainObject.Predmet.OstaliListFormatedWithAdress>
    <izvorni_sadrzaj>
      <item>ZDENKA BABOVIĆ dipl. iur., zaposlenica u Područnom uredu u Puli, Danteov trg 4, 52100 Pula punomoćnik sudionika u postupku HRVATSKI ZAVOD ZA MIROVINSKO OSIGURANJE, Zagreb</item>
    </izvorni_sadrzaj>
    <derivirana_varijabla naziv="DomainObject.Predmet.OstaliListFormatedWithAdress_1">
      <item>ZDENKA BABOVIĆ dipl. iur., zaposlenica u Područnom uredu u Puli, Danteov trg 4, 52100 Pula punomoćnik sudionika u postupku HRVATSKI ZAVOD ZA MIROVINSKO OSIGURANJE, Zagreb</item>
    </derivirana_varijabla>
  </DomainObject.Predmet.OstaliListFormatedWithAdress>
  <DomainObject.Predmet.OstaliListFormatedWithAdressOIB>
    <izvorni_sadrzaj>
      <item>ZDENKA BABOVIĆ dipl. iur., zaposlenica u Područnom uredu u Puli, Danteov trg 4, 52100 Pula punomoćnik sudionika u postupku HRVATSKI ZAVOD ZA MIROVINSKO OSIGURANJE, Zagreb</item>
    </izvorni_sadrzaj>
    <derivirana_varijabla naziv="DomainObject.Predmet.OstaliListFormatedWithAdressOIB_1">
      <item>ZDENKA BABOVIĆ dipl. iur., zaposlenica u Područnom uredu u Puli, Danteov trg 4, 52100 Pula punomoćnik sudionika u postupku HRVATSKI ZAVOD ZA MIROVINSKO OSIGURANJE, Zagreb</item>
    </derivirana_varijabla>
  </DomainObject.Predmet.OstaliListFormatedWithAdressOIB>
  <DomainObject.Predmet.OstaliListNazivFormated>
    <izvorni_sadrzaj>
      <item>ZDENKA BABOVIĆ dipl. iur., zaposlenica u Područnom uredu u Puli</item>
    </izvorni_sadrzaj>
    <derivirana_varijabla naziv="DomainObject.Predmet.OstaliListNazivFormated_1">
      <item>ZDENKA BABOVIĆ dipl. iur., zaposlenica u Područnom uredu u Puli</item>
    </derivirana_varijabla>
  </DomainObject.Predmet.OstaliListNazivFormated>
  <DomainObject.Predmet.OstaliListNazivFormatedOIB>
    <izvorni_sadrzaj>
      <item>ZDENKA BABOVIĆ dipl. iur., zaposlenica u Područnom uredu u Puli</item>
    </izvorni_sadrzaj>
    <derivirana_varijabla naziv="DomainObject.Predmet.OstaliListNazivFormatedOIB_1">
      <item>ZDENKA BABOVIĆ dipl. iur., zaposlenica u Područnom uredu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ZAVOD ZA MIROVINSKO OSIGURANJE, Zagreb</izvorni_sadrzaj>
    <derivirana_varijabla naziv="DomainObject.Predmet.StrankaIDrugi_1">HRVATSKI ZAVOD ZA MIROVINSKO OSIGURANJE, Zagreb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HRVATSKI ZAVOD ZA MIROVINSKO OSIGURANJE, Zagreb, OIB 84397956623, A. Mihanovića 3, 10000 Zagreb</izvorni_sadrzaj>
    <derivirana_varijabla naziv="DomainObject.Predmet.StrankaIDrugiAdressOIB_1">HRVATSKI ZAVOD ZA MIROVINSKO OSIGURANJE, Zagreb, OIB 84397956623, A. Mihanovića 3, 10000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PULA</item>
      <item>HRVATSKI ZAVOD ZA MIROVINSKO OSIGURANJE, Zagreb</item>
      <item>ZDENKA BABOVIĆ dipl. iur., zaposlenica u Područnom uredu u Puli</item>
    </izvorni_sadrzaj>
    <derivirana_varijabla naziv="DomainObject.Predmet.SudioniciListNaziv_1">
      <item>ENIGMA d.o.o. PULA</item>
      <item>HRVATSKI ZAVOD ZA MIROVINSKO OSIGURANJE, Zagreb</item>
      <item>ZDENKA BABOVIĆ dipl. iur., zaposlenica u Područnom uredu u Puli</item>
    </derivirana_varijabla>
  </DomainObject.Predmet.SudioniciListNaziv>
  <DomainObject.Predmet.SudioniciListAdressOIB>
    <izvorni_sadrzaj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</izvorni_sadrzaj>
    <derivirana_varijabla naziv="DomainObject.Predmet.SudioniciListAdressOIB_1">
      <item>ENIGMA d.o.o. PULA, OIB 38708033725, Peroj 288/B,52100 Pula</item>
      <item>HRVATSKI ZAVOD ZA MIROVINSKO OSIGURANJE, Zagreb, OIB 84397956623, A. Mihanovića 3,10000 Zagreb</item>
      <item>ZDENKA BABOVIĆ dipl. iur., zaposlenica u Područnom uredu u Puli, Danteov trg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38708033725</item>
      <item>, OIB 84397956623</item>
      <item>, OIB null</item>
    </izvorni_sadrzaj>
    <derivirana_varijabla naziv="DomainObject.Predmet.SudioniciListNazivOIB_1">
      <item>, OIB 38708033725</item>
      <item>, OIB 84397956623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99199-B7A4-4C76-BC2B-77C0B5EEC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5168</properties:Characters>
  <properties:Lines>117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2016-03-08T09:20:00Z</dcterms:created>
  <dc:creator>Jasmina Matika</dc:creator>
  <cp:lastModifiedBy>Sanja Prodan</cp:lastModifiedBy>
  <cp:lastPrinted>2016-03-08T09:27:00Z</cp:lastPrinted>
  <dcterms:modified xmlns:xsi="http://www.w3.org/2001/XMLSchema-instance" xsi:type="dcterms:W3CDTF">2016-03-08T09:28:00Z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