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29fa" w14:paraId="15129fa" w:rsidRDefault="00AE649C" w:rsidP="00FA5B5E" w:rsidR="00AE649C" w:rsidRPr="00B76F3C">
      <w:pPr>
        <w:pStyle w:val="Naslov3"/>
        <w15:collapsed w:val="false"/>
      </w:pPr>
    </w:p>
    <w:p w:rsidRDefault="001060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106017">
        <w:rPr>
          <w:rFonts w:cs="Times New Roman" w:eastAsia="Times New Roman"/>
          <w:noProof/>
          <w:szCs w:val="20"/>
          <w:lang w:eastAsia="hr-HR"/>
        </w:rPr>
        <w:t xml:space="preserve">                       5. St-294/2015-8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0601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0601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0601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106017">
        <w:rPr>
          <w:rFonts w:cs="Times New Roman" w:eastAsia="Times New Roman"/>
          <w:szCs w:val="20"/>
          <w:lang w:eastAsia="hr-HR" w:val="en-GB"/>
        </w:rPr>
        <w:t xml:space="preserve">MID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Gradina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Matije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Gupca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18, MBS: 010087281, OIB: 62086940615, </w:t>
      </w:r>
      <w:r w:rsidRPr="00106017">
        <w:rPr>
          <w:rFonts w:cs="Times New Roman" w:eastAsia="Times New Roman"/>
          <w:noProof/>
          <w:szCs w:val="20"/>
          <w:lang w:eastAsia="hr-HR"/>
        </w:rPr>
        <w:t xml:space="preserve">31. kolovoza 2016.  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>r i j e š i o   j e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106017">
        <w:rPr>
          <w:rFonts w:cs="Times New Roman" w:eastAsia="Times New Roman"/>
          <w:szCs w:val="20"/>
          <w:lang w:eastAsia="hr-HR" w:val="en-GB"/>
        </w:rPr>
        <w:t xml:space="preserve">MID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Gradina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, </w:t>
      </w:r>
      <w:r w:rsidRPr="00106017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106017">
        <w:rPr>
          <w:rFonts w:cs="Times New Roman" w:eastAsia="Times New Roman"/>
          <w:noProof/>
          <w:szCs w:val="20"/>
          <w:lang w:eastAsia="hr-HR"/>
        </w:rPr>
        <w:t xml:space="preserve"> model HR05 540-294-15.              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106017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106017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>Obrazloženje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06017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30. listopada 2015. podnijela prijedlog za otvaranje stečajnog postupka nad dužnikom </w:t>
      </w:r>
      <w:r w:rsidRPr="00106017">
        <w:rPr>
          <w:rFonts w:cs="Times New Roman" w:eastAsia="Times New Roman"/>
          <w:szCs w:val="20"/>
          <w:lang w:eastAsia="hr-HR" w:val="en-GB"/>
        </w:rPr>
        <w:t xml:space="preserve">MID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06017">
        <w:rPr>
          <w:rFonts w:cs="Times New Roman" w:eastAsia="Times New Roman"/>
          <w:szCs w:val="20"/>
          <w:lang w:eastAsia="hr-HR" w:val="en-GB"/>
        </w:rPr>
        <w:t>Gradina</w:t>
      </w:r>
      <w:proofErr w:type="spellEnd"/>
      <w:r w:rsidRPr="00106017">
        <w:rPr>
          <w:rFonts w:cs="Times New Roman" w:eastAsia="Times New Roman"/>
          <w:szCs w:val="20"/>
          <w:lang w:eastAsia="hr-HR" w:val="en-GB"/>
        </w:rPr>
        <w:t xml:space="preserve">. </w:t>
      </w:r>
      <w:r w:rsidRPr="00106017">
        <w:rPr>
          <w:rFonts w:cs="Times New Roman" w:eastAsia="Times New Roman"/>
          <w:szCs w:val="20"/>
          <w:lang w:eastAsia="hr-HR"/>
        </w:rPr>
        <w:t xml:space="preserve">U prijedlogu je navela da na dan 23. listopada 2015. dužnik u Očevidniku redoslijeda osnova za plaćanje ima evidentirane neizvršene osnove za plaćanje u neprekinutom razdoblju od 120 dana, u ukupnom iznosu od 171.071,76 kn, u koji iznos je uračunata kamata i naknada Financijske agencije za provedbu ovrhe na novčanim sredstvima. Prema podacima koje je FINI dostavio Hrvatski zavod za mirovinsko osiguranje </w:t>
      </w:r>
      <w:r w:rsidRPr="00106017">
        <w:rPr>
          <w:rFonts w:cs="Times New Roman" w:eastAsia="Times New Roman"/>
          <w:noProof/>
          <w:szCs w:val="20"/>
          <w:lang w:eastAsia="hr-HR"/>
        </w:rPr>
        <w:t>dužnik ima 5 zaposlenih.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10. svibnja 2016., kojim je pokrenut prethodni postupak radi utvrđivanja pretpostavki za otvaranje stečajnog postupka i sazvano je ročište radi izjašnjenja o prijedlogu i rasprave o uvjetima za otvaranje stečajnog postupka. Ujedno je naloženo zakonskom zastupniku dužnika Danielu </w:t>
      </w:r>
      <w:proofErr w:type="spellStart"/>
      <w:r w:rsidRPr="00106017">
        <w:rPr>
          <w:rFonts w:cs="Times New Roman" w:eastAsia="Times New Roman"/>
          <w:szCs w:val="20"/>
          <w:lang w:eastAsia="hr-HR"/>
        </w:rPr>
        <w:t>Vegu</w:t>
      </w:r>
      <w:proofErr w:type="spellEnd"/>
      <w:r w:rsidRPr="00106017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</w:t>
      </w:r>
      <w:r w:rsidRPr="00106017">
        <w:rPr>
          <w:rFonts w:cs="Times New Roman" w:eastAsia="Times New Roman"/>
          <w:szCs w:val="20"/>
          <w:lang w:eastAsia="hr-HR"/>
        </w:rPr>
        <w:lastRenderedPageBreak/>
        <w:t xml:space="preserve">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bilancu za 2015. 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7. lipnja 2016. 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120 dana, u ukupnom iznosu od 171.071,76 kn, koji podatak zakonski zastupnik dužnika nije osporio, sud utvrđuje da je ispunjen razlog nesposobnosti za plaćanje, propisan čl.6. st.2. SZ.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106017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106017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>U Bjelovaru, 31. kolovoza 2016.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06017">
        <w:rPr>
          <w:rFonts w:cs="Times New Roman" w:eastAsia="Times New Roman"/>
          <w:szCs w:val="20"/>
          <w:lang w:eastAsia="hr-HR"/>
        </w:rPr>
        <w:t>Rj</w:t>
      </w:r>
      <w:proofErr w:type="spellEnd"/>
      <w:r w:rsidRPr="00106017">
        <w:rPr>
          <w:rFonts w:cs="Times New Roman" w:eastAsia="Times New Roman"/>
          <w:szCs w:val="20"/>
          <w:lang w:eastAsia="hr-HR"/>
        </w:rPr>
        <w:t>.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106017" w:rsidP="00106017" w:rsidR="00106017" w:rsidRPr="001060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017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06017">
        <w:rPr>
          <w:rFonts w:cs="Times New Roman" w:eastAsia="Times New Roman"/>
          <w:szCs w:val="20"/>
          <w:lang w:eastAsia="hr-HR"/>
        </w:rPr>
        <w:t>Sc</w:t>
      </w:r>
      <w:proofErr w:type="spellEnd"/>
      <w:r w:rsidRPr="00106017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106017" w:rsidP="00106017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106017">
        <w:rPr>
          <w:rFonts w:cs="Times New Roman" w:eastAsia="Times New Roman"/>
          <w:szCs w:val="20"/>
          <w:lang w:eastAsia="hr-HR"/>
        </w:rPr>
        <w:t>Bj.31.8.2016.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017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57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St-294/2015-8</izvorni_sadrzaj>
    <derivirana_varijabla naziv="DomainObject.Oznaka_1">St-294/2015-8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St-294/2015</izvorni_sadrzaj>
    <derivirana_varijabla naziv="DomainObject.Predmet.OznakaBroj_1">St-294/2015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 jednostavno društvo s ograničenom odgovornošću za proizvodnju, trgovinu i usluge, Gradina zastupanog po punomoćniku Daniel Veg</izvorni_sadrzaj>
    <derivirana_varijabla naziv="DomainObject.Predmet.ProtustrankaFormated_1">  MID jednostavno društvo s ograničenom odgovornošću za proizvodnju, trgovinu i usluge, Gradina zastupanog po punomoćniku Daniel Veg</derivirana_varijabla>
  </DomainObject.Predmet.ProtustrankaFormated>
  <DomainObject.Predmet.ProtustrankaFormatedOIB>
    <izvorni_sadrzaj>  MID jednostavno društvo s ograničenom odgovornošću za proizvodnju, trgovinu i usluge, Gradina, OIB 62086940615 zastupanog po punomoćniku Daniel Veg</izvorni_sadrzaj>
    <derivirana_varijabla naziv="DomainObject.Predmet.ProtustrankaFormatedOIB_1">  MID jednostavno društvo s ograničenom odgovornošću za proizvodnju, trgovinu i usluge, Gradina, OIB 62086940615 zastupanog po punomoćniku Daniel Veg</derivirana_varijabla>
  </DomainObject.Predmet.ProtustrankaFormatedOIB>
  <DomainObject.Predmet.ProtustrankaFormatedWithAdress>
    <izvorni_sadrzaj> MID jednostavno društvo s ograničenom odgovornošću za proizvodnju, trgovinu i usluge, Gradina, Matije Gupca 18, 33411 Gradina zastupanog po punomoćniku Daniel Veg</izvorni_sadrzaj>
    <derivirana_varijabla naziv="DomainObject.Predmet.ProtustrankaFormatedWithAdress_1"> MID jednostavno društvo s ograničenom odgovornošću za proizvodnju, trgovinu i usluge, Gradina, Matije Gupca 18, 33411 Gradina zastupanog po punomoćniku Daniel Veg</derivirana_varijabla>
  </DomainObject.Predmet.ProtustrankaFormatedWithAdress>
  <DomainObject.Predmet.ProtustrankaFormatedWithAdressOIB>
    <izvorni_sadrzaj> MID jednostavno društvo s ograničenom odgovornošću za proizvodnju, trgovinu i usluge, Gradina, OIB 62086940615, Matije Gupca 18, 33411 Gradina zastupanog po punomoćniku Daniel Veg</izvorni_sadrzaj>
    <derivirana_varijabla naziv="DomainObject.Predmet.ProtustrankaFormatedWithAdressOIB_1"> MID jednostavno društvo s ograničenom odgovornošću za proizvodnju, trgovinu i usluge, Gradina, OIB 62086940615, Matije Gupca 18, 33411 Gradina zastupanog po punomoćniku Daniel Veg</derivirana_varijabla>
  </DomainObject.Predmet.ProtustrankaFormatedWithAdressOIB>
  <DomainObject.Predmet.ProtustrankaWithAdress>
    <izvorni_sadrzaj>MID jednostavno društvo s ograničenom odgovornošću za proizvodnju, trgovinu i usluge, Gradina Matije Gupca 18, 33411 Gradina</izvorni_sadrzaj>
    <derivirana_varijabla naziv="DomainObject.Predmet.ProtustrankaWithAdress_1">MID jednostavno društvo s ograničenom odgovornošću za proizvodnju, trgovinu i usluge, Gradina Matije Gupca 18, 33411 Gradina</derivirana_varijabla>
  </DomainObject.Predmet.ProtustrankaWithAdress>
  <DomainObject.Predmet.ProtustrankaWithAdressOIB>
    <izvorni_sadrzaj>MID jednostavno društvo s ograničenom odgovornošću za proizvodnju, trgovinu i usluge, Gradina, OIB 62086940615, Matije Gupca 18, 33411 Gradina</izvorni_sadrzaj>
    <derivirana_varijabla naziv="DomainObject.Predmet.ProtustrankaWithAdressOIB_1">MID jednostavno društvo s ograničenom odgovornošću za proizvodnju, trgovinu i usluge, Gradina, OIB 62086940615, Matije Gupca 18, 33411 Gradina</derivirana_varijabla>
  </DomainObject.Predmet.ProtustrankaWithAdressOIB>
  <DomainObject.Predmet.ProtustrankaNazivFormated>
    <izvorni_sadrzaj>MID jednostavno društvo s ograničenom odgovornošću za proizvodnju, trgovinu i usluge, Gradina</izvorni_sadrzaj>
    <derivirana_varijabla naziv="DomainObject.Predmet.ProtustrankaNazivFormated_1">MID jednostavno društvo s ograničenom odgovornošću za proizvodnju, trgovinu i usluge, Gradina</derivirana_varijabla>
  </DomainObject.Predmet.ProtustrankaNazivFormated>
  <DomainObject.Predmet.ProtustrankaNazivFormatedOIB>
    <izvorni_sadrzaj>MID jednostavno društvo s ograničenom odgovornošću za proizvodnju, trgovinu i usluge, Gradina, OIB 62086940615</izvorni_sadrzaj>
    <derivirana_varijabla naziv="DomainObject.Predmet.ProtustrankaNazivFormatedOIB_1">MID jednostavno društvo s ograničenom odgovornošću za proizvodnju, trgovinu i usluge, Gradina, OIB 62086940615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MID jednostavno društvo s ograničenom odgovornošću za proizvodnju, trgovinu i usluge, Gradina zastupanog po punomoćniku Daniel Veg</item>
    </izvorni_sadrzaj>
    <derivirana_varijabla naziv="DomainObject.Predmet.ProtuStrankaListFormated_1">
      <item>MID jednostavno društvo s ograničenom odgovornošću za proizvodnju, trgovinu i usluge, Gradina zastupanog po punomoćniku Daniel Veg</item>
    </derivirana_varijabla>
  </DomainObject.Predmet.ProtuStrankaListFormated>
  <DomainObject.Predmet.ProtuStrankaListFormatedOIB>
    <izvorni_sadrzaj>
      <item>MID jednostavno društvo s ograničenom odgovornošću za proizvodnju, trgovinu i usluge, Gradina, OIB 62086940615 zastupanog po punomoćniku Daniel Veg</item>
    </izvorni_sadrzaj>
    <derivirana_varijabla naziv="DomainObject.Predmet.ProtuStrankaListFormatedOIB_1">
      <item>MID jednostavno društvo s ograničenom odgovornošću za proizvodnju, trgovinu i usluge, Gradina, OIB 62086940615 zastupanog po punomoćniku Daniel Veg</item>
    </derivirana_varijabla>
  </DomainObject.Predmet.ProtuStrankaListFormatedOIB>
  <DomainObject.Predmet.ProtuStrankaListFormatedWithAdress>
    <izvorni_sadrzaj>
      <item>MID jednostavno društvo s ograničenom odgovornošću za proizvodnju, trgovinu i usluge, Gradina, Matije Gupca 18, 33411 Gradina zastupanog po punomoćniku Daniel Veg</item>
    </izvorni_sadrzaj>
    <derivirana_varijabla naziv="DomainObject.Predmet.ProtuStrankaListFormatedWithAdress_1">
      <item>MID jednostavno društvo s ograničenom odgovornošću za proizvodnju, trgovinu i usluge, Gradina, Matije Gupca 18, 33411 Gradina zastupanog po punomoćniku Daniel Veg</item>
    </derivirana_varijabla>
  </DomainObject.Predmet.ProtuStrankaListFormatedWithAdress>
  <DomainObject.Predmet.ProtuStrankaListFormatedWithAdressOIB>
    <izvorni_sadrzaj>
      <item>MID jednostavno društvo s ograničenom odgovornošću za proizvodnju, trgovinu i usluge, Gradina, OIB 62086940615, Matije Gupca 18, 33411 Gradina zastupanog po punomoćniku Daniel Veg</item>
    </izvorni_sadrzaj>
    <derivirana_varijabla naziv="DomainObject.Predmet.ProtuStrankaListFormatedWithAdressOIB_1">
      <item>MID jednostavno društvo s ograničenom odgovornošću za proizvodnju, trgovinu i usluge, Gradina, OIB 62086940615, Matije Gupca 18, 33411 Gradina zastupanog po punomoćniku Daniel Veg</item>
    </derivirana_varijabla>
  </DomainObject.Predmet.ProtuStrankaListFormatedWithAdressOIB>
  <DomainObject.Predmet.ProtuStrankaListNazivFormated>
    <izvorni_sadrzaj>
      <item>MID jednostavno društvo s ograničenom odgovornošću za proizvodnju, trgovinu i usluge, Gradina</item>
    </izvorni_sadrzaj>
    <derivirana_varijabla naziv="DomainObject.Predmet.ProtuStrankaListNazivFormated_1">
      <item>MID jednostavno društvo s ograničenom odgovornošću za proizvodnju, trgovinu i usluge, Gradina</item>
    </derivirana_varijabla>
  </DomainObject.Predmet.ProtuStrankaListNazivFormated>
  <DomainObject.Predmet.ProtuStrankaListNazivFormatedOIB>
    <izvorni_sadrzaj>
      <item>MID jednostavno društvo s ograničenom odgovornošću za proizvodnju, trgovinu i usluge, Gradina, OIB 62086940615</item>
    </izvorni_sadrzaj>
    <derivirana_varijabla naziv="DomainObject.Predmet.ProtuStrankaListNazivFormatedOIB_1">
      <item>MID jednostavno društvo s ograničenom odgovornošću za proizvodnju, trgovinu i usluge, Gradina, OIB 62086940615</item>
    </derivirana_varijabla>
  </DomainObject.Predmet.ProtuStrankaListNazivFormatedOIB>
  <DomainObject.Predmet.OstaliListFormated>
    <izvorni_sadrzaj>
      <item>Daniel Veg punomoćnik sudionika u postupku MID jednostavno društvo s ograničenom odgovornošću za proizvodnju, trgovinu i usluge, Gradina</item>
    </izvorni_sadrzaj>
    <derivirana_varijabla naziv="DomainObject.Predmet.OstaliListFormated_1">
      <item>Daniel Veg punomoćnik sudionika u postupku MID jednostavno društvo s ograničenom odgovornošću za proizvodnju, trgovinu i usluge, Gradina</item>
    </derivirana_varijabla>
  </DomainObject.Predmet.OstaliListFormated>
  <DomainObject.Predmet.OstaliListFormatedOIB>
    <izvorni_sadrzaj>
      <item>Daniel Veg, OIB 05470998184 punomoćnik sudionika u postupku MID jednostavno društvo s ograničenom odgovornošću za proizvodnju, trgovinu i usluge, Gradina</item>
    </izvorni_sadrzaj>
    <derivirana_varijabla naziv="DomainObject.Predmet.OstaliListFormatedOIB_1">
      <item>Daniel Veg, OIB 05470998184 punomoćnik sudionika u postupku MID jednostavno društvo s ograničenom odgovornošću za proizvodnju, trgovinu i usluge, Gradina</item>
    </derivirana_varijabla>
  </DomainObject.Predmet.OstaliListFormatedOIB>
  <DomainObject.Predmet.OstaliListFormatedWithAdress>
    <izvorni_sadrzaj>
      <item>Daniel Veg, Budrovac 46, 33406 Budrovac Lukački punomoćnik sudionika u postupku MID jednostavno društvo s ograničenom odgovornošću za proizvodnju, trgovinu i usluge, Gradina</item>
    </izvorni_sadrzaj>
    <derivirana_varijabla naziv="DomainObject.Predmet.OstaliListFormatedWithAdress_1">
      <item>Daniel Veg, Budrovac 46, 33406 Budrovac Lukački punomoćnik sudionika u postupku MID jednostavno društvo s ograničenom odgovornošću za proizvodnju, trgovinu i usluge, Gradina</item>
    </derivirana_varijabla>
  </DomainObject.Predmet.OstaliListFormatedWithAdress>
  <DomainObject.Predmet.OstaliListFormatedWithAdressOIB>
    <izvorni_sadrzaj>
      <item>Daniel Veg, OIB 05470998184, Budrovac 46, 33406 Budrovac Lukački punomoćnik sudionika u postupku MID jednostavno društvo s ograničenom odgovornošću za proizvodnju, trgovinu i usluge, Gradina</item>
    </izvorni_sadrzaj>
    <derivirana_varijabla naziv="DomainObject.Predmet.OstaliListFormatedWithAdressOIB_1">
      <item>Daniel Veg, OIB 05470998184, Budrovac 46, 33406 Budrovac Lukački punomoćnik sudionika u postupku MID jednostavno društvo s ograničenom odgovornošću za proizvodnju, trgovinu i usluge, Gradina</item>
    </derivirana_varijabla>
  </DomainObject.Predmet.OstaliListFormatedWithAdressOIB>
  <DomainObject.Predmet.OstaliListNazivFormated>
    <izvorni_sadrzaj>
      <item>Daniel Veg</item>
    </izvorni_sadrzaj>
    <derivirana_varijabla naziv="DomainObject.Predmet.OstaliListNazivFormated_1">
      <item>Daniel Veg</item>
    </derivirana_varijabla>
  </DomainObject.Predmet.OstaliListNazivFormated>
  <DomainObject.Predmet.OstaliListNazivFormatedOIB>
    <izvorni_sadrzaj>
      <item>Daniel Veg, OIB 05470998184</item>
    </izvorni_sadrzaj>
    <derivirana_varijabla naziv="DomainObject.Predmet.OstaliListNazivFormatedOIB_1">
      <item>Daniel Veg, OIB 05470998184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St-294/2015-8</izvorni_sadrzaj>
    <derivirana_varijabla naziv="DomainObject.PoslovniBrojDokumenta_1">St-294/2015-8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MID jednostavno društvo s ograničenom odgovornošću za proizvodnju, trgovinu i usluge, Gradina</izvorni_sadrzaj>
    <derivirana_varijabla naziv="DomainObject.Predmet.ProtustrankaIDrugi_1">MID jednostavno društvo s ograničenom odgovornošću za proizvodnju, trgovinu i usluge, Gradina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MID jednostavno društvo s ograničenom odgovornošću za proizvodnju, trgovinu i usluge, Gradina, OIB 62086940615, Matije Gupca 18, 33411 Gradina</izvorni_sadrzaj>
    <derivirana_varijabla naziv="DomainObject.Predmet.ProtustrankaIDrugiAdressOIB_1">MID jednostavno društvo s ograničenom odgovornošću za proizvodnju, trgovinu i usluge, Gradina, OIB 62086940615, Matije Gupca 18,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MID jednostavno društvo s ograničenom odgovornošću za proizvodnju, trgovinu i usluge, Gradina</item>
      <item>Daniel Veg</item>
    </izvorni_sadrzaj>
    <derivirana_varijabla naziv="DomainObject.Predmet.SudioniciListNaziv_1">
      <item>FINA, RC ZAGREB, Podružnica Bjelovar</item>
      <item>MID jednostavno društvo s ograničenom odgovornošću za proizvodnju, trgovinu i usluge, Gradina</item>
      <item>Daniel Veg</item>
    </derivirana_varijabla>
  </DomainObject.Predmet.SudioniciListNaziv>
  <DomainObject.Predmet.SudioniciListAdressOIB>
    <izvorni_sadrzaj>
      <item>FINA, RC ZAGREB, Podružnica Bjelovar, OIB 85821130368, F. Supila 4,43000 Bjelovar</item>
      <item>MID jednostavno društvo s ograničenom odgovornošću za proizvodnju, trgovinu i usluge, Gradina, OIB 62086940615, Matije Gupca 18,33411 Gradina</item>
      <item>Daniel Veg, OIB 05470998184, Budrovac 46,33406 Budrovac Lukački</item>
    </izvorni_sadrzaj>
    <derivirana_varijabla naziv="DomainObject.Predmet.SudioniciListAdressOIB_1">
      <item>FINA, RC ZAGREB, Podružnica Bjelovar, OIB 85821130368, F. Supila 4,43000 Bjelovar</item>
      <item>MID jednostavno društvo s ograničenom odgovornošću za proizvodnju, trgovinu i usluge, Gradina, OIB 62086940615, Matije Gupca 18,33411 Gradina</item>
      <item>Daniel Veg, OIB 05470998184, Budrovac 46,33406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58F85-AA95-41E8-899F-68D0052AC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3993</properties:Characters>
  <properties:Lines>94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2016-08-31T08:25:00Z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