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f47a" w14:paraId="bd0f47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496F88" w:rsidP="00C504F9" w:rsidR="003E31EA">
      <w:pPr>
        <w:ind w:left="5040"/>
        <w:jc w:val="right"/>
        <w:rPr>
          <w:b/>
        </w:rPr>
      </w:pPr>
      <w:r>
        <w:rPr>
          <w:b/>
        </w:rPr>
        <w:t>KAŽIMIR TARAŠ</w:t>
      </w:r>
    </w:p>
    <w:p w:rsidRDefault="00C94EB3" w:rsidP="00C504F9" w:rsidR="00496F88">
      <w:pPr>
        <w:ind w:left="5040"/>
        <w:jc w:val="right"/>
        <w:rPr>
          <w:b/>
        </w:rPr>
      </w:pPr>
      <w:r>
        <w:rPr>
          <w:b/>
        </w:rPr>
        <w:t>Obala Alfreda Lisice 12</w:t>
      </w:r>
    </w:p>
    <w:p w:rsidRDefault="00496F88" w:rsidP="00C504F9" w:rsidR="00496F88">
      <w:pPr>
        <w:ind w:left="5040"/>
        <w:jc w:val="right"/>
      </w:pPr>
      <w:r>
        <w:rPr>
          <w:b/>
        </w:rPr>
        <w:t>BIBINJE</w:t>
      </w: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96F88">
        <w:t>731</w:t>
      </w:r>
      <w:r>
        <w:t>/16-</w:t>
      </w:r>
      <w:r w:rsidR="00496F88">
        <w:t>14</w:t>
      </w:r>
      <w:r>
        <w:t xml:space="preserve"> od </w:t>
      </w:r>
      <w:r w:rsidR="00584032">
        <w:t>18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496F88">
        <w:t>PROKROM KTM d.o.o., Zadar, Nikole Tesle bb, Zadar, OIB: 02287556671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C504F9">
        <w:t>09</w:t>
      </w:r>
      <w:r w:rsidR="008C71F3">
        <w:t>,</w:t>
      </w:r>
      <w:r w:rsidR="00496F88">
        <w:t>05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C504F9">
        <w:t>09</w:t>
      </w:r>
      <w:r w:rsidR="008C71F3">
        <w:t>,</w:t>
      </w:r>
      <w:r w:rsidR="00496F88">
        <w:t>05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18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691CFC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08175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496F88">
      <w:rPr>
        <w:b/>
        <w:bCs/>
        <w:sz w:val="28"/>
      </w:rPr>
      <w:t>731</w:t>
    </w:r>
    <w:r>
      <w:rPr>
        <w:b/>
        <w:bCs/>
        <w:sz w:val="28"/>
      </w:rPr>
      <w:t>/16-</w:t>
    </w:r>
    <w:r w:rsidR="00496F88">
      <w:rPr>
        <w:b/>
        <w:bCs/>
        <w:sz w:val="28"/>
      </w:rPr>
      <w:t>15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6F88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1CFC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651DA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94EB3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1D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1D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1D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1D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1D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1D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</izvorni_sadrzaj>
    <derivirana_varijabla naziv="DomainObject.Predmet.SudioniciListNazivOIB_1">
      <item>, OIB 02287556671</item>
      <item>, OIB 85821130368</item>
      <item>, OIB 78369480027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479FB-D1D4-4B8A-AE8C-5E1D7E614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874</properties:Characters>
  <properties:Lines>32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2016-05-18T07:25:00Z</dcterms:created>
  <dc:creator>Ardena Bajlo</dc:creator>
  <cp:lastModifiedBy>Martina Kalmeta</cp:lastModifiedBy>
  <cp:lastPrinted>2016-05-18T09:39:00Z</cp:lastPrinted>
  <dcterms:modified xmlns:xsi="http://www.w3.org/2001/XMLSchema-instance" xsi:type="dcterms:W3CDTF">2016-05-18T11:03:00Z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