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0c19" w14:paraId="7460c1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922A5">
        <w:rPr>
          <w:rFonts w:hAnsi="Times New Roman" w:ascii="Times New Roman"/>
          <w:b/>
          <w:sz w:val="24"/>
          <w:szCs w:val="24"/>
        </w:rPr>
        <w:t>8</w:t>
      </w:r>
      <w:r w:rsidR="006D3ACF">
        <w:rPr>
          <w:rFonts w:hAnsi="Times New Roman" w:ascii="Times New Roman"/>
          <w:b/>
          <w:sz w:val="24"/>
          <w:szCs w:val="24"/>
        </w:rPr>
        <w:t>910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6D3ACF">
        <w:rPr>
          <w:rFonts w:hAnsi="Times New Roman" w:ascii="Times New Roman"/>
        </w:rPr>
        <w:t>910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A693F" w:rsidRPr="00EA693F">
        <w:t xml:space="preserve"> </w:t>
      </w:r>
      <w:r w:rsidR="006D3ACF" w:rsidRPr="006D3ACF">
        <w:t>Obrtnička zadruga JASKANSKI OBRTNIK  za građevinarstvo, proizvodnju, trgovinu i usluge</w:t>
      </w:r>
      <w:r w:rsidR="008922A5">
        <w:t xml:space="preserve"> </w:t>
      </w:r>
      <w:r w:rsidR="00AF09CD">
        <w:rPr>
          <w:rFonts w:hAnsi="Times New Roman" w:ascii="Times New Roman"/>
        </w:rPr>
        <w:t xml:space="preserve">iz </w:t>
      </w:r>
      <w:r w:rsidR="006D3ACF">
        <w:rPr>
          <w:rFonts w:hAnsi="Times New Roman" w:ascii="Times New Roman"/>
        </w:rPr>
        <w:t>Jastrebarskog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6D3ACF" w:rsidRPr="006D3ACF">
        <w:rPr>
          <w:rFonts w:hAnsi="Times New Roman" w:ascii="Times New Roman"/>
        </w:rPr>
        <w:t>85995436784</w:t>
      </w:r>
      <w:r w:rsidR="00C23BC8" w:rsidRPr="00C23BC8">
        <w:t xml:space="preserve"> 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C0217"/>
    <w:rsid w:val="0031609E"/>
    <w:rsid w:val="003633F9"/>
    <w:rsid w:val="003A4EEE"/>
    <w:rsid w:val="003B7E68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3F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3F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3F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3F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3F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3F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3F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3F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8910</izvorni_sadrzaj>
    <derivirana_varijabla naziv="DomainObject.Predmet.Broj_1">8910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St-8910/2015</izvorni_sadrzaj>
    <derivirana_varijabla naziv="DomainObject.Predmet.OznakaBroj_1">St-8910/2015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JASKANSKI OBRTNIK  za građevinarstvo, proizvodnju, trgovinu i usluge</izvorni_sadrzaj>
    <derivirana_varijabla naziv="DomainObject.Predmet.ProtustrankaFormated_1">  Obrtnička zadruga JASKANSKI OBRTNIK  za građevinarstvo, proizvodnju, trgovinu i usluge</derivirana_varijabla>
  </DomainObject.Predmet.ProtustrankaFormated>
  <DomainObject.Predmet.ProtustrankaFormatedOIB>
    <izvorni_sadrzaj>  Obrtnička zadruga JASKANSKI OBRTNIK  za građevinarstvo, proizvodnju, trgovinu i usluge, OIB 85995436784</izvorni_sadrzaj>
    <derivirana_varijabla naziv="DomainObject.Predmet.ProtustrankaFormatedOIB_1">  Obrtnička zadruga JASKANSKI OBRTNIK  za građevinarstvo, proizvodnju, trgovinu i usluge, OIB 85995436784</derivirana_varijabla>
  </DomainObject.Predmet.ProtustrankaFormatedOIB>
  <DomainObject.Predmet.ProtustrankaFormatedWithAdress>
    <izvorni_sadrzaj> Obrtnička zadruga JASKANSKI OBRTNIK  za građevinarstvo, proizvodnju, trgovinu i usluge, Tadije Smičiklasa 3, 10450 Jastrebarsko</izvorni_sadrzaj>
    <derivirana_varijabla naziv="DomainObject.Predmet.ProtustrankaFormatedWithAdress_1"> Obrtnička zadruga JASKANSKI OBRTNIK  za građevinarstvo, proizvodnju, trgovinu i usluge, Tadije Smičiklasa 3, 10450 Jastrebarsko</derivirana_varijabla>
  </DomainObject.Predmet.ProtustrankaFormatedWithAdress>
  <DomainObject.Predmet.ProtustrankaFormatedWithAdressOIB>
    <izvorni_sadrzaj> Obrtnička zadruga JASKANSKI OBRTNIK  za građevinarstvo, proizvodnju, trgovinu i usluge, OIB 85995436784, Tadije Smičiklasa 3, 10450 Jastrebarsko</izvorni_sadrzaj>
    <derivirana_varijabla naziv="DomainObject.Predmet.ProtustrankaFormatedWithAdressOIB_1"> Obrtnička zadruga JASKANSKI OBRTNIK  za građevinarstvo, proizvodnju, trgovinu i usluge, OIB 85995436784, Tadije Smičiklasa 3, 10450 Jastrebarsko</derivirana_varijabla>
  </DomainObject.Predmet.ProtustrankaFormatedWithAdressOIB>
  <DomainObject.Predmet.ProtustrankaWithAdress>
    <izvorni_sadrzaj>Obrtnička zadruga JASKANSKI OBRTNIK  za građevinarstvo, proizvodnju, trgovinu i usluge Tadije Smičiklasa 3, 10450 Jastrebarsko</izvorni_sadrzaj>
    <derivirana_varijabla naziv="DomainObject.Predmet.ProtustrankaWithAdress_1">Obrtnička zadruga JASKANSKI OBRTNIK  za građevinarstvo, proizvodnju, trgovinu i usluge Tadije Smičiklasa 3, 10450 Jastrebarsko</derivirana_varijabla>
  </DomainObject.Predmet.ProtustrankaWithAdress>
  <DomainObject.Predmet.ProtustrankaWithAdressOIB>
    <izvorni_sadrzaj>Obrtnička zadruga JASKANSKI OBRTNIK  za građevinarstvo, proizvodnju, trgovinu i usluge, OIB 85995436784, Tadije Smičiklasa 3, 10450 Jastrebarsko</izvorni_sadrzaj>
    <derivirana_varijabla naziv="DomainObject.Predmet.ProtustrankaWithAdressOIB_1">Obrtnička zadruga JASKANSKI OBRTNIK  za građevinarstvo, proizvodnju, trgovinu i usluge, OIB 85995436784, Tadije Smičiklasa 3, 10450 Jastrebarsko</derivirana_varijabla>
  </DomainObject.Predmet.ProtustrankaWithAdressOIB>
  <DomainObject.Predmet.ProtustrankaNazivFormated>
    <izvorni_sadrzaj>Obrtnička zadruga JASKANSKI OBRTNIK  za građevinarstvo, proizvodnju, trgovinu i usluge</izvorni_sadrzaj>
    <derivirana_varijabla naziv="DomainObject.Predmet.ProtustrankaNazivFormated_1">Obrtnička zadruga JASKANSKI OBRTNIK  za građevinarstvo, proizvodnju, trgovinu i usluge</derivirana_varijabla>
  </DomainObject.Predmet.ProtustrankaNazivFormated>
  <DomainObject.Predmet.ProtustrankaNazivFormatedOIB>
    <izvorni_sadrzaj>Obrtnička zadruga JASKANSKI OBRTNIK  za građevinarstvo, proizvodnju, trgovinu i usluge, OIB 85995436784</izvorni_sadrzaj>
    <derivirana_varijabla naziv="DomainObject.Predmet.ProtustrankaNazivFormatedOIB_1">Obrtnička zadruga JASKANSKI OBRTNIK  za građevinarstvo, proizvodnju, trgovinu i usluge, OIB 85995436784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JASKANSKI OBRTNIK  za građevinarstvo, proizvodnju, trgovinu i usluge</item>
    </izvorni_sadrzaj>
    <derivirana_varijabla naziv="DomainObject.Predmet.ProtuStrankaListFormated_1">
      <item>Obrtnička zadruga JASKANSKI OBRTNIK  za građevinarstvo, proizvodnju, trgovinu i usluge</item>
    </derivirana_varijabla>
  </DomainObject.Predmet.ProtuStrankaListFormated>
  <DomainObject.Predmet.ProtuStrankaListFormatedOIB>
    <izvorni_sadrzaj>
      <item>Obrtnička zadruga JASKANSKI OBRTNIK  za građevinarstvo, proizvodnju, trgovinu i usluge, OIB 85995436784</item>
    </izvorni_sadrzaj>
    <derivirana_varijabla naziv="DomainObject.Predmet.ProtuStrankaListFormatedOIB_1">
      <item>Obrtnička zadruga JASKANSKI OBRTNIK  za građevinarstvo, proizvodnju, trgovinu i usluge, OIB 85995436784</item>
    </derivirana_varijabla>
  </DomainObject.Predmet.ProtuStrankaListFormatedOIB>
  <DomainObject.Predmet.ProtuStrankaListFormatedWithAdress>
    <izvorni_sadrzaj>
      <item>Obrtnička zadruga JASKANSKI OBRTNIK  za građevinarstvo, proizvodnju, trgovinu i usluge, Tadije Smičiklasa 3, 10450 Jastrebarsko</item>
    </izvorni_sadrzaj>
    <derivirana_varijabla naziv="DomainObject.Predmet.ProtuStrankaListFormatedWithAdress_1">
      <item>Obrtnička zadruga JASKANSKI OBRTNIK  za građevinarstvo, proizvodnju, trgovinu i usluge, Tadije Smičiklasa 3, 10450 Jastrebarsko</item>
    </derivirana_varijabla>
  </DomainObject.Predmet.ProtuStrankaListFormatedWithAdress>
  <DomainObject.Predmet.ProtuStrankaListFormatedWithAdressOIB>
    <izvorni_sadrzaj>
      <item>Obrtnička zadruga JASKANSKI OBRTNIK  za građevinarstvo, proizvodnju, trgovinu i usluge, OIB 85995436784, Tadije Smičiklasa 3, 10450 Jastrebarsko</item>
    </izvorni_sadrzaj>
    <derivirana_varijabla naziv="DomainObject.Predmet.ProtuStrankaListFormatedWithAdressOIB_1">
      <item>Obrtnička zadruga JASKANSKI OBRTNIK  za građevinarstvo, proizvodnju, trgovinu i usluge, OIB 85995436784, Tadije Smičiklasa 3, 10450 Jastrebarsko</item>
    </derivirana_varijabla>
  </DomainObject.Predmet.ProtuStrankaListFormatedWithAdressOIB>
  <DomainObject.Predmet.ProtuStrankaListNazivFormated>
    <izvorni_sadrzaj>
      <item>Obrtnička zadruga JASKANSKI OBRTNIK  za građevinarstvo, proizvodnju, trgovinu i usluge</item>
    </izvorni_sadrzaj>
    <derivirana_varijabla naziv="DomainObject.Predmet.ProtuStrankaListNazivFormated_1">
      <item>Obrtnička zadruga JASKANSKI OBRTNIK  za građevinarstvo, proizvodnju, trgovinu i usluge</item>
    </derivirana_varijabla>
  </DomainObject.Predmet.ProtuStrankaListNazivFormated>
  <DomainObject.Predmet.ProtuStrankaListNazivFormatedOIB>
    <izvorni_sadrzaj>
      <item>Obrtnička zadruga JASKANSKI OBRTNIK  za građevinarstvo, proizvodnju, trgovinu i usluge, OIB 85995436784</item>
    </izvorni_sadrzaj>
    <derivirana_varijabla naziv="DomainObject.Predmet.ProtuStrankaListNazivFormatedOIB_1">
      <item>Obrtnička zadruga JASKANSKI OBRTNIK  za građevinarstvo, proizvodnju, trgovinu i usluge, OIB 85995436784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JASKANSKI OBRTNIK  za građevinarstvo, proizvodnju, trgovinu i usluge</izvorni_sadrzaj>
    <derivirana_varijabla naziv="DomainObject.Predmet.ProtustrankaIDrugi_1">Obrtnička zadruga JASKANSKI OBRTNIK  za građevinarstvo,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JASKANSKI OBRTNIK  za građevinarstvo, proizvodnju, trgovinu i usluge, OIB 85995436784, Tadije Smičiklasa 3, 10450 Jastrebarsko</izvorni_sadrzaj>
    <derivirana_varijabla naziv="DomainObject.Predmet.ProtustrankaIDrugiAdressOIB_1">Obrtnička zadruga JASKANSKI OBRTNIK  za građevinarstvo, proizvodnju, trgovinu i usluge, OIB 85995436784, Tadije Smičiklasa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JASKANSKI OBRTNIK  za građevinarstvo, proizvodnju, trgovinu i usluge</item>
    </izvorni_sadrzaj>
    <derivirana_varijabla naziv="DomainObject.Predmet.SudioniciListNaziv_1">
      <item>FINA Regionalni centar Zagreb</item>
      <item>Obrtnička zadruga JASKANSKI OBRTNIK  za građevinarstvo,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Obrtnička zadruga JASKANSKI OBRTNIK  za građevinarstvo, proizvodnju, trgovinu i usluge, OIB 85995436784, Tadije Smičiklasa 3,10450 Jastrebarsko</item>
    </izvorni_sadrzaj>
    <derivirana_varijabla naziv="DomainObject.Predmet.SudioniciListAdressOIB_1">
      <item>FINA Regionalni centar Zagreb, OIB 85821130368, Trg svibanjskih žrtava 1995. 1,10000 Zagreb</item>
      <item>Obrtnička zadruga JASKANSKI OBRTNIK  za građevinarstvo, proizvodnju, trgovinu i usluge, OIB 85995436784, Tadije Smičiklasa 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85995436784</item>
    </izvorni_sadrzaj>
    <derivirana_varijabla naziv="DomainObject.Predmet.SudioniciListNazivOIB_1">
      <item>, OIB 85821130368</item>
      <item>, OIB 85995436784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826</properties:Characters>
  <properties:Lines>50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2016-04-16T08:47:00Z</cp:lastPrinted>
  <dcterms:modified xmlns:xsi="http://www.w3.org/2001/XMLSchema-instance" xsi:type="dcterms:W3CDTF">2016-04-16T08:48:00Z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