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c9a9" w14:paraId="edcc9a9" w:rsidRDefault="00FD21DF" w:rsidP="00910611" w:rsidR="00FD21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1DF" w:rsidP="00910611" w:rsidR="00FD21DF">
      <w:r>
        <w:rPr>
          <w:rFonts w:eastAsia="MS Mincho"/>
        </w:rPr>
        <w:t>REPUBLIKA HRVATSKA</w:t>
      </w:r>
    </w:p>
    <w:p w:rsidRDefault="00FD21DF" w:rsidP="00910611" w:rsidR="00FD21DF">
      <w:r>
        <w:rPr>
          <w:rFonts w:eastAsia="MS Mincho"/>
        </w:rPr>
        <w:t>TRGOVAČKI SUD U RIJECI</w:t>
      </w:r>
    </w:p>
    <w:p w:rsidRDefault="00FD21DF" w:rsidR="00FD21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</w:t>
      </w:r>
    </w:p>
    <w:p w:rsidRDefault="00801D70" w:rsidP="004F57EB" w:rsidR="00801D70">
      <w:pPr>
        <w:jc w:val="center"/>
      </w:pPr>
    </w:p>
    <w:p w:rsidRDefault="00FD21DF" w:rsidP="004F57EB" w:rsidR="00FD21DF">
      <w:pPr>
        <w:jc w:val="center"/>
      </w:pPr>
    </w:p>
    <w:p w:rsidRDefault="00FD21DF" w:rsidP="004F57EB" w:rsidR="00FD21DF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717EB" w:rsidRPr="003717EB">
        <w:t>CIPETIĆ društvo s ograničenom odgovornošću za izdavačku djelatnost Viškovo (Općina Viškovo), Juraši 38, OIB: 19908748642, MBS: 040065741</w:t>
      </w:r>
      <w:r w:rsidRPr="00990A8B">
        <w:t xml:space="preserve">, dana </w:t>
      </w:r>
      <w:r w:rsidR="00F94218" w:rsidRPr="00990A8B">
        <w:t>21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3717EB" w:rsidRPr="003717EB">
        <w:t>CIPETIĆ društvo s ograničenom odgovornošću za izdavačku djelatnost Viškovo (Općina Viškovo), Juraši 38, OIB: 19908748642, MBS: 040065741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21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A4676B">
        <w:t>0</w:t>
      </w:r>
      <w:r w:rsidRPr="00990A8B">
        <w:t>,0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3717EB" w:rsidRPr="003717EB">
        <w:t>CIPETIĆ društvo s ograničenom odgovornošću za izdavačku djelatnost Viškovo (Općina Viškovo), Juraši 38, OIB: 19908748642, MBS: 040065741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St-6</w:t>
      </w:r>
      <w:r w:rsidR="003717EB">
        <w:t>88</w:t>
      </w:r>
      <w:r w:rsidRPr="00990A8B">
        <w:t xml:space="preserve">/2016-6 od </w:t>
      </w:r>
      <w:r w:rsidR="003717EB" w:rsidRPr="003717EB">
        <w:t>15.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E57C4">
        <w:t>1</w:t>
      </w:r>
      <w:r w:rsidR="00F94218">
        <w:t>5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3717EB" w:rsidRPr="003717EB">
        <w:t>CIPETIĆ društvo s ograničenom odgovornošću za izdavačku djelatnost Viškovo (Općina Viškovo), Juraši 38, OIB: 19908748642, MBS: 040065741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3717EB">
        <w:rPr>
          <w:bCs/>
        </w:rPr>
        <w:t>688</w:t>
      </w:r>
      <w:r w:rsidR="00D76EDA">
        <w:rPr>
          <w:bCs/>
        </w:rPr>
        <w:t>/2016</w:t>
      </w:r>
      <w:r w:rsidR="00B04834">
        <w:rPr>
          <w:bCs/>
        </w:rPr>
        <w:t xml:space="preserve"> od </w:t>
      </w:r>
      <w:r w:rsidR="000E57C4">
        <w:rPr>
          <w:bCs/>
        </w:rPr>
        <w:t>2</w:t>
      </w:r>
      <w:r w:rsidR="003717EB">
        <w:rPr>
          <w:bCs/>
        </w:rPr>
        <w:t>1</w:t>
      </w:r>
      <w:r w:rsidR="00D76ED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3717EB" w:rsidRPr="003717EB">
        <w:t>CIPETIĆ društvo s ograničenom odgovornošću za izdavačku djelatnost Viškovo (Općina Viškovo), Juraši 38, OIB: 19908748642, MBS: 040065741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3717EB">
        <w:t>9. siječnja 2017</w:t>
      </w:r>
      <w:r w:rsidR="002F3701">
        <w:t xml:space="preserve">. godine (list </w:t>
      </w:r>
      <w:r w:rsidR="00F94218">
        <w:t>1</w:t>
      </w:r>
      <w:r w:rsidR="003717EB">
        <w:t>8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717EB">
        <w:rPr>
          <w:bCs/>
        </w:rPr>
        <w:t>24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21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0E57C4" w:rsidP="00570F32" w:rsidR="000E57C4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21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933" w:rsidR="00983933">
      <w:r>
        <w:separator/>
      </w:r>
    </w:p>
  </w:endnote>
  <w:endnote w:id="0" w:type="continuationSeparator">
    <w:p w:rsidRDefault="00983933" w:rsidR="00983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1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933" w:rsidR="00983933">
      <w:r>
        <w:separator/>
      </w:r>
    </w:p>
  </w:footnote>
  <w:footnote w:id="0" w:type="continuationSeparator">
    <w:p w:rsidRDefault="00983933" w:rsidR="00983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90A8B">
      <w:t>6</w:t>
    </w:r>
    <w:r w:rsidR="003717EB">
      <w:t>88</w:t>
    </w:r>
    <w:r w:rsidR="002F3701">
      <w:t>/2016</w:t>
    </w:r>
    <w:r w:rsidR="00A4676B">
      <w:t>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3933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676B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39AF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1DF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D2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D21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21D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D2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D21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21D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CIPETIĆ d.o.o.</izvorni_sadrzaj>
    <derivirana_varijabla naziv="DomainObject.Predmet.ProtustrankaFormated_1">  CIPETIĆ d.o.o.</derivirana_varijabla>
  </DomainObject.Predmet.ProtustrankaFormated>
  <DomainObject.Predmet.ProtustrankaFormatedOIB>
    <izvorni_sadrzaj>  CIPETIĆ d.o.o., OIB 19908748642</izvorni_sadrzaj>
    <derivirana_varijabla naziv="DomainObject.Predmet.ProtustrankaFormatedOIB_1">  CIPETIĆ d.o.o., OIB 19908748642</derivirana_varijabla>
  </DomainObject.Predmet.ProtustrankaFormatedOIB>
  <DomainObject.Predmet.ProtustrankaFormatedWithAdress>
    <izvorni_sadrzaj> CIPETIĆ d.o.o., Juraši 38, 51216 Viškovo</izvorni_sadrzaj>
    <derivirana_varijabla naziv="DomainObject.Predmet.ProtustrankaFormatedWithAdress_1"> CIPETIĆ d.o.o., Juraši 38, 51216 Viškovo</derivirana_varijabla>
  </DomainObject.Predmet.ProtustrankaFormatedWithAdress>
  <DomainObject.Predmet.ProtustrankaFormatedWithAdressOIB>
    <izvorni_sadrzaj> CIPETIĆ d.o.o., OIB 19908748642, Juraši 38, 51216 Viškovo</izvorni_sadrzaj>
    <derivirana_varijabla naziv="DomainObject.Predmet.ProtustrankaFormatedWithAdressOIB_1"> CIPETIĆ d.o.o., OIB 19908748642, Juraši 38, 51216 Viškovo</derivirana_varijabla>
  </DomainObject.Predmet.ProtustrankaFormatedWithAdressOIB>
  <DomainObject.Predmet.ProtustrankaWithAdress>
    <izvorni_sadrzaj>CIPETIĆ d.o.o. Juraši 38, 51216 Viškovo</izvorni_sadrzaj>
    <derivirana_varijabla naziv="DomainObject.Predmet.ProtustrankaWithAdress_1">CIPETIĆ d.o.o. Juraši 38, 51216 Viškovo</derivirana_varijabla>
  </DomainObject.Predmet.ProtustrankaWithAdress>
  <DomainObject.Predmet.ProtustrankaWithAdressOIB>
    <izvorni_sadrzaj>CIPETIĆ d.o.o., OIB 19908748642, Juraši 38, 51216 Viškovo</izvorni_sadrzaj>
    <derivirana_varijabla naziv="DomainObject.Predmet.ProtustrankaWithAdressOIB_1">CIPETIĆ d.o.o., OIB 19908748642, Juraši 38, 51216 Viškovo</derivirana_varijabla>
  </DomainObject.Predmet.ProtustrankaWithAdressOIB>
  <DomainObject.Predmet.ProtustrankaNazivFormated>
    <izvorni_sadrzaj>CIPETIĆ d.o.o.</izvorni_sadrzaj>
    <derivirana_varijabla naziv="DomainObject.Predmet.ProtustrankaNazivFormated_1">CIPETIĆ d.o.o.</derivirana_varijabla>
  </DomainObject.Predmet.ProtustrankaNazivFormated>
  <DomainObject.Predmet.ProtustrankaNazivFormatedOIB>
    <izvorni_sadrzaj>CIPETIĆ d.o.o., OIB 19908748642</izvorni_sadrzaj>
    <derivirana_varijabla naziv="DomainObject.Predmet.ProtustrankaNazivFormatedOIB_1">CIPETIĆ d.o.o., OIB 19908748642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CIPETIĆ d.o.o.</item>
    </izvorni_sadrzaj>
    <derivirana_varijabla naziv="DomainObject.Predmet.ProtuStrankaListFormated_1">
      <item>CIPETIĆ d.o.o.</item>
    </derivirana_varijabla>
  </DomainObject.Predmet.ProtuStrankaListFormated>
  <DomainObject.Predmet.ProtuStrankaListFormatedOIB>
    <izvorni_sadrzaj>
      <item>CIPETIĆ d.o.o., OIB 19908748642</item>
    </izvorni_sadrzaj>
    <derivirana_varijabla naziv="DomainObject.Predmet.ProtuStrankaListFormatedOIB_1">
      <item>CIPETIĆ d.o.o., OIB 19908748642</item>
    </derivirana_varijabla>
  </DomainObject.Predmet.ProtuStrankaListFormatedOIB>
  <DomainObject.Predmet.ProtuStrankaListFormatedWithAdress>
    <izvorni_sadrzaj>
      <item>CIPETIĆ d.o.o., Juraši 38, 51216 Viškovo</item>
    </izvorni_sadrzaj>
    <derivirana_varijabla naziv="DomainObject.Predmet.ProtuStrankaListFormatedWithAdress_1">
      <item>CIPETIĆ d.o.o., Juraši 38, 51216 Viškovo</item>
    </derivirana_varijabla>
  </DomainObject.Predmet.ProtuStrankaListFormatedWithAdress>
  <DomainObject.Predmet.ProtuStrankaListFormatedWithAdressOIB>
    <izvorni_sadrzaj>
      <item>CIPETIĆ d.o.o., OIB 19908748642, Juraši 38, 51216 Viškovo</item>
    </izvorni_sadrzaj>
    <derivirana_varijabla naziv="DomainObject.Predmet.ProtuStrankaListFormatedWithAdressOIB_1">
      <item>CIPETIĆ d.o.o., OIB 19908748642, Juraši 38, 51216 Viškovo</item>
    </derivirana_varijabla>
  </DomainObject.Predmet.ProtuStrankaListFormatedWithAdressOIB>
  <DomainObject.Predmet.ProtuStrankaListNazivFormated>
    <izvorni_sadrzaj>
      <item>CIPETIĆ d.o.o.</item>
    </izvorni_sadrzaj>
    <derivirana_varijabla naziv="DomainObject.Predmet.ProtuStrankaListNazivFormated_1">
      <item>CIPETIĆ d.o.o.</item>
    </derivirana_varijabla>
  </DomainObject.Predmet.ProtuStrankaListNazivFormated>
  <DomainObject.Predmet.ProtuStrankaListNazivFormatedOIB>
    <izvorni_sadrzaj>
      <item>CIPETIĆ d.o.o., OIB 19908748642</item>
    </izvorni_sadrzaj>
    <derivirana_varijabla naziv="DomainObject.Predmet.ProtuStrankaListNazivFormatedOIB_1">
      <item>CIPETIĆ d.o.o., OIB 19908748642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CIPETIĆ d.o.o.</izvorni_sadrzaj>
    <derivirana_varijabla naziv="DomainObject.Predmet.ProtustrankaIDrugi_1">CIPETIĆ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CIPETIĆ d.o.o., OIB 19908748642, Juraši 38, 51216 Viškovo</izvorni_sadrzaj>
    <derivirana_varijabla naziv="DomainObject.Predmet.ProtustrankaIDrugiAdressOIB_1">CIPETIĆ d.o.o., OIB 19908748642, Juraši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CIPETIĆ d.o.o.</item>
      <item>ERSTE&amp;STEIERMÄRKISCHE BANKA dioničko društvo</item>
    </izvorni_sadrzaj>
    <derivirana_varijabla naziv="DomainObject.Predmet.SudioniciListNaziv_1">
      <item>FINA Rijeka</item>
      <item>CIPETIĆ 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CIPETIĆ d.o.o., OIB 19908748642, Juraši 38,51216 Viškovo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CIPETIĆ d.o.o., OIB 19908748642, Juraši 38,51216 Viškovo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19908748642</item>
      <item>, OIB 23057039320</item>
    </izvorni_sadrzaj>
    <derivirana_varijabla naziv="DomainObject.Predmet.SudioniciListNazivOIB_1">
      <item>, OIB 85821130368</item>
      <item>, OIB 19908748642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845</properties:Words>
  <properties:Characters>4660</properties:Characters>
  <properties:Lines>122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2017-02-21T08:49:00Z</dcterms:created>
  <dc:creator>korlevicd</dc:creator>
  <cp:lastModifiedBy>Danijela Fumić</cp:lastModifiedBy>
  <cp:lastPrinted>2012-01-12T08:53:00Z</cp:lastPrinted>
  <dcterms:modified xmlns:xsi="http://www.w3.org/2001/XMLSchema-instance" xsi:type="dcterms:W3CDTF">2017-02-21T08:50:00Z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