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e5b4b6a" w14:paraId="e5b4b6a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5451F2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5451F2">
              <w:rPr>
                <w:rFonts w:cs="Times New Roman" w:eastAsia="Times New Roman"/>
                <w:lang w:eastAsia="hr-HR"/>
              </w:rPr>
              <w:t>611/17-9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5451F2">
        <w:rPr>
          <w:rFonts w:cs="Times New Roman"/>
          <w:kern w:val="2"/>
        </w:rPr>
        <w:t xml:space="preserve"> LENGELIĆ j.d.o.o., Botinovec 60, Botinovec, OIB: 89085545746</w:t>
      </w:r>
      <w:r w:rsidR="005D11BB">
        <w:t>,</w:t>
      </w:r>
      <w:r w:rsidR="00B87FE4">
        <w:t xml:space="preserve"> 3</w:t>
      </w:r>
      <w:r w:rsidR="0041227D">
        <w:t xml:space="preserve">. </w:t>
      </w:r>
      <w:r w:rsidR="00B87FE4">
        <w:t>travnja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5451F2">
        <w:rPr>
          <w:rFonts w:cs="Times New Roman"/>
          <w:kern w:val="2"/>
        </w:rPr>
        <w:t xml:space="preserve"> LENGELIĆ j.d.o.o., Botinovec 60, Botinovec, OIB: 89085545746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A216EC" w:rsidR="00A216EC">
      <w:pPr>
        <w:pStyle w:val="Odlomakpopisa"/>
        <w:numPr>
          <w:ilvl w:val="0"/>
          <w:numId w:val="1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A216EC" w:rsidRPr="00A216EC">
        <w:rPr>
          <w:rFonts w:cs="Times New Roman"/>
        </w:rPr>
        <w:t>Lidia Belamarić, Varaždin, Kratka 2, OIB: 55271144632.</w:t>
      </w:r>
    </w:p>
    <w:p w:rsidRDefault="00A216EC" w:rsidP="00A216EC" w:rsidR="00A216EC" w:rsidRPr="00A216EC">
      <w:pPr>
        <w:spacing w:after="0"/>
        <w:rPr>
          <w:lang w:eastAsia="hr-HR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5451F2">
        <w:rPr>
          <w:rFonts w:cs="Times New Roman"/>
        </w:rPr>
        <w:t>29. studenog</w:t>
      </w:r>
      <w:r w:rsidR="00B87FE4">
        <w:rPr>
          <w:rFonts w:cs="Times New Roman"/>
        </w:rPr>
        <w:t xml:space="preserve"> 2017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5451F2">
        <w:rPr>
          <w:rFonts w:cs="Times New Roman"/>
        </w:rPr>
        <w:t>27. studenog</w:t>
      </w:r>
      <w:r w:rsidR="005D11BB">
        <w:rPr>
          <w:rFonts w:cs="Times New Roman"/>
        </w:rPr>
        <w:t xml:space="preserve">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5D11BB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5451F2">
        <w:rPr>
          <w:rFonts w:cs="Times New Roman"/>
        </w:rPr>
        <w:t>95.204,11</w:t>
      </w:r>
      <w:r>
        <w:rPr>
          <w:rFonts w:cs="Times New Roman"/>
        </w:rPr>
        <w:t xml:space="preserve"> kn.</w:t>
      </w:r>
    </w:p>
    <w:p w:rsidRDefault="004E2A90" w:rsidP="00394F11" w:rsidR="005D11BB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B87FE4">
        <w:rPr>
          <w:rFonts w:cs="Times New Roman"/>
        </w:rPr>
        <w:t>20. veljače 2018</w:t>
      </w:r>
      <w:r w:rsidR="005D11BB">
        <w:rPr>
          <w:rFonts w:cs="Times New Roman"/>
        </w:rPr>
        <w:t xml:space="preserve">. na koje </w:t>
      </w:r>
      <w:r w:rsidR="00394F11">
        <w:rPr>
          <w:rFonts w:cs="Times New Roman"/>
        </w:rPr>
        <w:t xml:space="preserve">direktor dužnika </w:t>
      </w:r>
      <w:r w:rsidR="005D11BB">
        <w:rPr>
          <w:rFonts w:cs="Times New Roman"/>
        </w:rPr>
        <w:t xml:space="preserve">nije pristupio </w:t>
      </w:r>
      <w:r w:rsidR="00394F11" w:rsidRPr="00394F11">
        <w:rPr>
          <w:rFonts w:cs="Times New Roman" w:eastAsia="Calibri"/>
        </w:rPr>
        <w:t xml:space="preserve">iako je bio uredno pozvan, </w:t>
      </w:r>
      <w:r w:rsidR="00B87FE4">
        <w:rPr>
          <w:rFonts w:cs="Times New Roman" w:eastAsia="Calibri"/>
        </w:rPr>
        <w:t>t</w:t>
      </w:r>
      <w:r w:rsidR="005451F2">
        <w:rPr>
          <w:rFonts w:cs="Times New Roman" w:eastAsia="Calibri"/>
        </w:rPr>
        <w:t>e je na istom ročištu zastupnik Republike Hrvatske izjavio</w:t>
      </w:r>
      <w:r w:rsidR="00394F11" w:rsidRPr="00394F11">
        <w:rPr>
          <w:rFonts w:cs="Times New Roman" w:eastAsia="Calibri"/>
        </w:rPr>
        <w:t xml:space="preserve"> kako prema stanju računa poreznog obveznika na dan </w:t>
      </w:r>
      <w:r w:rsidR="005451F2">
        <w:rPr>
          <w:rFonts w:cs="Times New Roman" w:eastAsia="Calibri"/>
        </w:rPr>
        <w:t>24</w:t>
      </w:r>
      <w:r w:rsidR="00B87FE4">
        <w:rPr>
          <w:rFonts w:cs="Times New Roman" w:eastAsia="Calibri"/>
        </w:rPr>
        <w:t>. siječnja 2018</w:t>
      </w:r>
      <w:r w:rsidR="00394F11" w:rsidRPr="00394F11">
        <w:rPr>
          <w:rFonts w:cs="Times New Roman" w:eastAsia="Calibri"/>
        </w:rPr>
        <w:t xml:space="preserve">. proizlazi kako dug s osnova javnih davanja prema Republici Hrvatskoj iznosi </w:t>
      </w:r>
      <w:r w:rsidR="005451F2">
        <w:rPr>
          <w:rFonts w:cs="Times New Roman" w:eastAsia="Calibri"/>
        </w:rPr>
        <w:t>29.763,61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B87FE4">
        <w:rPr>
          <w:rFonts w:cs="Times New Roman"/>
        </w:rPr>
        <w:t>20. veljače 2018</w:t>
      </w:r>
      <w:r>
        <w:rPr>
          <w:rFonts w:cs="Times New Roman"/>
        </w:rPr>
        <w:t>., poslovni broj St-</w:t>
      </w:r>
      <w:r w:rsidR="005451F2">
        <w:rPr>
          <w:rFonts w:cs="Times New Roman"/>
        </w:rPr>
        <w:t>611/17-8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B87FE4">
        <w:rPr>
          <w:rFonts w:cs="Times New Roman"/>
        </w:rPr>
        <w:t>3. travnja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A216EC">
        <w:rPr>
          <w:rFonts w:cs="Times New Roman"/>
        </w:rPr>
        <w:t>Koprivnica,</w:t>
      </w:r>
      <w:r w:rsidR="005D11BB">
        <w:rPr>
          <w:rFonts w:cs="Times New Roman"/>
        </w:rPr>
        <w:t xml:space="preserve"> Ispostava </w:t>
      </w:r>
      <w:r w:rsidR="00A216EC">
        <w:rPr>
          <w:rFonts w:cs="Times New Roman"/>
        </w:rPr>
        <w:t>Koprivnica, Hrvatske državnosti 7,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A216EC" w:rsidR="00A216EC" w:rsidRPr="00A216EC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5451F2">
        <w:rPr>
          <w:rFonts w:cs="Times New Roman"/>
          <w:kern w:val="2"/>
        </w:rPr>
        <w:t xml:space="preserve">LENGELIĆ j.d.o.o., Botinovec 60, Botinovec, </w:t>
      </w:r>
    </w:p>
    <w:p w:rsidRDefault="00A216EC" w:rsidP="00A216EC" w:rsidR="00A216EC" w:rsidRPr="00A216E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Zoran Lengelić, Botinovec, Botinovec 60,</w:t>
      </w:r>
    </w:p>
    <w:p w:rsidRDefault="00A216EC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</w:t>
      </w:r>
      <w:r w:rsidRPr="00A216EC">
        <w:rPr>
          <w:rFonts w:cs="Times New Roman"/>
        </w:rPr>
        <w:t xml:space="preserve"> Lidia Belamarić, Varaždin, Kratka 2, 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905" w:rsidP="004E2A90" w:rsidR="00A46905">
      <w:pPr>
        <w:spacing w:after="0"/>
      </w:pPr>
      <w:r>
        <w:separator/>
      </w:r>
    </w:p>
  </w:endnote>
  <w:endnote w:id="0" w:type="continuationSeparator">
    <w:p w:rsidRDefault="00A46905" w:rsidP="004E2A90" w:rsidR="00A469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905" w:rsidP="004E2A90" w:rsidR="00A46905">
      <w:pPr>
        <w:spacing w:after="0"/>
      </w:pPr>
      <w:r>
        <w:separator/>
      </w:r>
    </w:p>
  </w:footnote>
  <w:footnote w:id="0" w:type="continuationSeparator">
    <w:p w:rsidRDefault="00A46905" w:rsidP="004E2A90" w:rsidR="00A4690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374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5451F2">
      <w:t>611/17-9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13374"/>
    <w:rsid w:val="0009441F"/>
    <w:rsid w:val="0026698B"/>
    <w:rsid w:val="003170CC"/>
    <w:rsid w:val="00320BA3"/>
    <w:rsid w:val="00346AE1"/>
    <w:rsid w:val="00394F11"/>
    <w:rsid w:val="0041227D"/>
    <w:rsid w:val="004C7B2D"/>
    <w:rsid w:val="004E2A90"/>
    <w:rsid w:val="005451F2"/>
    <w:rsid w:val="005D11BB"/>
    <w:rsid w:val="00664336"/>
    <w:rsid w:val="00817A75"/>
    <w:rsid w:val="00826138"/>
    <w:rsid w:val="008757A7"/>
    <w:rsid w:val="008D295A"/>
    <w:rsid w:val="00930D39"/>
    <w:rsid w:val="00954519"/>
    <w:rsid w:val="009A173B"/>
    <w:rsid w:val="00A216EC"/>
    <w:rsid w:val="00A46905"/>
    <w:rsid w:val="00B37617"/>
    <w:rsid w:val="00B83CB9"/>
    <w:rsid w:val="00B87FE4"/>
    <w:rsid w:val="00C56095"/>
    <w:rsid w:val="00D15F81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3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37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374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374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374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3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37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374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374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374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LENGELIĆ jednostavno društvo s ograničenom odgovornošću za građevinu, trgovinu i usluge zastupanog po punomoćniku Zoran Lengelić</izvorni_sadrzaj>
    <derivirana_varijabla naziv="DomainObject.Predmet.ProtustrankaFormated_1">  LENGELIĆ jednostavno društvo s ograničenom odgovornošću za građevinu, trgovinu i usluge zastupanog po punomoćniku Zoran Lengelić</derivirana_varijabla>
  </DomainObject.Predmet.ProtustrankaFormated>
  <DomainObject.Predmet.ProtustrankaFormatedOIB>
    <izvorni_sadrzaj>  LENGELIĆ jednostavno društvo s ograničenom odgovornošću za građevinu, trgovinu i usluge, OIB 89085545746 zastupanog po punomoćniku Zoran Lengelić</izvorni_sadrzaj>
    <derivirana_varijabla naziv="DomainObject.Predmet.ProtustrankaFormatedOIB_1">  LENGELIĆ jednostavno društvo s ograničenom odgovornošću za građevinu, trgovinu i usluge, OIB 89085545746 zastupanog po punomoćniku Zoran Lengelić</derivirana_varijabla>
  </DomainObject.Predmet.ProtustrankaFormatedOIB>
  <DomainObject.Predmet.ProtustrankaFormatedWithAdress>
    <izvorni_sadrzaj> LENGELIĆ jednostavno društvo s ograničenom odgovornošću za građevinu, trgovinu i usluge, Botinovec 60, 48000 Botinovec zastupanog po punomoćniku Zoran Lengelić</izvorni_sadrzaj>
    <derivirana_varijabla naziv="DomainObject.Predmet.ProtustrankaFormatedWithAdress_1"> LENGELIĆ jednostavno društvo s ograničenom odgovornošću za građevinu, trgovinu i usluge, Botinovec 60, 48000 Botinovec zastupanog po punomoćniku Zoran Lengelić</derivirana_varijabla>
  </DomainObject.Predmet.ProtustrankaFormatedWithAdress>
  <DomainObject.Predmet.ProtustrankaFormatedWithAdressOIB>
    <izvorni_sadrzaj> LENGELIĆ jednostavno društvo s ograničenom odgovornošću za građevinu, trgovinu i usluge, OIB 89085545746, Botinovec 60, 48000 Botinovec zastupanog po punomoćniku Zoran Lengelić</izvorni_sadrzaj>
    <derivirana_varijabla naziv="DomainObject.Predmet.ProtustrankaFormatedWithAdressOIB_1"> LENGELIĆ jednostavno društvo s ograničenom odgovornošću za građevinu, trgovinu i usluge, OIB 89085545746, Botinovec 60, 48000 Botinovec zastupanog po punomoćniku Zoran Lengelić</derivirana_varijabla>
  </DomainObject.Predmet.ProtustrankaFormatedWithAdressOIB>
  <DomainObject.Predmet.ProtustrankaWithAdress>
    <izvorni_sadrzaj>LENGELIĆ jednostavno društvo s ograničenom odgovornošću za građevinu, trgovinu i usluge Botinovec 60, 48000 Botinovec</izvorni_sadrzaj>
    <derivirana_varijabla naziv="DomainObject.Predmet.ProtustrankaWithAdress_1">LENGELIĆ jednostavno društvo s ograničenom odgovornošću za građevinu, trgovinu i usluge Botinovec 60, 48000 Botinovec</derivirana_varijabla>
  </DomainObject.Predmet.ProtustrankaWithAdress>
  <DomainObject.Predmet.ProtustrankaWithAdressOIB>
    <izvorni_sadrzaj>LENGELIĆ jednostavno društvo s ograničenom odgovornošću za građevinu, trgovinu i usluge, OIB 89085545746, Botinovec 60, 48000 Botinovec</izvorni_sadrzaj>
    <derivirana_varijabla naziv="DomainObject.Predmet.ProtustrankaWithAdressOIB_1">LENGELIĆ jednostavno društvo s ograničenom odgovornošću za građevinu, trgovinu i usluge, OIB 89085545746, Botinovec 60, 48000 Botinovec</derivirana_varijabla>
  </DomainObject.Predmet.ProtustrankaWithAdressOIB>
  <DomainObject.Predmet.ProtustrankaNazivFormated>
    <izvorni_sadrzaj>LENGELIĆ jednostavno društvo s ograničenom odgovornošću za građevinu, trgovinu i usluge</izvorni_sadrzaj>
    <derivirana_varijabla naziv="DomainObject.Predmet.ProtustrankaNazivFormated_1">LENGELIĆ jednostavno društvo s ograničenom odgovornošću za građevinu, trgovinu i usluge</derivirana_varijabla>
  </DomainObject.Predmet.ProtustrankaNazivFormated>
  <DomainObject.Predmet.ProtustrankaNazivFormatedOIB>
    <izvorni_sadrzaj>LENGELIĆ jednostavno društvo s ograničenom odgovornošću za građevinu, trgovinu i usluge, OIB 89085545746</izvorni_sadrzaj>
    <derivirana_varijabla naziv="DomainObject.Predmet.ProtustrankaNazivFormatedOIB_1">LENGELIĆ jednostavno društvo s ograničenom odgovornošću za građevinu, trgovinu i usluge, OIB 89085545746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95204.11</izvorni_sadrzaj>
    <derivirana_varijabla naziv="DomainObject.Predmet.TrenutnaVrijednost_1">95204.11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LENGELIĆ jednostavno društvo s ograničenom odgovornošću za građevinu, trgovinu i usluge zastupanog po punomoćniku Zoran Lengelić</item>
    </izvorni_sadrzaj>
    <derivirana_varijabla naziv="DomainObject.Predmet.ProtuStrankaListFormated_1">
      <item>LENGELIĆ jednostavno društvo s ograničenom odgovornošću za građevinu, trgovinu i usluge zastupanog po punomoćniku Zoran Lengelić</item>
    </derivirana_varijabla>
  </DomainObject.Predmet.ProtuStrankaListFormated>
  <DomainObject.Predmet.ProtuStrankaListFormatedOIB>
    <izvorni_sadrzaj>
      <item>LENGELIĆ jednostavno društvo s ograničenom odgovornošću za građevinu, trgovinu i usluge, OIB 89085545746 zastupanog po punomoćniku Zoran Lengelić</item>
    </izvorni_sadrzaj>
    <derivirana_varijabla naziv="DomainObject.Predmet.ProtuStrankaListFormatedOIB_1">
      <item>LENGELIĆ jednostavno društvo s ograničenom odgovornošću za građevinu, trgovinu i usluge, OIB 89085545746 zastupanog po punomoćniku Zoran Lengelić</item>
    </derivirana_varijabla>
  </DomainObject.Predmet.ProtuStrankaListFormatedOIB>
  <DomainObject.Predmet.ProtuStrankaListFormatedWithAdress>
    <izvorni_sadrzaj>
      <item>LENGELIĆ jednostavno društvo s ograničenom odgovornošću za građevinu, trgovinu i usluge, Botinovec 60, 48000 Botinovec zastupanog po punomoćniku Zoran Lengelić</item>
    </izvorni_sadrzaj>
    <derivirana_varijabla naziv="DomainObject.Predmet.ProtuStrankaListFormatedWithAdress_1">
      <item>LENGELIĆ jednostavno društvo s ograničenom odgovornošću za građevinu, trgovinu i usluge, Botinovec 60, 48000 Botinovec zastupanog po punomoćniku Zoran Lengelić</item>
    </derivirana_varijabla>
  </DomainObject.Predmet.ProtuStrankaListFormatedWithAdress>
  <DomainObject.Predmet.ProtuStrankaListFormatedWithAdressOIB>
    <izvorni_sadrzaj>
      <item>LENGELIĆ jednostavno društvo s ograničenom odgovornošću za građevinu, trgovinu i usluge, OIB 89085545746, Botinovec 60, 48000 Botinovec zastupanog po punomoćniku Zoran Lengelić</item>
    </izvorni_sadrzaj>
    <derivirana_varijabla naziv="DomainObject.Predmet.ProtuStrankaListFormatedWithAdressOIB_1">
      <item>LENGELIĆ jednostavno društvo s ograničenom odgovornošću za građevinu, trgovinu i usluge, OIB 89085545746, Botinovec 60, 48000 Botinovec zastupanog po punomoćniku Zoran Lengelić</item>
    </derivirana_varijabla>
  </DomainObject.Predmet.ProtuStrankaListFormatedWithAdressOIB>
  <DomainObject.Predmet.ProtuStrankaListNazivFormated>
    <izvorni_sadrzaj>
      <item>LENGELIĆ jednostavno društvo s ograničenom odgovornošću za građevinu, trgovinu i usluge</item>
    </izvorni_sadrzaj>
    <derivirana_varijabla naziv="DomainObject.Predmet.ProtuStrankaListNazivFormated_1">
      <item>LENGELIĆ jednostavno društvo s ograničenom odgovornošću za građevinu, trgovinu i usluge</item>
    </derivirana_varijabla>
  </DomainObject.Predmet.ProtuStrankaListNazivFormated>
  <DomainObject.Predmet.ProtuStrankaListNazivFormatedOIB>
    <izvorni_sadrzaj>
      <item>LENGELIĆ jednostavno društvo s ograničenom odgovornošću za građevinu, trgovinu i usluge, OIB 89085545746</item>
    </izvorni_sadrzaj>
    <derivirana_varijabla naziv="DomainObject.Predmet.ProtuStrankaListNazivFormatedOIB_1">
      <item>LENGELIĆ jednostavno društvo s ograničenom odgovornošću za građevinu, trgovinu i usluge, OIB 89085545746</item>
    </derivirana_varijabla>
  </DomainObject.Predmet.ProtuStrankaListNazivFormatedOIB>
  <DomainObject.Predmet.OstaliListFormated>
    <izvorni_sadrzaj>
      <item>Sudski registar</item>
      <item>Zoran Lengelić punomoćnik sudionika u postupku LENGELIĆ jednostavno društvo s ograničenom odgovornošću za građevinu, trgovinu i usluge</item>
    </izvorni_sadrzaj>
    <derivirana_varijabla naziv="DomainObject.Predmet.OstaliListFormated_1">
      <item>Sudski registar</item>
      <item>Zoran Lengelić punomoćnik sudionika u postupku LENGELIĆ jednostavno društvo s ograničenom odgovornošću za građevinu, trgovinu i usluge</item>
    </derivirana_varijabla>
  </DomainObject.Predmet.OstaliListFormated>
  <DomainObject.Predmet.OstaliListFormatedOIB>
    <izvorni_sadrzaj>
      <item>Sudski registar</item>
      <item>Zoran Lengelić, OIB 73454927831 punomoćnik sudionika u postupku LENGELIĆ jednostavno društvo s ograničenom odgovornošću za građevinu, trgovinu i usluge</item>
    </izvorni_sadrzaj>
    <derivirana_varijabla naziv="DomainObject.Predmet.OstaliListFormatedOIB_1">
      <item>Sudski registar</item>
      <item>Zoran Lengelić, OIB 73454927831 punomoćnik sudionika u postupku LENGELIĆ jednostavno društvo s ograničenom odgovornošću za građevinu, trgovinu i usluge</item>
    </derivirana_varijabla>
  </DomainObject.Predmet.OstaliListFormatedOIB>
  <DomainObject.Predmet.OstaliListFormatedWithAdress>
    <izvorni_sadrzaj>
      <item>Sudski registar</item>
      <item>Zoran Lengelić, Botinovec 60, 48314 Botinovec punomoćnik sudionika u postupku LENGELIĆ jednostavno društvo s ograničenom odgovornošću za građevinu, trgovinu i usluge</item>
    </izvorni_sadrzaj>
    <derivirana_varijabla naziv="DomainObject.Predmet.OstaliListFormatedWithAdress_1">
      <item>Sudski registar</item>
      <item>Zoran Lengelić, Botinovec 60, 48314 Botinovec punomoćnik sudionika u postupku LENGELIĆ jednostavno društvo s ograničenom odgovornošću za građevinu, trgovinu i usluge</item>
    </derivirana_varijabla>
  </DomainObject.Predmet.OstaliListFormatedWithAdress>
  <DomainObject.Predmet.OstaliListFormatedWithAdressOIB>
    <izvorni_sadrzaj>
      <item>Sudski registar</item>
      <item>Zoran Lengelić, OIB 73454927831, Botinovec 60, 48314 Botinovec punomoćnik sudionika u postupku LENGELIĆ jednostavno društvo s ograničenom odgovornošću za građevinu, trgovinu i usluge</item>
    </izvorni_sadrzaj>
    <derivirana_varijabla naziv="DomainObject.Predmet.OstaliListFormatedWithAdressOIB_1">
      <item>Sudski registar</item>
      <item>Zoran Lengelić, OIB 73454927831, Botinovec 60, 48314 Botinovec punomoćnik sudionika u postupku LENGELIĆ jednostavno društvo s ograničenom odgovornošću za građevinu, trgovinu i usluge</item>
    </derivirana_varijabla>
  </DomainObject.Predmet.OstaliListFormatedWithAdressOIB>
  <DomainObject.Predmet.OstaliListNazivFormated>
    <izvorni_sadrzaj>
      <item>Sudski registar</item>
      <item>Zoran Lengelić</item>
    </izvorni_sadrzaj>
    <derivirana_varijabla naziv="DomainObject.Predmet.OstaliListNazivFormated_1">
      <item>Sudski registar</item>
      <item>Zoran Lengelić</item>
    </derivirana_varijabla>
  </DomainObject.Predmet.OstaliListNazivFormated>
  <DomainObject.Predmet.OstaliListNazivFormatedOIB>
    <izvorni_sadrzaj>
      <item>Sudski registar</item>
      <item>Zoran Lengelić, OIB 73454927831</item>
    </izvorni_sadrzaj>
    <derivirana_varijabla naziv="DomainObject.Predmet.OstaliListNazivFormatedOIB_1">
      <item>Sudski registar</item>
      <item>Zoran Lengelić, OIB 73454927831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LENGELIĆ jednostavno društvo s ograničenom odgovornošću za građevinu, trgovinu i usluge</izvorni_sadrzaj>
    <derivirana_varijabla naziv="DomainObject.Predmet.ProtustrankaIDrugi_1">LENGELIĆ jednostavno društvo s ograničenom odgovornošću za građevinu,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LENGELIĆ jednostavno društvo s ograničenom odgovornošću za građevinu, trgovinu i usluge, OIB 89085545746, Botinovec 60, 48000 Botinovec</izvorni_sadrzaj>
    <derivirana_varijabla naziv="DomainObject.Predmet.ProtustrankaIDrugiAdressOIB_1">LENGELIĆ jednostavno društvo s ograničenom odgovornošću za građevinu, trgovinu i usluge, OIB 89085545746, Botinovec 60, 48000 Botinovec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LENGELIĆ jednostavno društvo s ograničenom odgovornošću za građevinu, trgovinu i usluge</item>
      <item>Sudski registar</item>
      <item>Zoran Lengelić</item>
    </izvorni_sadrzaj>
    <derivirana_varijabla naziv="DomainObject.Predmet.SudioniciListNaziv_1">
      <item>Financijska agencija</item>
      <item>LENGELIĆ jednostavno društvo s ograničenom odgovornošću za građevinu, trgovinu i usluge</item>
      <item>Sudski registar</item>
      <item>Zoran Lengelić</item>
    </derivirana_varijabla>
  </DomainObject.Predmet.SudioniciListNaziv>
  <DomainObject.Predmet.SudioniciListAdressOIB>
    <izvorni_sadrzaj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60,48314 Botinovec</item>
    </izvorni_sadrzaj>
    <derivirana_varijabla naziv="DomainObject.Predmet.SudioniciListAdressOIB_1"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60,48314 Botinovec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89085545746</item>
      <item>, OIB null</item>
      <item>, OIB 73454927831</item>
    </izvorni_sadrzaj>
    <derivirana_varijabla naziv="DomainObject.Predmet.SudioniciListNazivOIB_1">
      <item>, OIB 85821130368</item>
      <item>, OIB 89085545746</item>
      <item>, OIB null</item>
      <item>, OIB 73454927831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2974</properties:Characters>
  <properties:Lines>77</properties:Lines>
  <properties:Paragraphs>32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2018-04-03T11:20:00Z</cp:lastPrinted>
  <dcterms:modified xmlns:xsi="http://www.w3.org/2001/XMLSchema-instance" xsi:type="dcterms:W3CDTF">2018-04-03T11:21:00Z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(ST-611-17-9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