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f2f6" w14:paraId="7cbf2f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350D3">
        <w:t>2036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350D3" w:rsidRPr="00D350D3">
        <w:rPr>
          <w:lang w:val="pt-BR"/>
        </w:rPr>
        <w:t>ADVANCE DIMENSION j.d.o.o., Zagreb, Lojenov prilaz 2, OIB: 66183736637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425B">
        <w:rPr>
          <w:lang w:val="pt-BR"/>
        </w:rPr>
        <w:t>24.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583B77" w:rsidP="00D677F7" w:rsidR="00583B7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D160B" w:rsidRPr="00ED160B">
        <w:rPr>
          <w:lang w:val="pt-BR"/>
        </w:rPr>
        <w:t>ADVANCE DIMENSION j.d.o.o., Zagreb, Lojenov prilaz 2, OIB: 66183736637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444E8C">
        <w:rPr>
          <w:lang w:val="pt-BR"/>
        </w:rPr>
        <w:t>u roku 15 dana</w:t>
      </w:r>
      <w:r w:rsidR="00C40A44" w:rsidRPr="00444E8C">
        <w:rPr>
          <w:lang w:val="pt-BR"/>
        </w:rPr>
        <w:t xml:space="preserve"> </w:t>
      </w:r>
      <w:r w:rsidR="004B08A4" w:rsidRPr="00444E8C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444E8C">
        <w:rPr>
          <w:lang w:val="pt-BR"/>
        </w:rPr>
        <w:t>predujmiti iznos od</w:t>
      </w:r>
      <w:r w:rsidR="005543BD" w:rsidRPr="00444E8C">
        <w:rPr>
          <w:lang w:val="pt-BR"/>
        </w:rPr>
        <w:t xml:space="preserve"> </w:t>
      </w:r>
      <w:r w:rsidR="00591F57" w:rsidRPr="00444E8C">
        <w:t>20</w:t>
      </w:r>
      <w:r w:rsidR="00134F3A" w:rsidRPr="00444E8C">
        <w:t xml:space="preserve">.000,00 kn </w:t>
      </w:r>
      <w:r w:rsidRPr="00444E8C">
        <w:t>za pok</w:t>
      </w:r>
      <w:r w:rsidRPr="00B9015B">
        <w:t>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350D3">
        <w:t>2036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87B75" w:rsidRPr="00787B75">
        <w:rPr>
          <w:lang w:val="pt-BR"/>
        </w:rPr>
        <w:t>ADVANCE DIMENSION j.d.o.o., Zagreb, Lojenov prilaz 2, OIB: 66183736637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91B9D" w:rsidRPr="00391B9D">
        <w:rPr>
          <w:lang w:val="pt-BR"/>
        </w:rPr>
        <w:t>ADVANCE DIMENSION j.d.o.o., Zagreb, Lojenov prilaz 2, OIB: 66183736637</w:t>
      </w:r>
      <w:r w:rsidR="003D0D0A" w:rsidRPr="003D0D0A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0060F7">
        <w:t>13</w:t>
      </w:r>
      <w:r w:rsidR="00FA5BA0">
        <w:t>. kolovoza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F5410A">
        <w:t>120</w:t>
      </w:r>
      <w:r w:rsidR="00E76997">
        <w:t xml:space="preserve"> </w:t>
      </w:r>
      <w:r w:rsidR="00E76997" w:rsidRPr="00E974B3">
        <w:t xml:space="preserve">dana, u ukupnom iznosu od </w:t>
      </w:r>
      <w:r w:rsidR="000060F7">
        <w:t>25.202,15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063E5">
        <w:t>1</w:t>
      </w:r>
      <w:r w:rsidR="00E76997" w:rsidRPr="00E974B3">
        <w:t xml:space="preserve"> zaposlen</w:t>
      </w:r>
      <w:r w:rsidR="000063E5">
        <w:t>og</w:t>
      </w:r>
      <w:r w:rsidR="00E76997">
        <w:t>.</w:t>
      </w:r>
    </w:p>
    <w:p w:rsidRDefault="00225613" w:rsidP="00A17F45" w:rsidR="000063E5">
      <w:pPr>
        <w:ind w:firstLine="709"/>
        <w:jc w:val="both"/>
      </w:pPr>
      <w:r>
        <w:t xml:space="preserve">Rješenjem suda od </w:t>
      </w:r>
      <w:r w:rsidR="00F5410A">
        <w:t xml:space="preserve">10. rujna </w:t>
      </w:r>
      <w:r w:rsidR="00EF22B2">
        <w:t>2018.</w:t>
      </w:r>
      <w:r w:rsidR="002B01BF">
        <w:t xml:space="preserve">, koje je </w:t>
      </w:r>
      <w:r w:rsidR="00F5410A">
        <w:t>11. rujna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E3557">
        <w:t>24. listopada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063E5">
        <w:t xml:space="preserve"> na koje nije pristupio uredno pozvani dužnik, niti osoba ovlaštena za zastupanje dužnika po zakonu.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0060F7">
        <w:t>12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99261C">
        <w:t>14</w:t>
      </w:r>
      <w:r w:rsidR="005910D1">
        <w:t xml:space="preserve">. </w:t>
      </w:r>
      <w:r w:rsidR="0099261C">
        <w:t>rujna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0060F7">
        <w:t>151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3D64AF">
        <w:t>osoba ovlaštena za zastupanje dužnika po zakonu</w:t>
      </w:r>
      <w:r w:rsidR="008019C2">
        <w:t xml:space="preserve"> nije osporio), zbog čega se, u skladu s odredbom čl</w:t>
      </w:r>
      <w:r w:rsidR="009E0A1D">
        <w:t>anka</w:t>
      </w:r>
      <w:r w:rsidR="008019C2">
        <w:t xml:space="preserve"> 6. st</w:t>
      </w:r>
      <w:r w:rsidR="009E0A1D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9E0A1D">
        <w:t>anka</w:t>
      </w:r>
      <w:r w:rsidR="008019C2" w:rsidRPr="004E77EF">
        <w:t xml:space="preserve"> 5. st</w:t>
      </w:r>
      <w:r w:rsidR="009E0A1D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9E0A1D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F34A0E">
        <w:t xml:space="preserve">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CB688B">
        <w:t xml:space="preserve">upisan kao </w:t>
      </w:r>
      <w:r w:rsidR="00857324">
        <w:t>vlasnik nekretnina</w:t>
      </w:r>
      <w:r>
        <w:t xml:space="preserve"> (</w:t>
      </w:r>
      <w:r w:rsidR="00CB688B">
        <w:t>i</w:t>
      </w:r>
      <w:r>
        <w:t xml:space="preserve">spis na listu </w:t>
      </w:r>
      <w:r w:rsidR="000060F7">
        <w:t>4</w:t>
      </w:r>
      <w:r>
        <w:t>. spisa)</w:t>
      </w:r>
      <w:r w:rsidR="00857324">
        <w:t>.</w:t>
      </w:r>
    </w:p>
    <w:p w:rsidRDefault="00CB688B" w:rsidP="00D42339" w:rsidR="000A34C9">
      <w:pPr>
        <w:autoSpaceDE w:val="false"/>
        <w:autoSpaceDN w:val="false"/>
        <w:adjustRightInd w:val="false"/>
        <w:ind w:firstLine="708"/>
        <w:jc w:val="both"/>
      </w:pPr>
      <w:r>
        <w:t>Nadalje,</w:t>
      </w:r>
      <w:r w:rsidR="00B24911">
        <w:t xml:space="preserve"> </w:t>
      </w:r>
      <w:r w:rsidR="00457978">
        <w:t xml:space="preserve">iz Uvjerenja </w:t>
      </w:r>
      <w:r w:rsidR="004C7C28">
        <w:t xml:space="preserve">Stanice za tehnički pregled vozila od </w:t>
      </w:r>
      <w:r w:rsidR="00C8625F">
        <w:t>20</w:t>
      </w:r>
      <w:r w:rsidR="0014026B">
        <w:t xml:space="preserve">. rujna 2018. </w:t>
      </w:r>
      <w:r w:rsidR="004C7C28">
        <w:t xml:space="preserve">(list </w:t>
      </w:r>
      <w:r w:rsidR="000060F7">
        <w:t>13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</w:t>
      </w:r>
      <w:r w:rsidR="0014026B">
        <w:t xml:space="preserve">dužnik </w:t>
      </w:r>
      <w:r w:rsidR="000A34C9">
        <w:t xml:space="preserve">nije evidentiran </w:t>
      </w:r>
      <w:r w:rsidR="0014026B">
        <w:t>kao vlasnik vozila</w:t>
      </w:r>
      <w:r w:rsidR="000A34C9">
        <w:t>.</w:t>
      </w:r>
    </w:p>
    <w:p w:rsidRDefault="000A34C9" w:rsidP="006D72C2" w:rsidR="008D5709">
      <w:pPr>
        <w:pStyle w:val="Tijeloteksta"/>
        <w:ind w:firstLine="708"/>
      </w:pPr>
      <w:r>
        <w:t xml:space="preserve">Zbog toga su, uzevši u obzir navedeno, </w:t>
      </w:r>
      <w:r w:rsidR="001D2D44">
        <w:t>u skladu s odredbom</w:t>
      </w:r>
      <w:r w:rsidR="008D5709">
        <w:t xml:space="preserve">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9B1748">
        <w:t>pozva</w:t>
      </w:r>
      <w:r w:rsidR="001D2D44">
        <w:t xml:space="preserve">ne </w:t>
      </w:r>
      <w:r w:rsidR="009B1748">
        <w:t xml:space="preserve">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rješenja.</w:t>
      </w:r>
      <w:r w:rsidR="009B1748" w:rsidRPr="00134F3A">
        <w:t xml:space="preserve"> </w:t>
      </w:r>
    </w:p>
    <w:p w:rsidRDefault="009B1748" w:rsidP="001D2D44" w:rsidR="008F656F">
      <w:pPr>
        <w:jc w:val="both"/>
      </w:pPr>
      <w:r>
        <w:tab/>
      </w:r>
      <w:r w:rsidR="008F656F">
        <w:t>Odluka iz točke II. izreke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</w:t>
      </w:r>
      <w:r w:rsidR="004C7C28">
        <w:t xml:space="preserve"> </w:t>
      </w:r>
      <w:r w:rsidR="008F656F"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425B">
        <w:t>24.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33DF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C33DFD" w:rsidP="00F110C5" w:rsidR="00C33DFD" w:rsidRPr="00732F2C">
      <w:pPr>
        <w:jc w:val="both"/>
        <w:rPr>
          <w:lang w:val="pl-PL"/>
        </w:rPr>
      </w:pPr>
    </w:p>
    <w:p w:rsidRDefault="00C33DFD" w:rsidP="00C33DFD" w:rsidR="00F110C5">
      <w:pPr>
        <w:autoSpaceDE w:val="false"/>
        <w:autoSpaceDN w:val="false"/>
        <w:adjustRightInd w:val="false"/>
      </w:pPr>
      <w:r>
        <w:t>Za točnost otpravka - ovl. službenik</w:t>
      </w:r>
      <w:r>
        <w:t xml:space="preserve">: </w:t>
      </w:r>
      <w:r>
        <w:t>Katarina Drndelić</w:t>
      </w:r>
    </w:p>
    <w:p w:rsidRDefault="00C33DFD" w:rsidP="00C33DFD" w:rsidR="00C33DFD" w:rsidRPr="00A17F45">
      <w:pPr>
        <w:autoSpaceDE w:val="false"/>
        <w:autoSpaceDN w:val="false"/>
        <w:adjustRightInd w:val="false"/>
      </w:pPr>
    </w:p>
    <w:sectPr w:rsidSect="00C33DFD" w:rsidR="00C33DFD" w:rsidRPr="00A17F45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C33DFD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350D3">
      <w:rPr>
        <w:sz w:val="24"/>
        <w:szCs w:val="24"/>
      </w:rPr>
      <w:t>2036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0F7"/>
    <w:rsid w:val="000063E5"/>
    <w:rsid w:val="00006FA4"/>
    <w:rsid w:val="00011A51"/>
    <w:rsid w:val="000179AE"/>
    <w:rsid w:val="0004070C"/>
    <w:rsid w:val="00041081"/>
    <w:rsid w:val="0005307D"/>
    <w:rsid w:val="00060193"/>
    <w:rsid w:val="0006539F"/>
    <w:rsid w:val="00065B42"/>
    <w:rsid w:val="00072DD6"/>
    <w:rsid w:val="00082C15"/>
    <w:rsid w:val="000A34C9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026B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B3396"/>
    <w:rsid w:val="001D2BC4"/>
    <w:rsid w:val="001D2D4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425B"/>
    <w:rsid w:val="002F7025"/>
    <w:rsid w:val="00302673"/>
    <w:rsid w:val="00341766"/>
    <w:rsid w:val="00391B9D"/>
    <w:rsid w:val="003B028A"/>
    <w:rsid w:val="003D0115"/>
    <w:rsid w:val="003D0D0A"/>
    <w:rsid w:val="003D40F6"/>
    <w:rsid w:val="003D64AF"/>
    <w:rsid w:val="003D70DD"/>
    <w:rsid w:val="003F3702"/>
    <w:rsid w:val="004005AE"/>
    <w:rsid w:val="00400D27"/>
    <w:rsid w:val="004079DC"/>
    <w:rsid w:val="00412D47"/>
    <w:rsid w:val="004257F1"/>
    <w:rsid w:val="00430683"/>
    <w:rsid w:val="004377B6"/>
    <w:rsid w:val="00444E8C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3B77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C8A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700B3"/>
    <w:rsid w:val="00785121"/>
    <w:rsid w:val="00787B75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13AF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3E62"/>
    <w:rsid w:val="00937068"/>
    <w:rsid w:val="00947BCF"/>
    <w:rsid w:val="00973C2C"/>
    <w:rsid w:val="00974A7E"/>
    <w:rsid w:val="0099261C"/>
    <w:rsid w:val="009B1748"/>
    <w:rsid w:val="009B2647"/>
    <w:rsid w:val="009B3D51"/>
    <w:rsid w:val="009E0A1D"/>
    <w:rsid w:val="009E2135"/>
    <w:rsid w:val="00A0793E"/>
    <w:rsid w:val="00A17F45"/>
    <w:rsid w:val="00A446AE"/>
    <w:rsid w:val="00A473F8"/>
    <w:rsid w:val="00A550CE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3DFD"/>
    <w:rsid w:val="00C34EF4"/>
    <w:rsid w:val="00C40A44"/>
    <w:rsid w:val="00C63030"/>
    <w:rsid w:val="00C70FDE"/>
    <w:rsid w:val="00C71906"/>
    <w:rsid w:val="00C8625F"/>
    <w:rsid w:val="00C90682"/>
    <w:rsid w:val="00C93F4B"/>
    <w:rsid w:val="00CB688B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350D3"/>
    <w:rsid w:val="00D42339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C34D3"/>
    <w:rsid w:val="00DD4C00"/>
    <w:rsid w:val="00DD5222"/>
    <w:rsid w:val="00DE0F86"/>
    <w:rsid w:val="00DE3557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160B"/>
    <w:rsid w:val="00ED3805"/>
    <w:rsid w:val="00EE6FE8"/>
    <w:rsid w:val="00EF22B2"/>
    <w:rsid w:val="00EF3D26"/>
    <w:rsid w:val="00F10030"/>
    <w:rsid w:val="00F110C5"/>
    <w:rsid w:val="00F324F6"/>
    <w:rsid w:val="00F34A0E"/>
    <w:rsid w:val="00F46EE9"/>
    <w:rsid w:val="00F5410A"/>
    <w:rsid w:val="00F603AC"/>
    <w:rsid w:val="00F60A6C"/>
    <w:rsid w:val="00F617D8"/>
    <w:rsid w:val="00FA08F1"/>
    <w:rsid w:val="00FA5BA0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4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St-2036/2018-14</izvorni_sadrzaj>
    <derivirana_varijabla naziv="DomainObject.Oznaka_1">St-2036/2018-14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St-2036/2018</izvorni_sadrzaj>
    <derivirana_varijabla naziv="DomainObject.Predmet.OznakaBroj_1">St-2036/2018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ADVANCE DIMENSION j.d.o.o.</izvorni_sadrzaj>
    <derivirana_varijabla naziv="DomainObject.Predmet.ProtustrankaFormated_1">  ADVANCE DIMENSION j.d.o.o.</derivirana_varijabla>
  </DomainObject.Predmet.ProtustrankaFormated>
  <DomainObject.Predmet.ProtustrankaFormatedOIB>
    <izvorni_sadrzaj>  ADVANCE DIMENSION j.d.o.o., OIB 66183736637</izvorni_sadrzaj>
    <derivirana_varijabla naziv="DomainObject.Predmet.ProtustrankaFormatedOIB_1">  ADVANCE DIMENSION j.d.o.o., OIB 66183736637</derivirana_varijabla>
  </DomainObject.Predmet.ProtustrankaFormatedOIB>
  <DomainObject.Predmet.ProtustrankaFormatedWithAdress>
    <izvorni_sadrzaj> ADVANCE DIMENSION j.d.o.o., Lojenov prilaz 2, 10000 Zagreb</izvorni_sadrzaj>
    <derivirana_varijabla naziv="DomainObject.Predmet.ProtustrankaFormatedWithAdress_1"> ADVANCE DIMENSION j.d.o.o., Lojenov prilaz 2, 10000 Zagreb</derivirana_varijabla>
  </DomainObject.Predmet.ProtustrankaFormatedWithAdress>
  <DomainObject.Predmet.ProtustrankaFormatedWithAdressOIB>
    <izvorni_sadrzaj> ADVANCE DIMENSION j.d.o.o., OIB 66183736637, Lojenov prilaz 2, 10000 Zagreb</izvorni_sadrzaj>
    <derivirana_varijabla naziv="DomainObject.Predmet.ProtustrankaFormatedWithAdressOIB_1"> ADVANCE DIMENSION j.d.o.o., OIB 66183736637, Lojenov prilaz 2, 10000 Zagreb</derivirana_varijabla>
  </DomainObject.Predmet.ProtustrankaFormatedWithAdressOIB>
  <DomainObject.Predmet.ProtustrankaWithAdress>
    <izvorni_sadrzaj>ADVANCE DIMENSION j.d.o.o. Lojenov prilaz 2, 10000 Zagreb</izvorni_sadrzaj>
    <derivirana_varijabla naziv="DomainObject.Predmet.ProtustrankaWithAdress_1">ADVANCE DIMENSION j.d.o.o. Lojenov prilaz 2, 10000 Zagreb</derivirana_varijabla>
  </DomainObject.Predmet.ProtustrankaWithAdress>
  <DomainObject.Predmet.ProtustrankaWithAdressOIB>
    <izvorni_sadrzaj>ADVANCE DIMENSION j.d.o.o., OIB 66183736637, Lojenov prilaz 2, 10000 Zagreb</izvorni_sadrzaj>
    <derivirana_varijabla naziv="DomainObject.Predmet.ProtustrankaWithAdressOIB_1">ADVANCE DIMENSION j.d.o.o., OIB 66183736637, Lojenov prilaz 2, 10000 Zagreb</derivirana_varijabla>
  </DomainObject.Predmet.ProtustrankaWithAdressOIB>
  <DomainObject.Predmet.ProtustrankaNazivFormated>
    <izvorni_sadrzaj>ADVANCE DIMENSION j.d.o.o.</izvorni_sadrzaj>
    <derivirana_varijabla naziv="DomainObject.Predmet.ProtustrankaNazivFormated_1">ADVANCE DIMENSION j.d.o.o.</derivirana_varijabla>
  </DomainObject.Predmet.ProtustrankaNazivFormated>
  <DomainObject.Predmet.ProtustrankaNazivFormatedOIB>
    <izvorni_sadrzaj>ADVANCE DIMENSION j.d.o.o., OIB 66183736637</izvorni_sadrzaj>
    <derivirana_varijabla naziv="DomainObject.Predmet.ProtustrankaNazivFormatedOIB_1">ADVANCE DIMENSION j.d.o.o., OIB 66183736637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ADVANCE DIMENSION j.d.o.o.</item>
    </izvorni_sadrzaj>
    <derivirana_varijabla naziv="DomainObject.Predmet.ProtuStrankaListFormated_1">
      <item>ADVANCE DIMENSION j.d.o.o.</item>
    </derivirana_varijabla>
  </DomainObject.Predmet.ProtuStrankaListFormated>
  <DomainObject.Predmet.ProtuStrankaListFormatedOIB>
    <izvorni_sadrzaj>
      <item>ADVANCE DIMENSION j.d.o.o., OIB 66183736637</item>
    </izvorni_sadrzaj>
    <derivirana_varijabla naziv="DomainObject.Predmet.ProtuStrankaListFormatedOIB_1">
      <item>ADVANCE DIMENSION j.d.o.o., OIB 66183736637</item>
    </derivirana_varijabla>
  </DomainObject.Predmet.ProtuStrankaListFormatedOIB>
  <DomainObject.Predmet.ProtuStrankaListFormatedWithAdress>
    <izvorni_sadrzaj>
      <item>ADVANCE DIMENSION j.d.o.o., Lojenov prilaz 2, 10000 Zagreb</item>
    </izvorni_sadrzaj>
    <derivirana_varijabla naziv="DomainObject.Predmet.ProtuStrankaListFormatedWithAdress_1">
      <item>ADVANCE DIMENSION j.d.o.o., Lojenov prilaz 2, 10000 Zagreb</item>
    </derivirana_varijabla>
  </DomainObject.Predmet.ProtuStrankaListFormatedWithAdress>
  <DomainObject.Predmet.ProtuStrankaListFormatedWithAdressOIB>
    <izvorni_sadrzaj>
      <item>ADVANCE DIMENSION j.d.o.o., OIB 66183736637, Lojenov prilaz 2, 10000 Zagreb</item>
    </izvorni_sadrzaj>
    <derivirana_varijabla naziv="DomainObject.Predmet.ProtuStrankaListFormatedWithAdressOIB_1">
      <item>ADVANCE DIMENSION j.d.o.o., OIB 66183736637, Lojenov prilaz 2, 10000 Zagreb</item>
    </derivirana_varijabla>
  </DomainObject.Predmet.ProtuStrankaListFormatedWithAdressOIB>
  <DomainObject.Predmet.ProtuStrankaListNazivFormated>
    <izvorni_sadrzaj>
      <item>ADVANCE DIMENSION j.d.o.o.</item>
    </izvorni_sadrzaj>
    <derivirana_varijabla naziv="DomainObject.Predmet.ProtuStrankaListNazivFormated_1">
      <item>ADVANCE DIMENSION j.d.o.o.</item>
    </derivirana_varijabla>
  </DomainObject.Predmet.ProtuStrankaListNazivFormated>
  <DomainObject.Predmet.ProtuStrankaListNazivFormatedOIB>
    <izvorni_sadrzaj>
      <item>ADVANCE DIMENSION j.d.o.o., OIB 66183736637</item>
    </izvorni_sadrzaj>
    <derivirana_varijabla naziv="DomainObject.Predmet.ProtuStrankaListNazivFormatedOIB_1">
      <item>ADVANCE DIMENSION j.d.o.o., OIB 66183736637</item>
    </derivirana_varijabla>
  </DomainObject.Predmet.ProtuStrankaListNazivFormatedOIB>
  <DomainObject.Predmet.OstaliListFormated>
    <izvorni_sadrzaj>
      <item>Brankica Capan Vučić</item>
      <item>PRIVREDNA BANKA ZAGREB - DIONIČKO DRUŠTVO</item>
    </izvorni_sadrzaj>
    <derivirana_varijabla naziv="DomainObject.Predmet.OstaliListFormated_1">
      <item>Brankica Capan Vučić</item>
      <item>PRIVREDNA BANKA ZAGREB - DIONIČKO DRUŠTVO</item>
    </derivirana_varijabla>
  </DomainObject.Predmet.OstaliListFormated>
  <DomainObject.Predmet.OstaliListFormatedOIB>
    <izvorni_sadrzaj>
      <item>Brankica Capan Vučić, OIB 99773854501</item>
      <item>PRIVREDNA BANKA ZAGREB - DIONIČKO DRUŠTVO, OIB 02535697732</item>
    </izvorni_sadrzaj>
    <derivirana_varijabla naziv="DomainObject.Predmet.OstaliListFormatedOIB_1">
      <item>Brankica Capan Vučić, OIB 99773854501</item>
      <item>PRIVREDNA BANKA ZAGREB - DIONIČKO DRUŠTVO, OIB 02535697732</item>
    </derivirana_varijabla>
  </DomainObject.Predmet.OstaliListFormatedOIB>
  <DomainObject.Predmet.OstaliListFormatedWithAdress>
    <izvorni_sadrzaj>
      <item>Brankica Capan Vučić, Lojenov prilaz 2, 10000 Zagreb</item>
      <item>PRIVREDNA BANKA ZAGREB - DIONIČKO DRUŠTVO, Radnička cesta 50, 10000 Zagreb</item>
    </izvorni_sadrzaj>
    <derivirana_varijabla naziv="DomainObject.Predmet.OstaliListFormatedWithAdress_1">
      <item>Brankica Capan Vučić, Lojenov prilaz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Brankica Capan Vučić, OIB 99773854501, Lojenov prilaz 2, 10000 Zagreb</item>
      <item>PRIVREDNA BANKA ZAGREB - DIONIČKO DRUŠTVO, OIB 02535697732, Radnička cesta 50, 10000 Zagreb</item>
    </izvorni_sadrzaj>
    <derivirana_varijabla naziv="DomainObject.Predmet.OstaliListFormatedWithAdressOIB_1">
      <item>Brankica Capan Vučić, OIB 99773854501, Lojenov prilaz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Brankica Capan Vučić</item>
      <item>PRIVREDNA BANKA ZAGREB - DIONIČKO DRUŠTVO</item>
    </izvorni_sadrzaj>
    <derivirana_varijabla naziv="DomainObject.Predmet.OstaliListNazivFormated_1">
      <item>Brankica Capan Vučić</item>
      <item>PRIVREDNA BANKA ZAGREB - DIONIČKO DRUŠTVO</item>
    </derivirana_varijabla>
  </DomainObject.Predmet.OstaliListNazivFormated>
  <DomainObject.Predmet.OstaliListNazivFormatedOIB>
    <izvorni_sadrzaj>
      <item>Brankica Capan Vučić, OIB 99773854501</item>
      <item>PRIVREDNA BANKA ZAGREB - DIONIČKO DRUŠTVO, OIB 02535697732</item>
    </izvorni_sadrzaj>
    <derivirana_varijabla naziv="DomainObject.Predmet.OstaliListNazivFormatedOIB_1">
      <item>Brankica Capan Vučić, OIB 99773854501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St-2036/2018-14</izvorni_sadrzaj>
    <derivirana_varijabla naziv="DomainObject.PoslovniBrojDokumenta_1">St-2036/2018-14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ADVANCE DIMENSION j.d.o.o.</izvorni_sadrzaj>
    <derivirana_varijabla naziv="DomainObject.Predmet.ProtustrankaIDrugi_1">ADVANCE DIMENSION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ADVANCE DIMENSION j.d.o.o., OIB 66183736637, Lojenov prilaz 2, 10000 Zagreb</izvorni_sadrzaj>
    <derivirana_varijabla naziv="DomainObject.Predmet.ProtustrankaIDrugiAdressOIB_1">ADVANCE DIMENSION j.d.o.o., OIB 66183736637,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ADVANCE DIMENSION j.d.o.o.</item>
      <item>Brankica Capan Vučić</item>
      <item>PRIVREDNA BANKA ZAGREB - DIONIČKO DRUŠTVO</item>
    </izvorni_sadrzaj>
    <derivirana_varijabla naziv="DomainObject.Predmet.SudioniciListNaziv_1">
      <item>FINA Regionalni centar Zagreb</item>
      <item>ADVANCE DIMENSION j.d.o.o.</item>
      <item>Brankica Capan Vučić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ADVANCE DIMENSION j.d.o.o., OIB 66183736637, Lojenov prilaz 2,10000 Zagreb</item>
      <item>Brankica Capan Vučić, OIB 99773854501, Lojenov prilaz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ADVANCE DIMENSION j.d.o.o., OIB 66183736637, Lojenov prilaz 2,10000 Zagreb</item>
      <item>Brankica Capan Vučić, OIB 99773854501, Lojenov prilaz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66183736637</item>
      <item>, OIB 99773854501</item>
      <item>, OIB 02535697732</item>
    </izvorni_sadrzaj>
    <derivirana_varijabla naziv="DomainObject.Predmet.SudioniciListNazivOIB_1">
      <item>, OIB 85821130368</item>
      <item>, OIB 66183736637</item>
      <item>, OIB 99773854501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St-2036/2018-6</izvorni_sadrzaj>
    <derivirana_varijabla naziv="DomainObject.PredzadnjaOdlukaIzPredmeta.Oznaka_1">St-2036/2018-6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D46CC-C349-40D4-A90C-273664760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5368</properties:Characters>
  <properties:Lines>98</properties:Lines>
  <properties:Paragraphs>27</properties:Paragraphs>
  <properties:TotalTime>223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2018-10-24T12:09:00Z</dcterms:modified>
  <cp:revision>226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St-2036/2018-14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