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4df2" w14:paraId="7784df2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263BF2">
        <w:t>3</w:t>
      </w:r>
      <w:r w:rsidR="0053747E">
        <w:t>846</w:t>
      </w:r>
      <w:r w:rsidR="00796B9E" w:rsidRPr="00A358AE">
        <w:t>/1</w:t>
      </w:r>
      <w:r w:rsidR="00263BF2">
        <w:t>6</w:t>
      </w:r>
      <w:r w:rsidR="008E72E3">
        <w:t>-12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53747E" w:rsidP="0053747E" w:rsidR="0053747E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PIRO j.d.o.o. za usluge, OIB 61825323119, Sisak, Marina Držića 22</w:t>
      </w:r>
      <w:r>
        <w:t>,</w:t>
      </w:r>
      <w:r w:rsidRPr="00070D63">
        <w:t xml:space="preserve"> </w:t>
      </w:r>
      <w:r>
        <w:t>1. veljače 2017</w:t>
      </w:r>
      <w:r w:rsidRPr="00070D63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EA4360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53747E">
        <w:rPr>
          <w:lang w:val="pt-BR"/>
        </w:rPr>
        <w:t>PIRO j.d.o.o. za usluge, OIB 61825323119, Sisak, Marina Držića 22</w:t>
      </w:r>
      <w:r w:rsidRPr="00A358AE">
        <w:t xml:space="preserve">, imenuje se </w:t>
      </w:r>
      <w:r w:rsidR="008E72E3" w:rsidRPr="008E72E3">
        <w:t>Ivica Boltužić, OIB: 24281705494, Zagreb, Jordanovac 113</w:t>
      </w:r>
      <w:r w:rsidRPr="008E72E3">
        <w:t xml:space="preserve">,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53747E">
        <w:rPr>
          <w:lang w:val="pt-BR"/>
        </w:rPr>
        <w:t>PIRO j.d.o.o. za usluge, OIB 61825323119, Sisak, Marina Držića 22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263BF2">
        <w:t>2</w:t>
      </w:r>
      <w:r w:rsidR="00370E95">
        <w:t>2</w:t>
      </w:r>
      <w:r w:rsidR="00A358AE">
        <w:t xml:space="preserve">. </w:t>
      </w:r>
      <w:r w:rsidR="00263BF2">
        <w:t>prosinca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263BF2">
        <w:t>31</w:t>
      </w:r>
      <w:r w:rsidR="00A358AE">
        <w:t xml:space="preserve">. </w:t>
      </w:r>
      <w:r w:rsidR="00263BF2">
        <w:t>siječnja 2017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 xml:space="preserve">1. </w:t>
      </w:r>
      <w:r w:rsidR="005871B7">
        <w:t>veljače</w:t>
      </w:r>
      <w:r w:rsidR="00A358AE">
        <w:t xml:space="preserve">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491973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491973" w:rsidP="002B3342" w:rsidR="00491973" w:rsidRPr="00694D64">
      <w:r w:rsidRPr="00694D64">
        <w:t>Za točnost otpravka-ovlašteni službenik:</w:t>
      </w:r>
    </w:p>
    <w:p w:rsidRDefault="00491973" w:rsidP="002B3342" w:rsidR="00491973" w:rsidRPr="00694D64">
      <w:r w:rsidRPr="00694D64">
        <w:t>Karmela Dolenc</w:t>
      </w:r>
    </w:p>
    <w:p w:rsidRDefault="00491973" w:rsidP="002B3342" w:rsidR="00491973">
      <w:pPr>
        <w:pStyle w:val="Bezproreda"/>
      </w:pPr>
    </w:p>
    <w:p w:rsidRDefault="004E0DB9" w:rsidP="00491973" w:rsidR="004E0DB9" w:rsidRPr="00A358AE">
      <w:pPr>
        <w:pStyle w:val="Odlomakpopisa"/>
      </w:pP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1973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263BF2">
      <w:t>3</w:t>
    </w:r>
    <w:r w:rsidR="0053747E">
      <w:t>846</w:t>
    </w:r>
    <w:r w:rsidR="00474D2A">
      <w:t>/1</w:t>
    </w:r>
    <w:r w:rsidR="00263BF2">
      <w:t>6</w:t>
    </w:r>
    <w:r w:rsidR="008E72E3">
      <w:t>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509"/>
    <w:rsid w:val="00150D89"/>
    <w:rsid w:val="00182A60"/>
    <w:rsid w:val="001841A4"/>
    <w:rsid w:val="001A4F9A"/>
    <w:rsid w:val="0023291B"/>
    <w:rsid w:val="00263BF2"/>
    <w:rsid w:val="00370E95"/>
    <w:rsid w:val="0038750E"/>
    <w:rsid w:val="00461EEC"/>
    <w:rsid w:val="00474D2A"/>
    <w:rsid w:val="00491973"/>
    <w:rsid w:val="004C0E1E"/>
    <w:rsid w:val="004E0DB9"/>
    <w:rsid w:val="004E2609"/>
    <w:rsid w:val="0053747E"/>
    <w:rsid w:val="005871B7"/>
    <w:rsid w:val="005C601B"/>
    <w:rsid w:val="005D0A82"/>
    <w:rsid w:val="005F2AFB"/>
    <w:rsid w:val="00600241"/>
    <w:rsid w:val="00664F42"/>
    <w:rsid w:val="006C411E"/>
    <w:rsid w:val="00740AF5"/>
    <w:rsid w:val="007720FA"/>
    <w:rsid w:val="00796B9E"/>
    <w:rsid w:val="00823A3D"/>
    <w:rsid w:val="008E72E3"/>
    <w:rsid w:val="00964D2E"/>
    <w:rsid w:val="009E3981"/>
    <w:rsid w:val="009F5A00"/>
    <w:rsid w:val="00A358AE"/>
    <w:rsid w:val="00A70551"/>
    <w:rsid w:val="00A9376A"/>
    <w:rsid w:val="00AB0EC3"/>
    <w:rsid w:val="00C54037"/>
    <w:rsid w:val="00C8706D"/>
    <w:rsid w:val="00D57D9F"/>
    <w:rsid w:val="00DF250C"/>
    <w:rsid w:val="00E12214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491973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491973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3846</izvorni_sadrzaj>
    <derivirana_varijabla naziv="DomainObject.Predmet.Broj_1">3846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St-3846/2016</izvorni_sadrzaj>
    <derivirana_varijabla naziv="DomainObject.Predmet.OznakaBroj_1">St-3846/2016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 j.d.o.o. za usluge zastupanog po punomoćniku Marija Čičić Išek</izvorni_sadrzaj>
    <derivirana_varijabla naziv="DomainObject.Predmet.ProtustrankaFormated_1">  PIRO j.d.o.o. za usluge zastupanog po punomoćniku Marija Čičić Išek</derivirana_varijabla>
  </DomainObject.Predmet.ProtustrankaFormated>
  <DomainObject.Predmet.ProtustrankaFormatedOIB>
    <izvorni_sadrzaj>  PIRO j.d.o.o. za usluge, OIB 61825323119 zastupanog po punomoćniku Marija Čičić Išek</izvorni_sadrzaj>
    <derivirana_varijabla naziv="DomainObject.Predmet.ProtustrankaFormatedOIB_1">  PIRO j.d.o.o. za usluge, OIB 61825323119 zastupanog po punomoćniku Marija Čičić Išek</derivirana_varijabla>
  </DomainObject.Predmet.ProtustrankaFormatedOIB>
  <DomainObject.Predmet.ProtustrankaFormatedWithAdress>
    <izvorni_sadrzaj> PIRO j.d.o.o. za usluge, Marina Držića 22, 44000 Sisak zastupanog po punomoćniku Marija Čičić Išek</izvorni_sadrzaj>
    <derivirana_varijabla naziv="DomainObject.Predmet.ProtustrankaFormatedWithAdress_1"> PIRO j.d.o.o. za usluge, Marina Držića 22, 44000 Sisak zastupanog po punomoćniku Marija Čičić Išek</derivirana_varijabla>
  </DomainObject.Predmet.ProtustrankaFormatedWithAdress>
  <DomainObject.Predmet.ProtustrankaFormatedWithAdressOIB>
    <izvorni_sadrzaj> PIRO j.d.o.o. za usluge, OIB 61825323119, Marina Držića 22, 44000 Sisak zastupanog po punomoćniku Marija Čičić Išek</izvorni_sadrzaj>
    <derivirana_varijabla naziv="DomainObject.Predmet.ProtustrankaFormatedWithAdressOIB_1"> PIRO j.d.o.o. za usluge, OIB 61825323119, Marina Držića 22, 44000 Sisak zastupanog po punomoćniku Marija Čičić Išek</derivirana_varijabla>
  </DomainObject.Predmet.ProtustrankaFormatedWithAdressOIB>
  <DomainObject.Predmet.ProtustrankaWithAdress>
    <izvorni_sadrzaj>PIRO j.d.o.o. za usluge Marina Držića 22, 44000 Sisak</izvorni_sadrzaj>
    <derivirana_varijabla naziv="DomainObject.Predmet.ProtustrankaWithAdress_1">PIRO j.d.o.o. za usluge Marina Držića 22, 44000 Sisak</derivirana_varijabla>
  </DomainObject.Predmet.ProtustrankaWithAdress>
  <DomainObject.Predmet.ProtustrankaWithAdressOIB>
    <izvorni_sadrzaj>PIRO j.d.o.o. za usluge, OIB 61825323119, Marina Držića 22, 44000 Sisak</izvorni_sadrzaj>
    <derivirana_varijabla naziv="DomainObject.Predmet.ProtustrankaWithAdressOIB_1">PIRO j.d.o.o. za usluge, OIB 61825323119, Marina Držića 22, 44000 Sisak</derivirana_varijabla>
  </DomainObject.Predmet.ProtustrankaWithAdressOIB>
  <DomainObject.Predmet.ProtustrankaNazivFormated>
    <izvorni_sadrzaj>PIRO j.d.o.o. za usluge</izvorni_sadrzaj>
    <derivirana_varijabla naziv="DomainObject.Predmet.ProtustrankaNazivFormated_1">PIRO j.d.o.o. za usluge</derivirana_varijabla>
  </DomainObject.Predmet.ProtustrankaNazivFormated>
  <DomainObject.Predmet.ProtustrankaNazivFormatedOIB>
    <izvorni_sadrzaj>PIRO j.d.o.o. za usluge, OIB 61825323119</izvorni_sadrzaj>
    <derivirana_varijabla naziv="DomainObject.Predmet.ProtustrankaNazivFormatedOIB_1">PIRO j.d.o.o. za usluge, OIB 61825323119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PIRO j.d.o.o. za usluge zastupanog po punomoćniku Marija Čičić Išek</item>
    </izvorni_sadrzaj>
    <derivirana_varijabla naziv="DomainObject.Predmet.ProtuStrankaListFormated_1">
      <item>PIRO j.d.o.o. za usluge zastupanog po punomoćniku Marija Čičić Išek</item>
    </derivirana_varijabla>
  </DomainObject.Predmet.ProtuStrankaListFormated>
  <DomainObject.Predmet.ProtuStrankaListFormatedOIB>
    <izvorni_sadrzaj>
      <item>PIRO j.d.o.o. za usluge, OIB 61825323119 zastupanog po punomoćniku Marija Čičić Išek</item>
    </izvorni_sadrzaj>
    <derivirana_varijabla naziv="DomainObject.Predmet.ProtuStrankaListFormatedOIB_1">
      <item>PIRO j.d.o.o. za usluge, OIB 61825323119 zastupanog po punomoćniku Marija Čičić Išek</item>
    </derivirana_varijabla>
  </DomainObject.Predmet.ProtuStrankaListFormatedOIB>
  <DomainObject.Predmet.ProtuStrankaListFormatedWithAdress>
    <izvorni_sadrzaj>
      <item>PIRO j.d.o.o. za usluge, Marina Držića 22, 44000 Sisak zastupanog po punomoćniku Marija Čičić Išek</item>
    </izvorni_sadrzaj>
    <derivirana_varijabla naziv="DomainObject.Predmet.ProtuStrankaListFormatedWithAdress_1">
      <item>PIRO j.d.o.o. za usluge, Marina Držića 22, 44000 Sisak zastupanog po punomoćniku Marija Čičić Išek</item>
    </derivirana_varijabla>
  </DomainObject.Predmet.ProtuStrankaListFormatedWithAdress>
  <DomainObject.Predmet.ProtuStrankaListFormatedWithAdressOIB>
    <izvorni_sadrzaj>
      <item>PIRO j.d.o.o. za usluge, OIB 61825323119, Marina Držića 22, 44000 Sisak zastupanog po punomoćniku Marija Čičić Išek</item>
    </izvorni_sadrzaj>
    <derivirana_varijabla naziv="DomainObject.Predmet.ProtuStrankaListFormatedWithAdressOIB_1">
      <item>PIRO j.d.o.o. za usluge, OIB 61825323119, Marina Držića 22, 44000 Sisak zastupanog po punomoćniku Marija Čičić Išek</item>
    </derivirana_varijabla>
  </DomainObject.Predmet.ProtuStrankaListFormatedWithAdressOIB>
  <DomainObject.Predmet.ProtuStrankaListNazivFormated>
    <izvorni_sadrzaj>
      <item>PIRO j.d.o.o. za usluge</item>
    </izvorni_sadrzaj>
    <derivirana_varijabla naziv="DomainObject.Predmet.ProtuStrankaListNazivFormated_1">
      <item>PIRO j.d.o.o. za usluge</item>
    </derivirana_varijabla>
  </DomainObject.Predmet.ProtuStrankaListNazivFormated>
  <DomainObject.Predmet.ProtuStrankaListNazivFormatedOIB>
    <izvorni_sadrzaj>
      <item>PIRO j.d.o.o. za usluge, OIB 61825323119</item>
    </izvorni_sadrzaj>
    <derivirana_varijabla naziv="DomainObject.Predmet.ProtuStrankaListNazivFormatedOIB_1">
      <item>PIRO j.d.o.o. za usluge, OIB 61825323119</item>
    </derivirana_varijabla>
  </DomainObject.Predmet.ProtuStrankaListNazivFormatedOIB>
  <DomainObject.Predmet.OstaliListFormated>
    <izvorni_sadrzaj>
      <item>Marija Čičić Išek punomoćnik sudionika u postupku PIRO j.d.o.o. za usluge</item>
      <item>ZAGREBAČKA BANKA DIONIČKO DRUŠTVO</item>
    </izvorni_sadrzaj>
    <derivirana_varijabla naziv="DomainObject.Predmet.OstaliListFormated_1">
      <item>Marija Čičić Išek punomoćnik sudionika u postupku PIRO j.d.o.o. za usluge</item>
      <item>ZAGREBAČKA BANKA DIONIČKO DRUŠTVO</item>
    </derivirana_varijabla>
  </DomainObject.Predmet.OstaliListFormated>
  <DomainObject.Predmet.OstaliListFormatedOIB>
    <izvorni_sadrzaj>
      <item>Marija Čičić Išek, OIB 61346580149 punomoćnik sudionika u postupku PIRO j.d.o.o. za usluge</item>
      <item>ZAGREBAČKA BANKA DIONIČKO DRUŠTVO, OIB 92963223473</item>
    </izvorni_sadrzaj>
    <derivirana_varijabla naziv="DomainObject.Predmet.OstaliListFormatedOIB_1">
      <item>Marija Čičić Išek, OIB 61346580149 punomoćnik sudionika u postupku PIRO j.d.o.o. za usluge</item>
      <item>ZAGREBAČKA BANKA DIONIČKO DRUŠTVO, OIB 92963223473</item>
    </derivirana_varijabla>
  </DomainObject.Predmet.OstaliListFormatedOIB>
  <DomainObject.Predmet.OstaliListFormatedWithAdress>
    <izvorni_sadrzaj>
      <item>Marija Čičić Išek, Marina Držića 22, 44000 Sisak punomoćnik sudionika u postupku PIRO j.d.o.o. za usluge</item>
      <item>ZAGREBAČKA BANKA DIONIČKO DRUŠTVO, Trg bana Josipa Jelačića 10, 10000 Zagreb</item>
    </izvorni_sadrzaj>
    <derivirana_varijabla naziv="DomainObject.Predmet.OstaliListFormatedWithAdress_1">
      <item>Marija Čičić Išek, Marina Držića 22, 44000 Sisak punomoćnik sudionika u postupku PIRO j.d.o.o.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Marija Čičić Išek, OIB 61346580149, Marina Držića 22, 44000 Sisak punomoćnik sudionika u postupku PIRO j.d.o.o. za usluge</item>
      <item>ZAGREBAČKA BANKA DIONIČKO DRUŠTVO, OIB 92963223473, Trg bana Josipa Jelačića 10, 10000 Zagreb</item>
    </izvorni_sadrzaj>
    <derivirana_varijabla naziv="DomainObject.Predmet.OstaliListFormatedWithAdressOIB_1">
      <item>Marija Čičić Išek, OIB 61346580149, Marina Držića 22, 44000 Sisak punomoćnik sudionika u postupku PIRO j.d.o.o.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Marija Čičić Išek</item>
      <item>ZAGREBAČKA BANKA DIONIČKO DRUŠTVO</item>
    </izvorni_sadrzaj>
    <derivirana_varijabla naziv="DomainObject.Predmet.OstaliListNazivFormated_1">
      <item>Marija Čičić Išek</item>
      <item>ZAGREBAČKA BANKA DIONIČKO DRUŠTVO</item>
    </derivirana_varijabla>
  </DomainObject.Predmet.OstaliListNazivFormated>
  <DomainObject.Predmet.OstaliListNazivFormatedOIB>
    <izvorni_sadrzaj>
      <item>Marija Čičić Išek, OIB 61346580149</item>
      <item>ZAGREBAČKA BANKA DIONIČKO DRUŠTVO, OIB 92963223473</item>
    </izvorni_sadrzaj>
    <derivirana_varijabla naziv="DomainObject.Predmet.OstaliListNazivFormatedOIB_1">
      <item>Marija Čičić Išek, OIB 61346580149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PIRO j.d.o.o. za usluge</izvorni_sadrzaj>
    <derivirana_varijabla naziv="DomainObject.Predmet.ProtustrankaIDrugi_1">PIRO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PIRO j.d.o.o. za usluge, OIB 61825323119, Marina Držića 22, 44000 Sisak</izvorni_sadrzaj>
    <derivirana_varijabla naziv="DomainObject.Predmet.ProtustrankaIDrugiAdressOIB_1">PIRO j.d.o.o. za usluge, OIB 61825323119,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 j.d.o.o. za usluge</item>
      <item>Marija Čičić Išek</item>
      <item>ZAGREBAČKA BANKA DIONIČKO DRUŠTVO</item>
    </izvorni_sadrzaj>
    <derivirana_varijabla naziv="DomainObject.Predmet.SudioniciListNaziv_1">
      <item>FINA Regionalni centar Zagreb</item>
      <item>PIRO j.d.o.o. za usluge</item>
      <item>Marija Čičić Išek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61825323119</item>
      <item>, OIB 61346580149</item>
      <item>, OIB 92963223473</item>
    </izvorni_sadrzaj>
    <derivirana_varijabla naziv="DomainObject.Predmet.SudioniciListNazivOIB_1">
      <item>, OIB 85821130368</item>
      <item>, OIB 61825323119</item>
      <item>, OIB 61346580149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2662</properties:Characters>
  <properties:Lines>71</properties:Lines>
  <properties:Paragraphs>23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2017-02-01T08:40:00Z</cp:lastPrinted>
  <dcterms:modified xmlns:xsi="http://www.w3.org/2001/XMLSchema-instance" xsi:type="dcterms:W3CDTF">2017-02-01T08:40:00Z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