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aec6" w14:paraId="2fbaec6" w:rsidRDefault="005771A5" w:rsidP="00910611" w:rsidR="005771A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1A5" w:rsidP="00910611" w:rsidR="005771A5">
      <w:r>
        <w:rPr>
          <w:rFonts w:eastAsia="MS Mincho"/>
        </w:rPr>
        <w:t xml:space="preserve">   REPUBLIKA HRVATSKA</w:t>
      </w:r>
    </w:p>
    <w:p w:rsidRDefault="005771A5" w:rsidP="00910611" w:rsidR="005771A5">
      <w:r>
        <w:rPr>
          <w:rFonts w:eastAsia="MS Mincho"/>
        </w:rPr>
        <w:t>TRGOVAČKI SUD U RIJECI</w:t>
      </w:r>
    </w:p>
    <w:p w:rsidRDefault="005771A5" w:rsidR="005771A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67738A" w:rsidRPr="0067738A">
        <w:rPr>
          <w:b/>
        </w:rPr>
        <w:t>FAMILY CAFFE jednostavno društvo s ograničenom odgovornošću za ugostiteljstvo, Dražice, Dražičkih boraca 59, OIB 24862628221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67738A">
        <w:t>02</w:t>
      </w:r>
      <w:r w:rsidR="00CA01D0">
        <w:t xml:space="preserve">. </w:t>
      </w:r>
      <w:r w:rsidR="0067738A">
        <w:t>srpnja</w:t>
      </w:r>
      <w:r w:rsidR="001B5040">
        <w:t xml:space="preserve"> </w:t>
      </w:r>
      <w:r w:rsidR="00CA01D0">
        <w:t>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B055D9">
      <w:pPr>
        <w:jc w:val="center"/>
        <w:rPr>
          <w:bCs/>
        </w:rPr>
      </w:pPr>
      <w:r w:rsidRPr="00B055D9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CA01D0">
        <w:t>4</w:t>
      </w:r>
      <w:r>
        <w:t>.</w:t>
      </w:r>
      <w:r w:rsidR="00CA01D0">
        <w:t>500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 w:rsidRPr="00DE5B76">
        <w:rPr>
          <w:b/>
        </w:rPr>
        <w:t xml:space="preserve"> </w:t>
      </w:r>
      <w:r>
        <w:t>odobrava se naknada troškova koje je ima</w:t>
      </w:r>
      <w:r w:rsidR="00DA61D2">
        <w:t>la</w:t>
      </w:r>
      <w:r>
        <w:t xml:space="preserve"> u prethodnom postupku u visini </w:t>
      </w:r>
      <w:r w:rsidR="0067738A">
        <w:t>92,44</w:t>
      </w:r>
      <w:r>
        <w:t xml:space="preserve">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HR31</w:t>
      </w:r>
      <w:r w:rsidR="00DA61D2">
        <w:t xml:space="preserve"> </w:t>
      </w:r>
      <w:r w:rsidR="000A78B5">
        <w:t>2360</w:t>
      </w:r>
      <w:r w:rsidR="00DA61D2">
        <w:t xml:space="preserve"> </w:t>
      </w:r>
      <w:r w:rsidR="000A78B5">
        <w:t>0003</w:t>
      </w:r>
      <w:r w:rsidR="00DA61D2">
        <w:t xml:space="preserve"> </w:t>
      </w:r>
      <w:r w:rsidR="000A78B5">
        <w:t>1114</w:t>
      </w:r>
      <w:r w:rsidR="00DA61D2">
        <w:t xml:space="preserve"> </w:t>
      </w:r>
      <w:r w:rsidR="000A78B5">
        <w:t>5028</w:t>
      </w:r>
      <w:r w:rsidR="00DA61D2">
        <w:t xml:space="preserve"> </w:t>
      </w:r>
      <w:r w:rsidR="000A78B5">
        <w:t xml:space="preserve">5 </w:t>
      </w:r>
      <w:r w:rsidR="003270C3">
        <w:t xml:space="preserve">otvoren kod </w:t>
      </w:r>
      <w:r w:rsidR="000A78B5">
        <w:t>Zagrebačke banke d.d.</w:t>
      </w:r>
      <w:r w:rsidR="0067738A">
        <w:t xml:space="preserve"> </w:t>
      </w:r>
      <w:r w:rsidR="00F6302D">
        <w:t>iz sredstava</w:t>
      </w:r>
      <w:r w:rsidR="0067738A">
        <w:t xml:space="preserve"> koje je na račun suda uplaćen 26. lipnja 2018. godine u iznosu 1.825,00 kn, a ostatak iz sredstava</w:t>
      </w:r>
      <w:r w:rsidR="00F6302D">
        <w:t xml:space="preserve">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B055D9">
      <w:pPr>
        <w:jc w:val="center"/>
        <w:rPr>
          <w:bCs/>
        </w:rPr>
      </w:pPr>
      <w:r w:rsidRPr="00B055D9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B671D8">
        <w:rPr>
          <w:bCs/>
        </w:rPr>
        <w:t>52</w:t>
      </w:r>
      <w:r w:rsidR="0067738A">
        <w:rPr>
          <w:bCs/>
        </w:rPr>
        <w:t>0</w:t>
      </w:r>
      <w:r w:rsidR="00CA01D0">
        <w:rPr>
          <w:bCs/>
        </w:rPr>
        <w:t>/17-</w:t>
      </w:r>
      <w:r w:rsidR="0067738A">
        <w:rPr>
          <w:bCs/>
        </w:rPr>
        <w:t>2</w:t>
      </w:r>
      <w:r w:rsidR="00C65432">
        <w:rPr>
          <w:bCs/>
        </w:rPr>
        <w:t xml:space="preserve"> od </w:t>
      </w:r>
      <w:r w:rsidR="00CA01D0">
        <w:rPr>
          <w:bCs/>
        </w:rPr>
        <w:t>0</w:t>
      </w:r>
      <w:r w:rsidR="0067738A">
        <w:rPr>
          <w:bCs/>
        </w:rPr>
        <w:t>1</w:t>
      </w:r>
      <w:r w:rsidR="00CA01D0">
        <w:rPr>
          <w:bCs/>
        </w:rPr>
        <w:t>. prosinca</w:t>
      </w:r>
      <w:r w:rsidR="001B5040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="00CA01D0">
        <w:rPr>
          <w:bCs/>
        </w:rPr>
        <w:t xml:space="preserve"> za privremenog</w:t>
      </w:r>
      <w:r w:rsidR="001B5040">
        <w:rPr>
          <w:bCs/>
        </w:rPr>
        <w:t xml:space="preserve"> stečajnog upravitelja</w:t>
      </w:r>
      <w:r w:rsidR="00B7484B">
        <w:rPr>
          <w:bCs/>
        </w:rPr>
        <w:t xml:space="preserve"> </w:t>
      </w:r>
      <w:r w:rsidR="00CA01D0">
        <w:rPr>
          <w:bCs/>
        </w:rPr>
        <w:t xml:space="preserve">u prethodnom postupku radi </w:t>
      </w:r>
      <w:r w:rsidR="00CA01D0">
        <w:t xml:space="preserve">utvrđivanja pretpostavki za </w:t>
      </w:r>
      <w:r w:rsidR="00CA01D0" w:rsidRPr="005F450A">
        <w:t xml:space="preserve">otvaranje stečajnog postupka nad dužnikom </w:t>
      </w:r>
      <w:r w:rsidR="0067738A" w:rsidRPr="0067738A">
        <w:t>FAMILY CAFFE jednostavno društvo s ograničenom odgovornošću za ugostiteljstvo, Dražice, Dražičkih boraca 59, OIB 24862628221</w:t>
      </w:r>
      <w:r w:rsidR="00CA01D0" w:rsidRPr="0067738A">
        <w:t>,</w:t>
      </w:r>
      <w:r w:rsidR="00CA01D0" w:rsidRPr="00CA01D0">
        <w:t xml:space="preserve"> </w:t>
      </w:r>
      <w:r w:rsidR="00CA01D0">
        <w:t xml:space="preserve">imenovana je </w:t>
      </w:r>
      <w:r w:rsidR="00B7484B" w:rsidRPr="00B7484B">
        <w:rPr>
          <w:bCs/>
        </w:rPr>
        <w:t>Rank</w:t>
      </w:r>
      <w:r w:rsidR="0067738A">
        <w:rPr>
          <w:bCs/>
        </w:rPr>
        <w:t>a</w:t>
      </w:r>
      <w:r w:rsidR="00B7484B">
        <w:rPr>
          <w:bCs/>
        </w:rPr>
        <w:t xml:space="preserve"> Herljević iz Čavli, Soboli 10.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CA01D0">
        <w:t>, 3. i 6.</w:t>
      </w:r>
      <w:r w:rsidRPr="008B6081">
        <w:t xml:space="preserve">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>) riješiti kao u točki I. izreke.</w:t>
      </w:r>
    </w:p>
    <w:p w:rsidRDefault="00B60DCD" w:rsidP="00214472" w:rsidR="0080344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67738A">
        <w:rPr>
          <w:bCs/>
        </w:rPr>
        <w:t>92,44</w:t>
      </w:r>
      <w:r>
        <w:rPr>
          <w:bCs/>
        </w:rPr>
        <w:t xml:space="preserve"> kn koji se odnose na</w:t>
      </w:r>
      <w:r w:rsidR="001B5040">
        <w:rPr>
          <w:bCs/>
        </w:rPr>
        <w:t xml:space="preserve"> putne troškove loko vožnje na relaciji Čavle – Rijeka</w:t>
      </w:r>
      <w:r w:rsidR="00803446">
        <w:rPr>
          <w:bCs/>
        </w:rPr>
        <w:t xml:space="preserve"> – Čavle dana </w:t>
      </w:r>
      <w:r w:rsidR="0067738A">
        <w:rPr>
          <w:bCs/>
        </w:rPr>
        <w:t>07. veljače 2018. godine</w:t>
      </w:r>
      <w:r w:rsidR="00F233F5">
        <w:rPr>
          <w:bCs/>
        </w:rPr>
        <w:t xml:space="preserve"> u </w:t>
      </w:r>
      <w:r w:rsidR="00803446">
        <w:rPr>
          <w:bCs/>
        </w:rPr>
        <w:t xml:space="preserve">ukupnom </w:t>
      </w:r>
      <w:r w:rsidR="00F233F5">
        <w:rPr>
          <w:bCs/>
        </w:rPr>
        <w:t xml:space="preserve">iznosu </w:t>
      </w:r>
      <w:r w:rsidR="0067738A">
        <w:rPr>
          <w:bCs/>
        </w:rPr>
        <w:t>40</w:t>
      </w:r>
      <w:r w:rsidR="00F233F5">
        <w:rPr>
          <w:bCs/>
        </w:rPr>
        <w:t>,00 kn</w:t>
      </w:r>
      <w:r w:rsidR="001B5040">
        <w:rPr>
          <w:bCs/>
        </w:rPr>
        <w:t xml:space="preserve"> (</w:t>
      </w:r>
      <w:r w:rsidR="00803446">
        <w:rPr>
          <w:bCs/>
        </w:rPr>
        <w:t>20</w:t>
      </w:r>
      <w:r w:rsidR="001B5040">
        <w:rPr>
          <w:bCs/>
        </w:rPr>
        <w:t xml:space="preserve"> km </w:t>
      </w:r>
      <w:r w:rsidR="00803446">
        <w:rPr>
          <w:bCs/>
        </w:rPr>
        <w:t xml:space="preserve">x </w:t>
      </w:r>
      <w:r w:rsidR="001B5040">
        <w:rPr>
          <w:bCs/>
        </w:rPr>
        <w:t xml:space="preserve">2,00 kn), </w:t>
      </w:r>
      <w:r w:rsidR="00803446">
        <w:rPr>
          <w:bCs/>
        </w:rPr>
        <w:t xml:space="preserve">trošak poštarine u iznosu </w:t>
      </w:r>
      <w:r w:rsidR="0067738A">
        <w:rPr>
          <w:bCs/>
        </w:rPr>
        <w:t xml:space="preserve">9,50 kn, </w:t>
      </w:r>
      <w:r w:rsidR="00803446">
        <w:rPr>
          <w:bCs/>
        </w:rPr>
        <w:t>trošak izdavanja potvrde iz službene evide</w:t>
      </w:r>
      <w:r w:rsidR="0067738A">
        <w:rPr>
          <w:bCs/>
        </w:rPr>
        <w:t xml:space="preserve">ncije vozila u iznosu 17,94 kn i </w:t>
      </w:r>
      <w:r w:rsidR="00803446">
        <w:rPr>
          <w:bCs/>
        </w:rPr>
        <w:t>t</w:t>
      </w:r>
      <w:r w:rsidR="001B5040">
        <w:rPr>
          <w:bCs/>
        </w:rPr>
        <w:t xml:space="preserve">rošak parkirne naknade u iznosu </w:t>
      </w:r>
      <w:r w:rsidR="0067738A">
        <w:rPr>
          <w:bCs/>
        </w:rPr>
        <w:t>25</w:t>
      </w:r>
      <w:r w:rsidR="001B5040">
        <w:rPr>
          <w:bCs/>
        </w:rPr>
        <w:t>,00 kn</w:t>
      </w:r>
      <w:r w:rsidR="00803446">
        <w:rPr>
          <w:bCs/>
        </w:rPr>
        <w:t xml:space="preserve">. </w:t>
      </w:r>
      <w:r w:rsidR="001B5040">
        <w:rPr>
          <w:bCs/>
        </w:rPr>
        <w:t xml:space="preserve">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B7484B">
        <w:t>2., 3. i 6.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7738A">
        <w:t>02. srpnja</w:t>
      </w:r>
      <w:r w:rsidR="00803446">
        <w:t xml:space="preserve"> 2018</w:t>
      </w:r>
      <w:r w:rsidR="00F87FDE">
        <w:t>. godine</w:t>
      </w:r>
    </w:p>
    <w:p w:rsidRDefault="006268A4" w:rsidP="00035363" w:rsidR="0094766D" w:rsidRPr="00F233F5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  <w:r w:rsidR="00035363">
        <w:t xml:space="preserve"> </w:t>
      </w:r>
    </w:p>
    <w:p w:rsidRDefault="00674FF3" w:rsidP="00C540B1" w:rsidR="00674FF3" w:rsidRPr="00F233F5">
      <w:pPr>
        <w:jc w:val="right"/>
        <w:rPr>
          <w:sz w:val="28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803446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1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67738A">
      <w:t>520</w:t>
    </w:r>
    <w:r w:rsidR="0076478A">
      <w:t>/17-</w:t>
    </w:r>
    <w:r w:rsidR="0067738A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5363"/>
    <w:rsid w:val="000A78B5"/>
    <w:rsid w:val="000E4805"/>
    <w:rsid w:val="00137298"/>
    <w:rsid w:val="001937F7"/>
    <w:rsid w:val="001B5040"/>
    <w:rsid w:val="001E3B77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771A5"/>
    <w:rsid w:val="005B64E7"/>
    <w:rsid w:val="005F450A"/>
    <w:rsid w:val="006268A4"/>
    <w:rsid w:val="00674FF3"/>
    <w:rsid w:val="0067738A"/>
    <w:rsid w:val="0076478A"/>
    <w:rsid w:val="007863DC"/>
    <w:rsid w:val="00803446"/>
    <w:rsid w:val="00850331"/>
    <w:rsid w:val="008B6081"/>
    <w:rsid w:val="008D25AF"/>
    <w:rsid w:val="0094766D"/>
    <w:rsid w:val="0095082E"/>
    <w:rsid w:val="009A5E54"/>
    <w:rsid w:val="009E169F"/>
    <w:rsid w:val="009F3C0A"/>
    <w:rsid w:val="00A50178"/>
    <w:rsid w:val="00A52130"/>
    <w:rsid w:val="00A76FB2"/>
    <w:rsid w:val="00AA5EB7"/>
    <w:rsid w:val="00AD3E2E"/>
    <w:rsid w:val="00B032AC"/>
    <w:rsid w:val="00B055D9"/>
    <w:rsid w:val="00B44DF3"/>
    <w:rsid w:val="00B60DCD"/>
    <w:rsid w:val="00B671D8"/>
    <w:rsid w:val="00B7484B"/>
    <w:rsid w:val="00BA591A"/>
    <w:rsid w:val="00C540B1"/>
    <w:rsid w:val="00C65432"/>
    <w:rsid w:val="00CA01D0"/>
    <w:rsid w:val="00CB0C14"/>
    <w:rsid w:val="00CC57E2"/>
    <w:rsid w:val="00D771D7"/>
    <w:rsid w:val="00DA61D2"/>
    <w:rsid w:val="00E128BC"/>
    <w:rsid w:val="00E578C6"/>
    <w:rsid w:val="00E94762"/>
    <w:rsid w:val="00EF5918"/>
    <w:rsid w:val="00F00796"/>
    <w:rsid w:val="00F233F5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1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771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1A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1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771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1A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FAMILY CAFFE j.d.o.o.</izvorni_sadrzaj>
    <derivirana_varijabla naziv="DomainObject.Predmet.ProtustrankaFormated_1">  FAMILY CAFFE j.d.o.o.</derivirana_varijabla>
  </DomainObject.Predmet.ProtustrankaFormated>
  <DomainObject.Predmet.ProtustrankaFormatedOIB>
    <izvorni_sadrzaj>  FAMILY CAFFE j.d.o.o., OIB 24862628221</izvorni_sadrzaj>
    <derivirana_varijabla naziv="DomainObject.Predmet.ProtustrankaFormatedOIB_1">  FAMILY CAFFE j.d.o.o., OIB 24862628221</derivirana_varijabla>
  </DomainObject.Predmet.ProtustrankaFormatedOIB>
  <DomainObject.Predmet.ProtustrankaFormatedWithAdress>
    <izvorni_sadrzaj> FAMILY CAFFE j.d.o.o., Dražičkih boraca 59, 51218 Dražice</izvorni_sadrzaj>
    <derivirana_varijabla naziv="DomainObject.Predmet.ProtustrankaFormatedWithAdress_1"> FAMILY CAFFE j.d.o.o., Dražičkih boraca 59, 51218 Dražice</derivirana_varijabla>
  </DomainObject.Predmet.ProtustrankaFormatedWithAdress>
  <DomainObject.Predmet.ProtustrankaFormatedWithAdressOIB>
    <izvorni_sadrzaj> FAMILY CAFFE j.d.o.o., OIB 24862628221, Dražičkih boraca 59, 51218 Dražice</izvorni_sadrzaj>
    <derivirana_varijabla naziv="DomainObject.Predmet.ProtustrankaFormatedWithAdressOIB_1"> FAMILY CAFFE j.d.o.o., OIB 24862628221, Dražičkih boraca 59, 51218 Dražice</derivirana_varijabla>
  </DomainObject.Predmet.ProtustrankaFormatedWithAdressOIB>
  <DomainObject.Predmet.ProtustrankaWithAdress>
    <izvorni_sadrzaj>FAMILY CAFFE j.d.o.o. Dražičkih boraca 59, 51218 Dražice</izvorni_sadrzaj>
    <derivirana_varijabla naziv="DomainObject.Predmet.ProtustrankaWithAdress_1">FAMILY CAFFE j.d.o.o. Dražičkih boraca 59, 51218 Dražice</derivirana_varijabla>
  </DomainObject.Predmet.ProtustrankaWithAdress>
  <DomainObject.Predmet.ProtustrankaWithAdressOIB>
    <izvorni_sadrzaj>FAMILY CAFFE j.d.o.o., OIB 24862628221, Dražičkih boraca 59, 51218 Dražice</izvorni_sadrzaj>
    <derivirana_varijabla naziv="DomainObject.Predmet.ProtustrankaWithAdressOIB_1">FAMILY CAFFE j.d.o.o., OIB 24862628221, Dražičkih boraca 59, 51218 Dražice</derivirana_varijabla>
  </DomainObject.Predmet.ProtustrankaWithAdressOIB>
  <DomainObject.Predmet.ProtustrankaNazivFormated>
    <izvorni_sadrzaj>FAMILY CAFFE j.d.o.o.</izvorni_sadrzaj>
    <derivirana_varijabla naziv="DomainObject.Predmet.ProtustrankaNazivFormated_1">FAMILY CAFFE j.d.o.o.</derivirana_varijabla>
  </DomainObject.Predmet.ProtustrankaNazivFormated>
  <DomainObject.Predmet.ProtustrankaNazivFormatedOIB>
    <izvorni_sadrzaj>FAMILY CAFFE j.d.o.o., OIB 24862628221</izvorni_sadrzaj>
    <derivirana_varijabla naziv="DomainObject.Predmet.ProtustrankaNazivFormatedOIB_1">FAMILY CAFFE j.d.o.o., OIB 24862628221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FAMILY CAFFE j.d.o.o.</item>
    </izvorni_sadrzaj>
    <derivirana_varijabla naziv="DomainObject.Predmet.ProtuStrankaListFormated_1">
      <item>FAMILY CAFFE j.d.o.o.</item>
    </derivirana_varijabla>
  </DomainObject.Predmet.ProtuStrankaListFormated>
  <DomainObject.Predmet.ProtuStrankaListFormatedOIB>
    <izvorni_sadrzaj>
      <item>FAMILY CAFFE j.d.o.o., OIB 24862628221</item>
    </izvorni_sadrzaj>
    <derivirana_varijabla naziv="DomainObject.Predmet.ProtuStrankaListFormatedOIB_1">
      <item>FAMILY CAFFE j.d.o.o., OIB 24862628221</item>
    </derivirana_varijabla>
  </DomainObject.Predmet.ProtuStrankaListFormatedOIB>
  <DomainObject.Predmet.ProtuStrankaListFormatedWithAdress>
    <izvorni_sadrzaj>
      <item>FAMILY CAFFE j.d.o.o., Dražičkih boraca 59, 51218 Dražice</item>
    </izvorni_sadrzaj>
    <derivirana_varijabla naziv="DomainObject.Predmet.ProtuStrankaListFormatedWithAdress_1">
      <item>FAMILY CAFFE j.d.o.o., Dražičkih boraca 59, 51218 Dražice</item>
    </derivirana_varijabla>
  </DomainObject.Predmet.ProtuStrankaListFormatedWithAdress>
  <DomainObject.Predmet.ProtuStrankaListFormatedWithAdressOIB>
    <izvorni_sadrzaj>
      <item>FAMILY CAFFE j.d.o.o., OIB 24862628221, Dražičkih boraca 59, 51218 Dražice</item>
    </izvorni_sadrzaj>
    <derivirana_varijabla naziv="DomainObject.Predmet.ProtuStrankaListFormatedWithAdressOIB_1">
      <item>FAMILY CAFFE j.d.o.o., OIB 24862628221, Dražičkih boraca 59, 51218 Dražice</item>
    </derivirana_varijabla>
  </DomainObject.Predmet.ProtuStrankaListFormatedWithAdressOIB>
  <DomainObject.Predmet.ProtuStrankaListNazivFormated>
    <izvorni_sadrzaj>
      <item>FAMILY CAFFE j.d.o.o.</item>
    </izvorni_sadrzaj>
    <derivirana_varijabla naziv="DomainObject.Predmet.ProtuStrankaListNazivFormated_1">
      <item>FAMILY CAFFE j.d.o.o.</item>
    </derivirana_varijabla>
  </DomainObject.Predmet.ProtuStrankaListNazivFormated>
  <DomainObject.Predmet.ProtuStrankaListNazivFormatedOIB>
    <izvorni_sadrzaj>
      <item>FAMILY CAFFE j.d.o.o., OIB 24862628221</item>
    </izvorni_sadrzaj>
    <derivirana_varijabla naziv="DomainObject.Predmet.ProtuStrankaListNazivFormatedOIB_1">
      <item>FAMILY CAFFE j.d.o.o., OIB 24862628221</item>
    </derivirana_varijabla>
  </DomainObject.Predmet.ProtuStrankaListNazivFormatedOIB>
  <DomainObject.Predmet.OstaliListFormated>
    <izvorni_sadrzaj>
      <item>Ivona Petrović</item>
    </izvorni_sadrzaj>
    <derivirana_varijabla naziv="DomainObject.Predmet.OstaliListFormated_1">
      <item>Ivona Petrović</item>
    </derivirana_varijabla>
  </DomainObject.Predmet.OstaliListFormated>
  <DomainObject.Predmet.OstaliListFormatedOIB>
    <izvorni_sadrzaj>
      <item>Ivona Petrović, OIB 14405129664</item>
    </izvorni_sadrzaj>
    <derivirana_varijabla naziv="DomainObject.Predmet.OstaliListFormatedOIB_1">
      <item>Ivona Petrović, OIB 14405129664</item>
    </derivirana_varijabla>
  </DomainObject.Predmet.OstaliListFormatedOIB>
  <DomainObject.Predmet.OstaliListFormatedWithAdress>
    <izvorni_sadrzaj>
      <item>Ivona Petrović, Umelice 47, 51218 Buzdohanj</item>
    </izvorni_sadrzaj>
    <derivirana_varijabla naziv="DomainObject.Predmet.OstaliListFormatedWithAdress_1">
      <item>Ivona Petrović, Umelice 47, 51218 Buzdohanj</item>
    </derivirana_varijabla>
  </DomainObject.Predmet.OstaliListFormatedWithAdress>
  <DomainObject.Predmet.OstaliListFormatedWithAdressOIB>
    <izvorni_sadrzaj>
      <item>Ivona Petrović, OIB 14405129664, Umelice 47, 51218 Buzdohanj</item>
    </izvorni_sadrzaj>
    <derivirana_varijabla naziv="DomainObject.Predmet.OstaliListFormatedWithAdressOIB_1">
      <item>Ivona Petrović, OIB 14405129664, Umelice 47, 51218 Buzdohanj</item>
    </derivirana_varijabla>
  </DomainObject.Predmet.OstaliListFormatedWithAdressOIB>
  <DomainObject.Predmet.OstaliListNazivFormated>
    <izvorni_sadrzaj>
      <item>Ivona Petrović</item>
    </izvorni_sadrzaj>
    <derivirana_varijabla naziv="DomainObject.Predmet.OstaliListNazivFormated_1">
      <item>Ivona Petrović</item>
    </derivirana_varijabla>
  </DomainObject.Predmet.OstaliListNazivFormated>
  <DomainObject.Predmet.OstaliListNazivFormatedOIB>
    <izvorni_sadrzaj>
      <item>Ivona Petrović, OIB 14405129664</item>
    </izvorni_sadrzaj>
    <derivirana_varijabla naziv="DomainObject.Predmet.OstaliListNazivFormatedOIB_1">
      <item>Ivona Petrović, OIB 14405129664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FAMILY CAFFE j.d.o.o.</izvorni_sadrzaj>
    <derivirana_varijabla naziv="DomainObject.Predmet.ProtustrankaIDrugi_1">FAMILY CAFFE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FAMILY CAFFE j.d.o.o., OIB 24862628221, Dražičkih boraca 59, 51218 Dražice</izvorni_sadrzaj>
    <derivirana_varijabla naziv="DomainObject.Predmet.ProtustrankaIDrugiAdressOIB_1">FAMILY CAFFE j.d.o.o., OIB 24862628221, Dražičkih boraca 59,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St-520/2017-13</izvorni_sadrzaj>
    <derivirana_varijabla naziv="DomainObject.Predmet.OdlukaRjesenje.Oznaka_1">St-520/2017-13</derivirana_varijabla>
  </DomainObject.Predmet.OdlukaRjesenje.Oznaka>
  <DomainObject.Predmet.SudioniciListNaziv>
    <izvorni_sadrzaj>
      <item>FINA  Rijeka</item>
      <item>FAMILY CAFFE j.d.o.o.</item>
      <item>Ivona Petrović</item>
    </izvorni_sadrzaj>
    <derivirana_varijabla naziv="DomainObject.Predmet.SudioniciListNaziv_1">
      <item>FINA  Rijeka</item>
      <item>FAMILY CAFFE j.d.o.o.</item>
      <item>Ivona Petrović</item>
    </derivirana_varijabla>
  </DomainObject.Predmet.SudioniciListNaziv>
  <DomainObject.Predmet.SudioniciListAdressOIB>
    <izvorni_sadrzaj>
      <item>FINA  Rijeka, OIB 85821130368, Frana Kurelca 8,51000 Rijeka</item>
      <item>FAMILY CAFFE j.d.o.o., OIB 24862628221, Dražičkih boraca 59,51218 Dražice</item>
      <item>Ivona Petrović, OIB 14405129664, Umelice 47,51218 Buzdohanj</item>
    </izvorni_sadrzaj>
    <derivirana_varijabla naziv="DomainObject.Predmet.SudioniciListAdressOIB_1">
      <item>FINA  Rijeka, OIB 85821130368, Frana Kurelca 8,51000 Rijeka</item>
      <item>FAMILY CAFFE j.d.o.o., OIB 24862628221, Dražičkih boraca 59,51218 Dražice</item>
      <item>Ivona Petrović, OIB 14405129664, Umelice 47,51218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24862628221</item>
      <item>, OIB 14405129664</item>
    </izvorni_sadrzaj>
    <derivirana_varijabla naziv="DomainObject.Predmet.SudioniciListNazivOIB_1">
      <item>, OIB 85821130368</item>
      <item>, OIB 24862628221</item>
      <item>, OIB 14405129664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F78E7-B057-41DC-88E6-8B3C7B48A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2843</properties:Characters>
  <properties:Lines>72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2018-07-02T12:13:00Z</dcterms:created>
  <dc:creator>dcmelik</dc:creator>
  <cp:lastModifiedBy>Jasna Radulović</cp:lastModifiedBy>
  <cp:lastPrinted>2018-07-02T12:13:00Z</cp:lastPrinted>
  <dcterms:modified xmlns:xsi="http://www.w3.org/2001/XMLSchema-instance" xsi:type="dcterms:W3CDTF">2018-07-03T12:28:00Z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(520-17 nagrada i naknada fond HERLJEVIĆ.docx)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