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d7c0" w14:paraId="57ed7c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E5C4F">
        <w:rPr>
          <w:rFonts w:cs="Times New Roman" w:hAnsi="Times New Roman" w:ascii="Times New Roman"/>
          <w:b w:val="false"/>
          <w:sz w:val="24"/>
          <w:szCs w:val="24"/>
        </w:rPr>
        <w:t>51</w:t>
      </w:r>
      <w:r w:rsidR="00523D68">
        <w:rPr>
          <w:rFonts w:cs="Times New Roman" w:hAnsi="Times New Roman" w:ascii="Times New Roman"/>
          <w:b w:val="false"/>
          <w:sz w:val="24"/>
          <w:szCs w:val="24"/>
        </w:rPr>
        <w:t>6</w:t>
      </w:r>
      <w:r w:rsidR="002D3D0F">
        <w:rPr>
          <w:rFonts w:cs="Times New Roman" w:hAnsi="Times New Roman" w:ascii="Times New Roman"/>
          <w:b w:val="false"/>
          <w:sz w:val="24"/>
          <w:szCs w:val="24"/>
        </w:rPr>
        <w:t>6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523D68">
        <w:t>DURAGO TRADE d.o.o., Zagreb, Beethovenova 1, OIB: 34507568760</w:t>
      </w:r>
      <w:r w:rsidR="00E22F68">
        <w:t>,</w:t>
      </w:r>
      <w:r w:rsidR="004702FA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23D68" w:rsidRPr="00523D68">
        <w:t>DURAGO TRADE d.o.o., Zagreb, Beethovenova 1, OIB: 34507568760</w:t>
      </w:r>
      <w:r w:rsidR="00487E35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523D68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523D68" w:rsidRPr="00523D68">
        <w:t>DURAGO TRADE d.o.o., Zagreb, Beethovenova 1, OIB: 34507568760</w:t>
      </w:r>
      <w:r w:rsidR="006C4C3C">
        <w:t xml:space="preserve">, </w:t>
      </w:r>
      <w:r w:rsidR="00523D68">
        <w:t>Gordani Duraković, Velika Gorica, Slavka Kolara 70, OIB: 98976023605</w:t>
      </w:r>
      <w:r w:rsidR="002D3D0F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</w:t>
      </w:r>
      <w:r w:rsidR="002D3D0F">
        <w:rPr>
          <w:b/>
        </w:rPr>
        <w:t>1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2D3D0F">
        <w:rPr>
          <w:b/>
        </w:rPr>
        <w:t>9,</w:t>
      </w:r>
      <w:r w:rsidR="00523D68">
        <w:rPr>
          <w:b/>
        </w:rPr>
        <w:t>2</w:t>
      </w:r>
      <w:r w:rsidR="002D3D0F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E5C4F">
        <w:t>2</w:t>
      </w:r>
      <w:r w:rsidR="00523D68">
        <w:t>9</w:t>
      </w:r>
      <w:r w:rsidR="002E5C4F">
        <w:t>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523D68" w:rsidRPr="00523D68">
        <w:t>DURAGO TRADE d.o.o., Zagreb, Beethovenova 1, OIB: 34507568760</w:t>
      </w:r>
      <w:r w:rsidR="00704CD9">
        <w:t xml:space="preserve">, </w:t>
      </w:r>
      <w:r w:rsidR="004702FA">
        <w:t xml:space="preserve">temeljem čl. </w:t>
      </w:r>
      <w:r w:rsidR="00523D68">
        <w:t>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/>
    <w:p w:rsidRDefault="00D40766" w:rsidR="00D40766" w:rsidRPr="002365A1"/>
    <w:sectPr w:rsidSect="00A0682A" w:rsidR="00D40766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41F" w:rsidR="0034441F">
      <w:r>
        <w:separator/>
      </w:r>
    </w:p>
  </w:endnote>
  <w:endnote w:id="0" w:type="continuationSeparator">
    <w:p w:rsidRDefault="0034441F" w:rsidR="0034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41F" w:rsidR="0034441F">
      <w:r>
        <w:separator/>
      </w:r>
    </w:p>
  </w:footnote>
  <w:footnote w:id="0" w:type="continuationSeparator">
    <w:p w:rsidRDefault="0034441F" w:rsidR="00344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76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23D68">
      <w:rPr>
        <w:rFonts w:hAnsi="Verdana" w:ascii="Verdana"/>
        <w:b w:val="false"/>
        <w:sz w:val="24"/>
        <w:szCs w:val="24"/>
      </w:rPr>
      <w:t>5166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E30D1"/>
    <w:rsid w:val="003E78E9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B1855"/>
    <w:rsid w:val="004D66B2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46FA"/>
    <w:rsid w:val="005B4F2D"/>
    <w:rsid w:val="005C121F"/>
    <w:rsid w:val="005D705F"/>
    <w:rsid w:val="00607035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46272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0766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7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7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7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7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7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7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7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7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5166</izvorni_sadrzaj>
    <derivirana_varijabla naziv="DomainObject.Predmet.Broj_1">5166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St-5166/2016</izvorni_sadrzaj>
    <derivirana_varijabla naziv="DomainObject.Predmet.OznakaBroj_1">St-5166/2016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DURAGO TRADE d.o.o. zastupanog po punomoćniku Gordana Duraković</izvorni_sadrzaj>
    <derivirana_varijabla naziv="DomainObject.Predmet.ProtustrankaFormated_1">  DURAGO TRADE d.o.o. zastupanog po punomoćniku Gordana Duraković</derivirana_varijabla>
  </DomainObject.Predmet.ProtustrankaFormated>
  <DomainObject.Predmet.ProtustrankaFormatedOIB>
    <izvorni_sadrzaj>  DURAGO TRADE d.o.o., OIB 34507568760 zastupanog po punomoćniku Gordana Duraković</izvorni_sadrzaj>
    <derivirana_varijabla naziv="DomainObject.Predmet.ProtustrankaFormatedOIB_1">  DURAGO TRADE d.o.o., OIB 34507568760 zastupanog po punomoćniku Gordana Duraković</derivirana_varijabla>
  </DomainObject.Predmet.ProtustrankaFormatedOIB>
  <DomainObject.Predmet.ProtustrankaFormatedWithAdress>
    <izvorni_sadrzaj> DURAGO TRADE d.o.o., Beethovenova 1, 10000 Zagreb zastupanog po punomoćniku Gordana Duraković</izvorni_sadrzaj>
    <derivirana_varijabla naziv="DomainObject.Predmet.ProtustrankaFormatedWithAdress_1"> DURAGO TRADE d.o.o., Beethovenova 1, 10000 Zagreb zastupanog po punomoćniku Gordana Duraković</derivirana_varijabla>
  </DomainObject.Predmet.ProtustrankaFormatedWithAdress>
  <DomainObject.Predmet.ProtustrankaFormatedWithAdressOIB>
    <izvorni_sadrzaj> DURAGO TRADE d.o.o., OIB 34507568760, Beethovenova 1, 10000 Zagreb zastupanog po punomoćniku Gordana Duraković</izvorni_sadrzaj>
    <derivirana_varijabla naziv="DomainObject.Predmet.ProtustrankaFormatedWithAdressOIB_1"> DURAGO TRADE d.o.o., OIB 34507568760, Beethovenova 1, 10000 Zagreb zastupanog po punomoćniku Gordana Duraković</derivirana_varijabla>
  </DomainObject.Predmet.ProtustrankaFormatedWithAdressOIB>
  <DomainObject.Predmet.ProtustrankaWithAdress>
    <izvorni_sadrzaj>DURAGO TRADE d.o.o. Beethovenova 1, 10000 Zagreb</izvorni_sadrzaj>
    <derivirana_varijabla naziv="DomainObject.Predmet.ProtustrankaWithAdress_1">DURAGO TRADE d.o.o. Beethovenova 1, 10000 Zagreb</derivirana_varijabla>
  </DomainObject.Predmet.ProtustrankaWithAdress>
  <DomainObject.Predmet.ProtustrankaWithAdressOIB>
    <izvorni_sadrzaj>DURAGO TRADE d.o.o., OIB 34507568760, Beethovenova 1, 10000 Zagreb</izvorni_sadrzaj>
    <derivirana_varijabla naziv="DomainObject.Predmet.ProtustrankaWithAdressOIB_1">DURAGO TRADE d.o.o., OIB 34507568760, Beethovenova 1, 10000 Zagreb</derivirana_varijabla>
  </DomainObject.Predmet.ProtustrankaWithAdressOIB>
  <DomainObject.Predmet.ProtustrankaNazivFormated>
    <izvorni_sadrzaj>DURAGO TRADE d.o.o.</izvorni_sadrzaj>
    <derivirana_varijabla naziv="DomainObject.Predmet.ProtustrankaNazivFormated_1">DURAGO TRADE d.o.o.</derivirana_varijabla>
  </DomainObject.Predmet.ProtustrankaNazivFormated>
  <DomainObject.Predmet.ProtustrankaNazivFormatedOIB>
    <izvorni_sadrzaj>DURAGO TRADE d.o.o., OIB 34507568760</izvorni_sadrzaj>
    <derivirana_varijabla naziv="DomainObject.Predmet.ProtustrankaNazivFormatedOIB_1">DURAGO TRADE d.o.o., OIB 34507568760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DURAGO TRADE d.o.o. zastupanog po punomoćniku Gordana Duraković</item>
    </izvorni_sadrzaj>
    <derivirana_varijabla naziv="DomainObject.Predmet.ProtuStrankaListFormated_1">
      <item>DURAGO TRADE d.o.o. zastupanog po punomoćniku Gordana Duraković</item>
    </derivirana_varijabla>
  </DomainObject.Predmet.ProtuStrankaListFormated>
  <DomainObject.Predmet.ProtuStrankaListFormatedOIB>
    <izvorni_sadrzaj>
      <item>DURAGO TRADE d.o.o., OIB 34507568760 zastupanog po punomoćniku Gordana Duraković</item>
    </izvorni_sadrzaj>
    <derivirana_varijabla naziv="DomainObject.Predmet.ProtuStrankaListFormatedOIB_1">
      <item>DURAGO TRADE d.o.o., OIB 34507568760 zastupanog po punomoćniku Gordana Duraković</item>
    </derivirana_varijabla>
  </DomainObject.Predmet.ProtuStrankaListFormatedOIB>
  <DomainObject.Predmet.ProtuStrankaListFormatedWithAdress>
    <izvorni_sadrzaj>
      <item>DURAGO TRADE d.o.o., Beethovenova 1, 10000 Zagreb zastupanog po punomoćniku Gordana Duraković</item>
    </izvorni_sadrzaj>
    <derivirana_varijabla naziv="DomainObject.Predmet.ProtuStrankaListFormatedWithAdress_1">
      <item>DURAGO TRADE d.o.o., Beethovenova 1, 10000 Zagreb zastupanog po punomoćniku Gordana Duraković</item>
    </derivirana_varijabla>
  </DomainObject.Predmet.ProtuStrankaListFormatedWithAdress>
  <DomainObject.Predmet.ProtuStrankaListFormatedWithAdressOIB>
    <izvorni_sadrzaj>
      <item>DURAGO TRADE d.o.o., OIB 34507568760, Beethovenova 1, 10000 Zagreb zastupanog po punomoćniku Gordana Duraković</item>
    </izvorni_sadrzaj>
    <derivirana_varijabla naziv="DomainObject.Predmet.ProtuStrankaListFormatedWithAdressOIB_1">
      <item>DURAGO TRADE d.o.o., OIB 34507568760, Beethovenova 1, 10000 Zagreb zastupanog po punomoćniku Gordana Duraković</item>
    </derivirana_varijabla>
  </DomainObject.Predmet.ProtuStrankaListFormatedWithAdressOIB>
  <DomainObject.Predmet.ProtuStrankaListNazivFormated>
    <izvorni_sadrzaj>
      <item>DURAGO TRADE d.o.o.</item>
    </izvorni_sadrzaj>
    <derivirana_varijabla naziv="DomainObject.Predmet.ProtuStrankaListNazivFormated_1">
      <item>DURAGO TRADE d.o.o.</item>
    </derivirana_varijabla>
  </DomainObject.Predmet.ProtuStrankaListNazivFormated>
  <DomainObject.Predmet.ProtuStrankaListNazivFormatedOIB>
    <izvorni_sadrzaj>
      <item>DURAGO TRADE d.o.o., OIB 34507568760</item>
    </izvorni_sadrzaj>
    <derivirana_varijabla naziv="DomainObject.Predmet.ProtuStrankaListNazivFormatedOIB_1">
      <item>DURAGO TRADE d.o.o., OIB 34507568760</item>
    </derivirana_varijabla>
  </DomainObject.Predmet.ProtuStrankaListNazivFormatedOIB>
  <DomainObject.Predmet.OstaliListFormated>
    <izvorni_sadrzaj>
      <item>Gordana Duraković punomoćnik sudionika u postupku DURAGO TRADE d.o.o.</item>
    </izvorni_sadrzaj>
    <derivirana_varijabla naziv="DomainObject.Predmet.OstaliListFormated_1">
      <item>Gordana Duraković punomoćnik sudionika u postupku DURAGO TRADE d.o.o.</item>
    </derivirana_varijabla>
  </DomainObject.Predmet.OstaliListFormated>
  <DomainObject.Predmet.OstaliListFormatedOIB>
    <izvorni_sadrzaj>
      <item>Gordana Duraković, OIB 98976023605 punomoćnik sudionika u postupku DURAGO TRADE d.o.o.</item>
    </izvorni_sadrzaj>
    <derivirana_varijabla naziv="DomainObject.Predmet.OstaliListFormatedOIB_1">
      <item>Gordana Duraković, OIB 98976023605 punomoćnik sudionika u postupku DURAGO TRADE d.o.o.</item>
    </derivirana_varijabla>
  </DomainObject.Predmet.OstaliListFormatedOIB>
  <DomainObject.Predmet.OstaliListFormatedWithAdress>
    <izvorni_sadrzaj>
      <item>Gordana Duraković, Slavka Kolara 70, 10410 Velika Gorica punomoćnik sudionika u postupku DURAGO TRADE d.o.o.</item>
    </izvorni_sadrzaj>
    <derivirana_varijabla naziv="DomainObject.Predmet.OstaliListFormatedWithAdress_1">
      <item>Gordana Duraković, Slavka Kolara 70, 10410 Velika Gorica punomoćnik sudionika u postupku DURAGO TRADE d.o.o.</item>
    </derivirana_varijabla>
  </DomainObject.Predmet.OstaliListFormatedWithAdress>
  <DomainObject.Predmet.OstaliListFormatedWithAdressOIB>
    <izvorni_sadrzaj>
      <item>Gordana Duraković, OIB 98976023605, Slavka Kolara 70, 10410 Velika Gorica punomoćnik sudionika u postupku DURAGO TRADE d.o.o.</item>
    </izvorni_sadrzaj>
    <derivirana_varijabla naziv="DomainObject.Predmet.OstaliListFormatedWithAdressOIB_1">
      <item>Gordana Duraković, OIB 98976023605, Slavka Kolara 70, 10410 Velika Gorica punomoćnik sudionika u postupku DURAGO TRADE d.o.o.</item>
    </derivirana_varijabla>
  </DomainObject.Predmet.OstaliListFormatedWithAdressOIB>
  <DomainObject.Predmet.OstaliListNazivFormated>
    <izvorni_sadrzaj>
      <item>Gordana Duraković</item>
    </izvorni_sadrzaj>
    <derivirana_varijabla naziv="DomainObject.Predmet.OstaliListNazivFormated_1">
      <item>Gordana Duraković</item>
    </derivirana_varijabla>
  </DomainObject.Predmet.OstaliListNazivFormated>
  <DomainObject.Predmet.OstaliListNazivFormatedOIB>
    <izvorni_sadrzaj>
      <item>Gordana Duraković, OIB 98976023605</item>
    </izvorni_sadrzaj>
    <derivirana_varijabla naziv="DomainObject.Predmet.OstaliListNazivFormatedOIB_1">
      <item>Gordana Duraković, OIB 98976023605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DURAGO TRADE d.o.o.</izvorni_sadrzaj>
    <derivirana_varijabla naziv="DomainObject.Predmet.ProtustrankaIDrugi_1">DURAGO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DURAGO TRADE d.o.o., OIB 34507568760, Beethovenova 1, 10000 Zagreb</izvorni_sadrzaj>
    <derivirana_varijabla naziv="DomainObject.Predmet.ProtustrankaIDrugiAdressOIB_1">DURAGO TRADE d.o.o., OIB 34507568760, Beethovenova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DURAGO TRADE d.o.o.</item>
      <item>Gordana Duraković</item>
    </izvorni_sadrzaj>
    <derivirana_varijabla naziv="DomainObject.Predmet.SudioniciListNaziv_1">
      <item>FINA Regionalni centar Zagreb</item>
      <item>DURAGO TRADE d.o.o.</item>
      <item>Gordana Duraković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DURAGO TRADE d.o.o., OIB 34507568760, Beethovenova 1,10000 Zagreb</item>
      <item>Gordana Duraković, OIB 98976023605, Slavka Kolara 70,10410 Velika Gorica</item>
    </izvorni_sadrzaj>
    <derivirana_varijabla naziv="DomainObject.Predmet.SudioniciListAdressOIB_1">
      <item>FINA Regionalni centar Zagreb, OIB 85821130368, Trg svibanjskih žrtava 1995. 1,10000 Zagreb</item>
      <item>DURAGO TRADE d.o.o., OIB 34507568760, Beethovenova 1,10000 Zagreb</item>
      <item>Gordana Duraković, OIB 98976023605, Slavka Kolara 70,10410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34507568760</item>
      <item>, OIB 98976023605</item>
    </izvorni_sadrzaj>
    <derivirana_varijabla naziv="DomainObject.Predmet.SudioniciListNazivOIB_1">
      <item>, OIB 85821130368</item>
      <item>, OIB 34507568760</item>
      <item>, OIB 98976023605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FDE52-DC53-4A9C-BFB1-EFF2688F0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891</properties:Words>
  <properties:Characters>4633</properties:Characters>
  <properties:Lines>136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2017-10-20T11:13:00Z</dcterms:created>
  <dc:creator>Korisnik</dc:creator>
  <cp:lastModifiedBy>Draženka Prpić</cp:lastModifiedBy>
  <cp:lastPrinted>2017-10-20T11:13:00Z</cp:lastPrinted>
  <dcterms:modified xmlns:xsi="http://www.w3.org/2001/XMLSchema-instance" xsi:type="dcterms:W3CDTF">2017-10-20T11:13:00Z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