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7747e" w14:paraId="c07747e" w:rsidRDefault="00993A45" w:rsidP="00CB2F04" w:rsidR="00CB2F04" w:rsidRPr="00CB2F04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2F04" w:rsidP="00CB2F04" w:rsidR="00CB2F04" w:rsidRPr="00CB2F04">
      <w:pPr>
        <w:rPr>
          <w:bCs/>
        </w:rPr>
      </w:pPr>
      <w:r w:rsidRPr="00CB2F04">
        <w:t xml:space="preserve">   </w:t>
      </w:r>
      <w:r w:rsidRPr="00CB2F04">
        <w:rPr>
          <w:bCs/>
        </w:rPr>
        <w:t xml:space="preserve">REPUBLIKA HRVATSKA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TRGOVAČKI SUD U ZAGREBU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>Zagreb, Amruševa 2/II</w:t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</w:r>
      <w:r w:rsidRPr="00CB2F04">
        <w:rPr>
          <w:bCs/>
        </w:rPr>
        <w:tab/>
        <w:t>31-ST-</w:t>
      </w:r>
      <w:r w:rsidR="00A75197">
        <w:rPr>
          <w:bCs/>
        </w:rPr>
        <w:t>629/15</w:t>
      </w:r>
      <w:r w:rsidR="00764311">
        <w:rPr>
          <w:bCs/>
        </w:rPr>
        <w:t>-170</w:t>
      </w:r>
    </w:p>
    <w:p w:rsidRDefault="00CB2F04" w:rsidP="00CB2F04" w:rsidR="00CB2F04" w:rsidRPr="00CB2F04">
      <w:pPr>
        <w:rPr>
          <w:bCs/>
        </w:rPr>
      </w:pPr>
    </w:p>
    <w:p w:rsidRDefault="00CB2F04" w:rsidP="00CB2F04" w:rsidR="00CB2F04">
      <w:pPr>
        <w:tabs>
          <w:tab w:pos="7320" w:val="left"/>
        </w:tabs>
        <w:jc w:val="center"/>
        <w:rPr>
          <w:bCs/>
        </w:rPr>
      </w:pPr>
      <w:r w:rsidRPr="00CB2F04">
        <w:rPr>
          <w:bCs/>
        </w:rPr>
        <w:t xml:space="preserve">R E P U B L I K A    H R V A T S K A </w:t>
      </w:r>
    </w:p>
    <w:p w:rsidRDefault="00A75197" w:rsidP="00CB2F04" w:rsidR="00A75197" w:rsidRPr="00CB2F04">
      <w:pPr>
        <w:tabs>
          <w:tab w:pos="7320" w:val="left"/>
        </w:tabs>
        <w:jc w:val="center"/>
        <w:rPr>
          <w:bCs/>
        </w:rPr>
      </w:pPr>
      <w:r>
        <w:rPr>
          <w:bCs/>
        </w:rPr>
        <w:t xml:space="preserve">DOPUNSKO </w:t>
      </w:r>
    </w:p>
    <w:p w:rsidRDefault="00CB2F04" w:rsidP="00CB2F04" w:rsidR="00CB2F04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 xml:space="preserve">R J E Š E N J E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O </w:t>
      </w:r>
    </w:p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>DOSUDI</w:t>
      </w:r>
    </w:p>
    <w:p w:rsidRDefault="00CB2F04" w:rsidP="00CB2F04" w:rsidR="00CB2F04" w:rsidRPr="00CB2F04">
      <w:pPr>
        <w:jc w:val="center"/>
        <w:rPr>
          <w:bCs/>
        </w:rPr>
      </w:pPr>
    </w:p>
    <w:p w:rsidRDefault="00CB2F04" w:rsidP="00CB2F04" w:rsidR="003C202F">
      <w:r w:rsidRPr="00CB2F04">
        <w:rPr>
          <w:bCs/>
        </w:rPr>
        <w:tab/>
      </w:r>
      <w:r w:rsidRPr="00CB2F04">
        <w:t xml:space="preserve">TRGOVAČKI SUD U ZAGREBU po stečajnom sucu Nadi Kraljić  u stečajnom predmetu stečajnog dužnika </w:t>
      </w:r>
      <w:r w:rsidR="00F660C5" w:rsidRPr="00925FE6">
        <w:t>CARIN d.o.o.</w:t>
      </w:r>
      <w:r w:rsidR="00F660C5">
        <w:t xml:space="preserve"> – u stečaju,</w:t>
      </w:r>
      <w:r w:rsidR="00F660C5" w:rsidRPr="00925FE6">
        <w:t xml:space="preserve"> Zagreb, Oreškovićeva 1/a MBS: 080234626 OIB: 31515855722</w:t>
      </w:r>
      <w:r w:rsidR="00F660C5">
        <w:t xml:space="preserve"> </w:t>
      </w:r>
      <w:r w:rsidRPr="00CB2F04">
        <w:t>d</w:t>
      </w:r>
      <w:r w:rsidR="000335CE">
        <w:t>ana</w:t>
      </w:r>
      <w:r w:rsidR="00556550">
        <w:t xml:space="preserve"> </w:t>
      </w:r>
      <w:r w:rsidR="00A75197">
        <w:t>7</w:t>
      </w:r>
      <w:r w:rsidR="00F660C5">
        <w:t xml:space="preserve">. veljače 2017. </w:t>
      </w:r>
      <w:r w:rsidR="000335CE">
        <w:t xml:space="preserve">godine </w:t>
      </w:r>
    </w:p>
    <w:p w:rsidRDefault="00993A45" w:rsidP="00CB2F04" w:rsidR="00993A45" w:rsidRPr="00CB2F04"/>
    <w:p w:rsidRDefault="00CB2F04" w:rsidP="00CB2F04" w:rsidR="00CB2F04" w:rsidRPr="00CB2F04">
      <w:pPr>
        <w:jc w:val="center"/>
        <w:rPr>
          <w:bCs/>
        </w:rPr>
      </w:pPr>
      <w:r w:rsidRPr="00CB2F04">
        <w:rPr>
          <w:bCs/>
        </w:rPr>
        <w:t xml:space="preserve">r i j e š i o   j e </w:t>
      </w:r>
    </w:p>
    <w:p w:rsidRDefault="00CB2F04" w:rsidP="00CB2F04" w:rsidR="00CB2F04" w:rsidRPr="00CB2F04">
      <w:pPr>
        <w:rPr>
          <w:bCs/>
        </w:rPr>
      </w:pPr>
      <w:r w:rsidRPr="00CB2F04">
        <w:rPr>
          <w:bCs/>
        </w:rPr>
        <w:tab/>
      </w:r>
      <w:r w:rsidRPr="00CB2F04">
        <w:rPr>
          <w:bCs/>
        </w:rPr>
        <w:tab/>
      </w:r>
      <w:r w:rsidRPr="00CB2F04">
        <w:t xml:space="preserve"> </w:t>
      </w:r>
    </w:p>
    <w:p w:rsidRDefault="00A75197" w:rsidP="00835479" w:rsidR="00556550">
      <w:pPr>
        <w:ind w:firstLine="708"/>
        <w:rPr>
          <w:bCs/>
        </w:rPr>
      </w:pPr>
      <w:r>
        <w:rPr>
          <w:bCs/>
        </w:rPr>
        <w:t xml:space="preserve">Rješenje o dosudi broj St-629/15-168 od 6. veljače 2017. godine dopunjuje se sa točkom IX koja glasi: </w:t>
      </w:r>
    </w:p>
    <w:p w:rsidRDefault="00A75197" w:rsidP="00835479" w:rsidR="00A75197">
      <w:pPr>
        <w:ind w:firstLine="708"/>
      </w:pPr>
      <w:r>
        <w:t>"IX</w:t>
      </w:r>
      <w:r>
        <w:tab/>
        <w:t>Nakon pravomoćnosti rješenja o dosudi te nakon što kupovnina bude položena, u zemljišnim knjigama prigodom upisa prava vlasništva kupca Željka Trivunčevića određuje se upisati i založno pravo na nekretninama iz točke I ovog rješenja, a radi osiguranja tražbine po osnovi kredita u korist davatelja kredita u skladu sa Sporazumom o osiguranju. Upis založnog prava zemljišno knjižni sud će obaviti na temelju pravomoćnog rješenja o dosudi i potvrde ovog suda da je kupovnina položena."</w:t>
      </w:r>
    </w:p>
    <w:p w:rsidRDefault="00A75197" w:rsidP="00835479" w:rsidR="00A75197" w:rsidRPr="00CB2F04">
      <w:pPr>
        <w:ind w:firstLine="708"/>
      </w:pPr>
    </w:p>
    <w:p w:rsidRDefault="003035B6" w:rsidP="003035B6" w:rsidR="003035B6" w:rsidRPr="00CB2F04">
      <w:pPr>
        <w:pStyle w:val="Naslov1"/>
        <w:rPr>
          <w:rFonts w:cs="Times New Roman" w:hAnsi="Times New Roman" w:ascii="Times New Roman"/>
          <w:b w:val="false"/>
        </w:rPr>
      </w:pPr>
      <w:r w:rsidRPr="00CB2F04">
        <w:rPr>
          <w:rFonts w:cs="Times New Roman" w:hAnsi="Times New Roman" w:ascii="Times New Roman"/>
          <w:b w:val="false"/>
        </w:rPr>
        <w:t>Obrazloženje</w:t>
      </w:r>
    </w:p>
    <w:p w:rsidRDefault="003035B6" w:rsidP="00A75197" w:rsidR="003035B6">
      <w:pPr>
        <w:rPr>
          <w:bCs/>
        </w:rPr>
      </w:pPr>
    </w:p>
    <w:p w:rsidRDefault="00A75197" w:rsidP="00A75197" w:rsidR="00A75197">
      <w:pPr>
        <w:rPr>
          <w:bCs/>
        </w:rPr>
      </w:pPr>
      <w:r>
        <w:rPr>
          <w:bCs/>
        </w:rPr>
        <w:tab/>
      </w:r>
      <w:r w:rsidR="00202EF9">
        <w:rPr>
          <w:bCs/>
        </w:rPr>
        <w:t xml:space="preserve">Na ročištu za </w:t>
      </w:r>
      <w:r w:rsidR="00624E25">
        <w:rPr>
          <w:bCs/>
        </w:rPr>
        <w:t xml:space="preserve">dražbu održanom dana 23. siječnja 2017. godine kupac Željko Trivunčević je izjavio da </w:t>
      </w:r>
      <w:r w:rsidR="00764311">
        <w:rPr>
          <w:bCs/>
        </w:rPr>
        <w:t>nekretninu</w:t>
      </w:r>
      <w:r w:rsidR="00624E25">
        <w:rPr>
          <w:bCs/>
        </w:rPr>
        <w:t xml:space="preserve"> koja je predmet prodaje kupuje djelomično kreditom banke. </w:t>
      </w:r>
    </w:p>
    <w:p w:rsidRDefault="00624E25" w:rsidP="00015813" w:rsidR="003035B6" w:rsidRPr="00764311">
      <w:pPr>
        <w:rPr>
          <w:bCs/>
        </w:rPr>
      </w:pPr>
      <w:r>
        <w:rPr>
          <w:bCs/>
        </w:rPr>
        <w:tab/>
        <w:t xml:space="preserve">Kako je u rješenju o dosudi od 6. veljače 2017. godine propušteno navesti da se nekretnina djelomično kupuje kreditom banke, valjalo je isto rješenje dopuniti </w:t>
      </w:r>
      <w:r w:rsidR="00764311">
        <w:rPr>
          <w:bCs/>
        </w:rPr>
        <w:t xml:space="preserve">temeljem čl. 339 st. 1 u vezi sa čl. 10 Stečajnog zakona točkom IX, a koja se temelji na odredbi  čl. 109 st. 1 Ovršnog zakona. </w:t>
      </w:r>
    </w:p>
    <w:p w:rsidRDefault="003035B6" w:rsidP="009D5F14" w:rsidR="003035B6" w:rsidRPr="00CB2F04">
      <w:pPr>
        <w:jc w:val="center"/>
      </w:pPr>
      <w:r w:rsidRPr="00CB2F04">
        <w:t xml:space="preserve">U Zagrebu, </w:t>
      </w:r>
      <w:r w:rsidR="00A75197">
        <w:t>7</w:t>
      </w:r>
      <w:r w:rsidR="00015813">
        <w:t>. veljače 2017.</w:t>
      </w:r>
      <w:r w:rsidR="00FE0B30">
        <w:t xml:space="preserve"> </w:t>
      </w:r>
      <w:r w:rsidR="00996E1D">
        <w:t xml:space="preserve"> </w:t>
      </w:r>
      <w:r w:rsidR="00180B16">
        <w:t xml:space="preserve">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 xml:space="preserve">SUDAC </w:t>
      </w:r>
    </w:p>
    <w:p w:rsidRDefault="003035B6" w:rsidP="0040058C" w:rsidR="003035B6" w:rsidRPr="00CB2F04">
      <w:pPr>
        <w:jc w:val="both"/>
      </w:pP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</w:r>
      <w:r w:rsidRPr="00CB2F04">
        <w:tab/>
        <w:t>Nada Kraljić</w:t>
      </w:r>
      <w:r w:rsidR="009D5F14">
        <w:t>,v.r.</w:t>
      </w:r>
    </w:p>
    <w:p w:rsidRDefault="003035B6" w:rsidP="0040058C" w:rsidR="003035B6" w:rsidRPr="00CB2F04">
      <w:pPr>
        <w:jc w:val="both"/>
        <w:rPr>
          <w:bCs/>
        </w:rPr>
      </w:pPr>
      <w:r w:rsidRPr="00CB2F04">
        <w:rPr>
          <w:bCs/>
        </w:rPr>
        <w:t xml:space="preserve">POUKA O PRAVNOM LIJEKU: </w:t>
      </w:r>
    </w:p>
    <w:p w:rsidRDefault="003035B6" w:rsidP="00B13A86" w:rsidR="00413FF6">
      <w:pPr>
        <w:jc w:val="both"/>
      </w:pPr>
      <w:r w:rsidRPr="00CB2F04">
        <w:t>Protiv ovog rješenja nezadovoljna stranka može uložiti žalbu Visokom trgovačkom sudu Republike Hrvatske u roku od 8 dana po primitku rješenja, a ulaže se putem ovog suda u 3 primjerka</w:t>
      </w:r>
    </w:p>
    <w:p w:rsidRDefault="009D5F14" w:rsidR="009D5F1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9D5F14" w:rsidP="009D5F14" w:rsidR="00AE6E6F" w:rsidRPr="00CB2F04">
      <w:pPr>
        <w:ind w:firstLine="708" w:left="5664"/>
      </w:pPr>
      <w:r>
        <w:t>Vinka Mihalinčić</w:t>
      </w:r>
    </w:p>
    <w:p w:rsidRDefault="009313A3" w:rsidP="003035B6" w:rsidR="009313A3" w:rsidRPr="00CB2F04">
      <w:pPr>
        <w:ind w:left="360"/>
      </w:pPr>
    </w:p>
    <w:sectPr w:rsidSect="0019380A" w:rsidR="009313A3" w:rsidRPr="00CB2F0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30B" w:rsidR="0063230B">
      <w:r>
        <w:separator/>
      </w:r>
    </w:p>
  </w:endnote>
  <w:endnote w:id="0" w:type="continuationSeparator">
    <w:p w:rsidRDefault="0063230B" w:rsidR="00632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30B" w:rsidR="0063230B">
      <w:r>
        <w:separator/>
      </w:r>
    </w:p>
  </w:footnote>
  <w:footnote w:id="0" w:type="continuationSeparator">
    <w:p w:rsidRDefault="0063230B" w:rsidR="006323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EC03E8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67C9" w:rsidR="00D167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67C9" w:rsidP="00DF4E91" w:rsidR="00D167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5F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67C9" w:rsidR="00D167C9" w:rsidRPr="000335CE">
    <w:pPr>
      <w:pStyle w:val="Zaglavlje"/>
    </w:pPr>
    <w:r w:rsidRPr="000335CE">
      <w:t xml:space="preserve">                                                                                                                  31-ST-</w:t>
    </w:r>
    <w:r w:rsidR="00764311">
      <w:t>629/15-170</w:t>
    </w:r>
    <w:r w:rsidRPr="000335CE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757C"/>
    <w:multiLevelType w:val="hybridMultilevel"/>
    <w:tmpl w:val="72BAB676"/>
    <w:lvl w:tplc="D07480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E74358"/>
    <w:multiLevelType w:val="hybridMultilevel"/>
    <w:tmpl w:val="0DF4959A"/>
    <w:lvl w:tplc="4B405D20" w:ilvl="0">
      <w:start w:val="4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7C6E47"/>
    <w:multiLevelType w:val="hybridMultilevel"/>
    <w:tmpl w:val="C628A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CDFCB672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D60D31"/>
    <w:multiLevelType w:val="hybridMultilevel"/>
    <w:tmpl w:val="4A0868DC"/>
    <w:lvl w:tplc="6B2E354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D583576"/>
    <w:multiLevelType w:val="hybridMultilevel"/>
    <w:tmpl w:val="C0783C6C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F9C2837"/>
    <w:multiLevelType w:val="hybridMultilevel"/>
    <w:tmpl w:val="661A856C"/>
    <w:lvl w:tplc="A4F4B9D4" w:ilvl="0">
      <w:start w:val="1"/>
      <w:numFmt w:val="decimal"/>
      <w:lvlText w:val="%1."/>
      <w:lvlJc w:val="left"/>
      <w:pPr>
        <w:tabs>
          <w:tab w:pos="975" w:val="num"/>
        </w:tabs>
        <w:ind w:hanging="435" w:left="975"/>
      </w:pPr>
      <w:rPr>
        <w:rFonts w:hint="default"/>
      </w:rPr>
    </w:lvl>
    <w:lvl w:tplc="F2D0CBF6" w:ilvl="1">
      <w:start w:val="6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3A83EBC"/>
    <w:multiLevelType w:val="hybridMultilevel"/>
    <w:tmpl w:val="797E5304"/>
    <w:lvl w:tplc="25D26D9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6AF69E1"/>
    <w:multiLevelType w:val="hybridMultilevel"/>
    <w:tmpl w:val="34D4FB44"/>
    <w:lvl w:tplc="40AEE7DA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7894DF2"/>
    <w:multiLevelType w:val="hybridMultilevel"/>
    <w:tmpl w:val="5D169FA0"/>
    <w:lvl w:tplc="B2CA6A38" w:ilvl="0">
      <w:numFmt w:val="bullet"/>
      <w:lvlText w:val="-"/>
      <w:lvlJc w:val="left"/>
      <w:pPr>
        <w:ind w:hanging="360" w:left="189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1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3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5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7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9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1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3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56"/>
      </w:pPr>
      <w:rPr>
        <w:rFonts w:hAnsi="Wingdings" w:ascii="Wingdings" w:hint="default"/>
      </w:rPr>
    </w:lvl>
  </w:abstractNum>
  <w:abstractNum w:abstractNumId="10">
    <w:nsid w:val="72B30DD7"/>
    <w:multiLevelType w:val="hybridMultilevel"/>
    <w:tmpl w:val="A5180372"/>
    <w:lvl w:tplc="B9AA352E" w:ilvl="0">
      <w:start w:val="6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781C27DA"/>
    <w:multiLevelType w:val="hybridMultilevel"/>
    <w:tmpl w:val="DEB8B8EC"/>
    <w:lvl w:tplc="AA9E1068" w:ilvl="0">
      <w:start w:val="3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9BE4479"/>
    <w:multiLevelType w:val="hybridMultilevel"/>
    <w:tmpl w:val="37D67D1C"/>
    <w:lvl w:tplc="2F6CA13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8"/>
  </w:num>
  <w:num w:numId="9">
    <w:abstractNumId w:val="1"/>
  </w:num>
  <w:num w:numId="10">
    <w:abstractNumId w:val="12"/>
  </w:num>
  <w:num w:numId="11">
    <w:abstractNumId w:val="11"/>
  </w:num>
  <w:num w:numId="12">
    <w:abstractNumId w:val="10"/>
  </w:num>
  <w:num w:numId="13">
    <w:abstractNumId w:val="2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4E14"/>
    <w:rsid w:val="00005D5A"/>
    <w:rsid w:val="00005E12"/>
    <w:rsid w:val="00011807"/>
    <w:rsid w:val="00011AF3"/>
    <w:rsid w:val="00015813"/>
    <w:rsid w:val="000335CE"/>
    <w:rsid w:val="00042C1C"/>
    <w:rsid w:val="0008047D"/>
    <w:rsid w:val="00083C00"/>
    <w:rsid w:val="00090B4D"/>
    <w:rsid w:val="00096A17"/>
    <w:rsid w:val="000E02E5"/>
    <w:rsid w:val="000F4489"/>
    <w:rsid w:val="00116E0B"/>
    <w:rsid w:val="00117AC1"/>
    <w:rsid w:val="0012472C"/>
    <w:rsid w:val="00124D98"/>
    <w:rsid w:val="00165263"/>
    <w:rsid w:val="00174D26"/>
    <w:rsid w:val="00180B16"/>
    <w:rsid w:val="0019380A"/>
    <w:rsid w:val="001C0E98"/>
    <w:rsid w:val="001C50E4"/>
    <w:rsid w:val="001D4723"/>
    <w:rsid w:val="001E0A1A"/>
    <w:rsid w:val="001E0B8C"/>
    <w:rsid w:val="001E0F72"/>
    <w:rsid w:val="001F4CC6"/>
    <w:rsid w:val="001F5771"/>
    <w:rsid w:val="00202EF9"/>
    <w:rsid w:val="002076D3"/>
    <w:rsid w:val="0023358E"/>
    <w:rsid w:val="00242423"/>
    <w:rsid w:val="00244E14"/>
    <w:rsid w:val="002512D8"/>
    <w:rsid w:val="002705F8"/>
    <w:rsid w:val="00286EAB"/>
    <w:rsid w:val="002A0A67"/>
    <w:rsid w:val="002A325E"/>
    <w:rsid w:val="002F6266"/>
    <w:rsid w:val="003035B6"/>
    <w:rsid w:val="003566AE"/>
    <w:rsid w:val="003606B6"/>
    <w:rsid w:val="003658CF"/>
    <w:rsid w:val="003816FC"/>
    <w:rsid w:val="00391423"/>
    <w:rsid w:val="00395ECE"/>
    <w:rsid w:val="003A4375"/>
    <w:rsid w:val="003B6D7D"/>
    <w:rsid w:val="003C10AB"/>
    <w:rsid w:val="003C202F"/>
    <w:rsid w:val="003D7403"/>
    <w:rsid w:val="003E58DC"/>
    <w:rsid w:val="0040058C"/>
    <w:rsid w:val="004027DD"/>
    <w:rsid w:val="00413FF6"/>
    <w:rsid w:val="00430CBC"/>
    <w:rsid w:val="0043166D"/>
    <w:rsid w:val="004323E4"/>
    <w:rsid w:val="004459B0"/>
    <w:rsid w:val="00473B78"/>
    <w:rsid w:val="004870A8"/>
    <w:rsid w:val="004B3152"/>
    <w:rsid w:val="004C6F91"/>
    <w:rsid w:val="004D1B4B"/>
    <w:rsid w:val="004E2EF3"/>
    <w:rsid w:val="00500BE4"/>
    <w:rsid w:val="00507147"/>
    <w:rsid w:val="00514AAE"/>
    <w:rsid w:val="00523CF2"/>
    <w:rsid w:val="00556550"/>
    <w:rsid w:val="00563974"/>
    <w:rsid w:val="00572E85"/>
    <w:rsid w:val="005841E2"/>
    <w:rsid w:val="00585F64"/>
    <w:rsid w:val="0058623B"/>
    <w:rsid w:val="005866A3"/>
    <w:rsid w:val="00587154"/>
    <w:rsid w:val="00594FB8"/>
    <w:rsid w:val="005A2D11"/>
    <w:rsid w:val="005F652A"/>
    <w:rsid w:val="00600FC2"/>
    <w:rsid w:val="00624E25"/>
    <w:rsid w:val="00626B3A"/>
    <w:rsid w:val="00631801"/>
    <w:rsid w:val="0063230B"/>
    <w:rsid w:val="0063660E"/>
    <w:rsid w:val="00655D15"/>
    <w:rsid w:val="006618BD"/>
    <w:rsid w:val="00685C56"/>
    <w:rsid w:val="006A38EE"/>
    <w:rsid w:val="006A4646"/>
    <w:rsid w:val="006A57D8"/>
    <w:rsid w:val="006C70BE"/>
    <w:rsid w:val="006D1F6A"/>
    <w:rsid w:val="006D2194"/>
    <w:rsid w:val="006D47E0"/>
    <w:rsid w:val="006D7030"/>
    <w:rsid w:val="006E5B72"/>
    <w:rsid w:val="006F1336"/>
    <w:rsid w:val="006F196B"/>
    <w:rsid w:val="007066CB"/>
    <w:rsid w:val="00714D55"/>
    <w:rsid w:val="00742331"/>
    <w:rsid w:val="00744E75"/>
    <w:rsid w:val="00757BDE"/>
    <w:rsid w:val="00763F89"/>
    <w:rsid w:val="00764311"/>
    <w:rsid w:val="007833E4"/>
    <w:rsid w:val="00795478"/>
    <w:rsid w:val="00797414"/>
    <w:rsid w:val="007B16EB"/>
    <w:rsid w:val="007B3125"/>
    <w:rsid w:val="007D3CE0"/>
    <w:rsid w:val="007D6CAD"/>
    <w:rsid w:val="007F0E82"/>
    <w:rsid w:val="007F14E2"/>
    <w:rsid w:val="007F219F"/>
    <w:rsid w:val="00805326"/>
    <w:rsid w:val="00810E2D"/>
    <w:rsid w:val="00820C9D"/>
    <w:rsid w:val="00825502"/>
    <w:rsid w:val="008302E8"/>
    <w:rsid w:val="00835003"/>
    <w:rsid w:val="00835479"/>
    <w:rsid w:val="0083638F"/>
    <w:rsid w:val="008400B2"/>
    <w:rsid w:val="0086076D"/>
    <w:rsid w:val="00896E79"/>
    <w:rsid w:val="008A3B07"/>
    <w:rsid w:val="008B1A82"/>
    <w:rsid w:val="008B243F"/>
    <w:rsid w:val="008C0603"/>
    <w:rsid w:val="008E0977"/>
    <w:rsid w:val="008E720C"/>
    <w:rsid w:val="00903920"/>
    <w:rsid w:val="009057D4"/>
    <w:rsid w:val="00920E94"/>
    <w:rsid w:val="00923268"/>
    <w:rsid w:val="00927D24"/>
    <w:rsid w:val="009313A3"/>
    <w:rsid w:val="00951FE0"/>
    <w:rsid w:val="009536D1"/>
    <w:rsid w:val="00966642"/>
    <w:rsid w:val="00970168"/>
    <w:rsid w:val="00971042"/>
    <w:rsid w:val="00976524"/>
    <w:rsid w:val="00993A45"/>
    <w:rsid w:val="00996E1D"/>
    <w:rsid w:val="009A6B41"/>
    <w:rsid w:val="009C3F04"/>
    <w:rsid w:val="009D5F14"/>
    <w:rsid w:val="009E0729"/>
    <w:rsid w:val="009E23B2"/>
    <w:rsid w:val="009E3F8A"/>
    <w:rsid w:val="009E6151"/>
    <w:rsid w:val="00A03592"/>
    <w:rsid w:val="00A26EAE"/>
    <w:rsid w:val="00A60BCC"/>
    <w:rsid w:val="00A75197"/>
    <w:rsid w:val="00A93DDE"/>
    <w:rsid w:val="00AA16CA"/>
    <w:rsid w:val="00AA1E7C"/>
    <w:rsid w:val="00AC0A85"/>
    <w:rsid w:val="00AD4B8B"/>
    <w:rsid w:val="00AE234B"/>
    <w:rsid w:val="00AE6E6F"/>
    <w:rsid w:val="00AF7A54"/>
    <w:rsid w:val="00B01781"/>
    <w:rsid w:val="00B060A6"/>
    <w:rsid w:val="00B13A86"/>
    <w:rsid w:val="00B17549"/>
    <w:rsid w:val="00B477FD"/>
    <w:rsid w:val="00B57281"/>
    <w:rsid w:val="00B57EAD"/>
    <w:rsid w:val="00B61A84"/>
    <w:rsid w:val="00B83A54"/>
    <w:rsid w:val="00BA62DD"/>
    <w:rsid w:val="00BC255F"/>
    <w:rsid w:val="00BD424C"/>
    <w:rsid w:val="00BD6B63"/>
    <w:rsid w:val="00BE22C2"/>
    <w:rsid w:val="00BE5F46"/>
    <w:rsid w:val="00C03923"/>
    <w:rsid w:val="00C126AE"/>
    <w:rsid w:val="00C136B6"/>
    <w:rsid w:val="00C31DC8"/>
    <w:rsid w:val="00C31FED"/>
    <w:rsid w:val="00C51E76"/>
    <w:rsid w:val="00C5363C"/>
    <w:rsid w:val="00C54F67"/>
    <w:rsid w:val="00C71533"/>
    <w:rsid w:val="00C743D5"/>
    <w:rsid w:val="00C81C7F"/>
    <w:rsid w:val="00C87B67"/>
    <w:rsid w:val="00CA3019"/>
    <w:rsid w:val="00CB2F04"/>
    <w:rsid w:val="00CC42AA"/>
    <w:rsid w:val="00CC4CF6"/>
    <w:rsid w:val="00CD4968"/>
    <w:rsid w:val="00CE078E"/>
    <w:rsid w:val="00CE3988"/>
    <w:rsid w:val="00CF1CC2"/>
    <w:rsid w:val="00D00E7C"/>
    <w:rsid w:val="00D167C9"/>
    <w:rsid w:val="00D331E1"/>
    <w:rsid w:val="00D358A7"/>
    <w:rsid w:val="00D70E89"/>
    <w:rsid w:val="00D750E7"/>
    <w:rsid w:val="00D81B26"/>
    <w:rsid w:val="00DA2069"/>
    <w:rsid w:val="00DA59C1"/>
    <w:rsid w:val="00DB2364"/>
    <w:rsid w:val="00DD2685"/>
    <w:rsid w:val="00DD751C"/>
    <w:rsid w:val="00DE022A"/>
    <w:rsid w:val="00DE3572"/>
    <w:rsid w:val="00DE536E"/>
    <w:rsid w:val="00DF4E91"/>
    <w:rsid w:val="00E71A37"/>
    <w:rsid w:val="00E764DA"/>
    <w:rsid w:val="00E76EC4"/>
    <w:rsid w:val="00E97FF0"/>
    <w:rsid w:val="00EC03E8"/>
    <w:rsid w:val="00EC6429"/>
    <w:rsid w:val="00EE30B4"/>
    <w:rsid w:val="00EF5A60"/>
    <w:rsid w:val="00F02B3E"/>
    <w:rsid w:val="00F12F3D"/>
    <w:rsid w:val="00F2162A"/>
    <w:rsid w:val="00F229B4"/>
    <w:rsid w:val="00F44A87"/>
    <w:rsid w:val="00F5480D"/>
    <w:rsid w:val="00F562D0"/>
    <w:rsid w:val="00F5757C"/>
    <w:rsid w:val="00F64F10"/>
    <w:rsid w:val="00F660C5"/>
    <w:rsid w:val="00F66B6E"/>
    <w:rsid w:val="00F6799D"/>
    <w:rsid w:val="00F722F4"/>
    <w:rsid w:val="00FC24E5"/>
    <w:rsid w:val="00FC2761"/>
    <w:rsid w:val="00FD5F5A"/>
    <w:rsid w:val="00FD7BB7"/>
    <w:rsid w:val="00FE0B30"/>
    <w:rsid w:val="00FF145A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F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F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F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F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55D1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42331"/>
    <w:rPr>
      <w:b/>
      <w:bCs/>
    </w:rPr>
  </w:style>
  <w:style w:styleId="Zaglavlje" w:type="paragraph">
    <w:name w:val="header"/>
    <w:basedOn w:val="Normal"/>
    <w:rsid w:val="006D47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47E0"/>
  </w:style>
  <w:style w:styleId="Podnoje" w:type="paragraph">
    <w:name w:val="footer"/>
    <w:basedOn w:val="Normal"/>
    <w:rsid w:val="00F64F1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331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5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F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F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F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F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33969E-2E24-490E-9680-A5C288DD4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292</properties:Words>
  <properties:Characters>1450</properties:Characters>
  <properties:Lines>44</properties:Lines>
  <properties:Paragraphs>22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2017-02-07T09:17:00Z</dcterms:created>
  <dc:creator>Nada Kraljić</dc:creator>
  <cp:lastModifiedBy>Vinka Mihalinčić</cp:lastModifiedBy>
  <cp:lastPrinted>2017-02-07T09:51:00Z</cp:lastPrinted>
  <dcterms:modified xmlns:xsi="http://www.w3.org/2001/XMLSchema-instance" xsi:type="dcterms:W3CDTF">2017-02-07T09:54:00Z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