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08c6" w14:paraId="fab08c6" w:rsidRDefault="00555246" w:rsidP="00910611" w:rsidR="005552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246" w:rsidP="00910611" w:rsidR="00555246">
      <w:r>
        <w:rPr>
          <w:rFonts w:eastAsia="MS Mincho"/>
        </w:rPr>
        <w:t>REPUBLIKA HRVATSKA</w:t>
      </w:r>
    </w:p>
    <w:p w:rsidRDefault="00555246" w:rsidP="00910611" w:rsidR="00555246">
      <w:r>
        <w:rPr>
          <w:rFonts w:eastAsia="MS Mincho"/>
        </w:rPr>
        <w:t>TRGOVAČKI SUD U RIJECI</w:t>
      </w:r>
    </w:p>
    <w:p w:rsidRDefault="00555246" w:rsidR="005552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555246" w:rsidR="00D2781D" w:rsidRPr="006F5866">
      <w:pPr>
        <w:jc w:val="center"/>
      </w:pPr>
      <w:r w:rsidRPr="006F5866">
        <w:tab/>
      </w:r>
      <w:r w:rsidR="00CB070F" w:rsidRPr="006F5866">
        <w:t xml:space="preserve">   </w:t>
      </w:r>
      <w:r w:rsidRPr="006F5866">
        <w:tab/>
      </w:r>
      <w:r w:rsidRPr="006F5866">
        <w:tab/>
      </w:r>
      <w:r w:rsidRPr="006F5866">
        <w:tab/>
      </w:r>
      <w:r w:rsidRPr="006F5866">
        <w:tab/>
      </w:r>
      <w:r w:rsidRPr="006F5866">
        <w:tab/>
      </w:r>
      <w:r w:rsidRPr="006F5866">
        <w:tab/>
      </w:r>
    </w:p>
    <w:p w:rsidRDefault="000119E8" w:rsidP="00B64D87" w:rsidR="000119E8" w:rsidRPr="006F5866">
      <w:pPr>
        <w:jc w:val="center"/>
        <w:rPr>
          <w:bCs/>
        </w:rPr>
      </w:pPr>
      <w:r w:rsidRPr="006F5866">
        <w:rPr>
          <w:bCs/>
        </w:rPr>
        <w:t>R E P U B L I K A   H R V A T S K A</w:t>
      </w:r>
    </w:p>
    <w:p w:rsidRDefault="00E303B9" w:rsidP="00B64D87" w:rsidR="00E303B9" w:rsidRPr="006F5866">
      <w:pPr>
        <w:jc w:val="center"/>
        <w:rPr>
          <w:bCs/>
        </w:rPr>
      </w:pPr>
      <w:r w:rsidRPr="006F5866">
        <w:rPr>
          <w:bCs/>
        </w:rPr>
        <w:t>R</w:t>
      </w:r>
      <w:r w:rsidR="0031329D" w:rsidRPr="006F5866">
        <w:rPr>
          <w:bCs/>
        </w:rPr>
        <w:t xml:space="preserve"> </w:t>
      </w:r>
      <w:r w:rsidRPr="006F5866">
        <w:rPr>
          <w:bCs/>
        </w:rPr>
        <w:t>J</w:t>
      </w:r>
      <w:r w:rsidR="0031329D" w:rsidRPr="006F5866">
        <w:rPr>
          <w:bCs/>
        </w:rPr>
        <w:t xml:space="preserve"> </w:t>
      </w:r>
      <w:r w:rsidRPr="006F5866">
        <w:rPr>
          <w:bCs/>
        </w:rPr>
        <w:t>E</w:t>
      </w:r>
      <w:r w:rsidR="0031329D" w:rsidRPr="006F5866">
        <w:rPr>
          <w:bCs/>
        </w:rPr>
        <w:t xml:space="preserve"> </w:t>
      </w:r>
      <w:r w:rsidRPr="006F5866">
        <w:rPr>
          <w:bCs/>
        </w:rPr>
        <w:t>Š</w:t>
      </w:r>
      <w:r w:rsidR="0031329D" w:rsidRPr="006F5866">
        <w:rPr>
          <w:bCs/>
        </w:rPr>
        <w:t xml:space="preserve"> </w:t>
      </w:r>
      <w:r w:rsidRPr="006F5866">
        <w:rPr>
          <w:bCs/>
        </w:rPr>
        <w:t>E</w:t>
      </w:r>
      <w:r w:rsidR="0031329D" w:rsidRPr="006F5866">
        <w:rPr>
          <w:bCs/>
        </w:rPr>
        <w:t xml:space="preserve"> </w:t>
      </w:r>
      <w:r w:rsidRPr="006F5866">
        <w:rPr>
          <w:bCs/>
        </w:rPr>
        <w:t>N</w:t>
      </w:r>
      <w:r w:rsidR="0031329D" w:rsidRPr="006F5866">
        <w:rPr>
          <w:bCs/>
        </w:rPr>
        <w:t xml:space="preserve"> </w:t>
      </w:r>
      <w:r w:rsidRPr="006F5866">
        <w:rPr>
          <w:bCs/>
        </w:rPr>
        <w:t>J</w:t>
      </w:r>
      <w:r w:rsidR="0031329D" w:rsidRPr="006F5866">
        <w:rPr>
          <w:bCs/>
        </w:rPr>
        <w:t xml:space="preserve"> </w:t>
      </w:r>
      <w:r w:rsidRPr="006F5866">
        <w:rPr>
          <w:bCs/>
        </w:rPr>
        <w:t>E</w:t>
      </w:r>
    </w:p>
    <w:p w:rsidRDefault="00D2781D" w:rsidP="00B64D87" w:rsidR="00D2781D">
      <w:pPr>
        <w:jc w:val="center"/>
      </w:pPr>
    </w:p>
    <w:p w:rsidRDefault="002E7ECB" w:rsidP="00B64D87" w:rsidR="002E7ECB" w:rsidRPr="006F5866">
      <w:pPr>
        <w:jc w:val="center"/>
      </w:pPr>
    </w:p>
    <w:p w:rsidRDefault="00FB2625" w:rsidP="00FB2625" w:rsidR="00FB2625" w:rsidRPr="006F5866">
      <w:pPr>
        <w:jc w:val="both"/>
      </w:pPr>
      <w:r w:rsidRPr="006F5866">
        <w:tab/>
      </w:r>
      <w:r w:rsidRPr="006F5866">
        <w:tab/>
        <w:t xml:space="preserve">Trgovački sud u Rijeci, po stečajnom sucu Veri Jelenović, u stečajnom postupku nad dužnikom BRODOGRADILIŠTE KRALJEVICA dioničko društvo za izgradnju i popravak brodova u stečaju Kraljevica, Obala Kralja Tomislava 8,  dana 7. listopada 2015. godine </w:t>
      </w:r>
    </w:p>
    <w:p w:rsidRDefault="000119E8" w:rsidP="00B64D87" w:rsidR="000119E8" w:rsidRPr="006F5866">
      <w:pPr>
        <w:jc w:val="both"/>
      </w:pPr>
    </w:p>
    <w:p w:rsidRDefault="00E303B9" w:rsidP="00B64D87" w:rsidR="00E303B9" w:rsidRPr="006F5866">
      <w:pPr>
        <w:jc w:val="center"/>
        <w:rPr>
          <w:bCs/>
        </w:rPr>
      </w:pPr>
      <w:r w:rsidRPr="006F5866">
        <w:rPr>
          <w:bCs/>
        </w:rPr>
        <w:t>r i j e š i o  j e</w:t>
      </w:r>
    </w:p>
    <w:p w:rsidRDefault="00E303B9" w:rsidP="00B64D87" w:rsidR="00D2781D" w:rsidRPr="006F5866">
      <w:pPr>
        <w:jc w:val="both"/>
      </w:pPr>
      <w:r w:rsidRPr="006F5866">
        <w:tab/>
      </w:r>
      <w:r w:rsidRPr="006F5866">
        <w:tab/>
      </w:r>
    </w:p>
    <w:p w:rsidRDefault="00922981" w:rsidP="00DC2112" w:rsidR="00E303B9" w:rsidRPr="006F5866">
      <w:pPr>
        <w:ind w:firstLine="1418"/>
        <w:jc w:val="both"/>
      </w:pPr>
      <w:r w:rsidRPr="006F5866">
        <w:t>Od</w:t>
      </w:r>
      <w:r w:rsidR="001B0965" w:rsidRPr="006F5866">
        <w:t>ređuje</w:t>
      </w:r>
      <w:r w:rsidRPr="006F5866">
        <w:t xml:space="preserve"> se naknada stvarnih troškova stečajnog upravitelja </w:t>
      </w:r>
      <w:bookmarkStart w:name="OLE_LINK2" w:id="1"/>
      <w:r w:rsidR="002955B9" w:rsidRPr="006F5866">
        <w:t>Marije Ružić iz Čavala, Čavle 43, OIB 72695335756</w:t>
      </w:r>
      <w:bookmarkEnd w:id="1"/>
      <w:r w:rsidR="002955B9" w:rsidRPr="006F5866">
        <w:t xml:space="preserve"> </w:t>
      </w:r>
      <w:r w:rsidR="003F18B5" w:rsidRPr="006F5866">
        <w:t>za period od</w:t>
      </w:r>
      <w:r w:rsidR="00DC2112" w:rsidRPr="006F5866">
        <w:t xml:space="preserve"> 1. </w:t>
      </w:r>
      <w:r w:rsidR="002955B9" w:rsidRPr="006F5866">
        <w:t>svibnja</w:t>
      </w:r>
      <w:r w:rsidR="00DC2112" w:rsidRPr="006F5866">
        <w:t xml:space="preserve"> 2015. godine</w:t>
      </w:r>
      <w:r w:rsidR="003F18B5" w:rsidRPr="006F5866">
        <w:t xml:space="preserve"> </w:t>
      </w:r>
      <w:r w:rsidR="00DC2112" w:rsidRPr="006F5866">
        <w:t xml:space="preserve">do </w:t>
      </w:r>
      <w:r w:rsidR="002955B9" w:rsidRPr="006F5866">
        <w:t>30. rujna 2015</w:t>
      </w:r>
      <w:r w:rsidR="003F18B5" w:rsidRPr="006F5866">
        <w:t>. godine</w:t>
      </w:r>
      <w:r w:rsidR="000119E8" w:rsidRPr="006F5866">
        <w:t xml:space="preserve"> </w:t>
      </w:r>
      <w:r w:rsidRPr="006F5866">
        <w:t xml:space="preserve">u iznosu od </w:t>
      </w:r>
      <w:r w:rsidR="002955B9" w:rsidRPr="006F5866">
        <w:t>4</w:t>
      </w:r>
      <w:r w:rsidR="00DC2112" w:rsidRPr="006F5866">
        <w:t>24,00</w:t>
      </w:r>
      <w:r w:rsidR="00726E96" w:rsidRPr="006F5866">
        <w:t xml:space="preserve"> kn neto</w:t>
      </w:r>
      <w:r w:rsidRPr="006F5866">
        <w:t xml:space="preserve">. </w:t>
      </w:r>
    </w:p>
    <w:p w:rsidRDefault="00510545" w:rsidP="00B64D87" w:rsidR="00510545" w:rsidRPr="006F5866">
      <w:pPr>
        <w:jc w:val="both"/>
      </w:pPr>
    </w:p>
    <w:p w:rsidRDefault="00E303B9" w:rsidP="00B64D87" w:rsidR="00E303B9" w:rsidRPr="006F5866">
      <w:pPr>
        <w:jc w:val="both"/>
      </w:pPr>
      <w:r w:rsidRPr="006F5866">
        <w:t xml:space="preserve">    </w:t>
      </w:r>
    </w:p>
    <w:p w:rsidRDefault="00E303B9" w:rsidP="00B64D87" w:rsidR="00E303B9" w:rsidRPr="006F5866">
      <w:pPr>
        <w:jc w:val="center"/>
        <w:rPr>
          <w:bCs/>
        </w:rPr>
      </w:pPr>
      <w:r w:rsidRPr="006F5866">
        <w:rPr>
          <w:bCs/>
        </w:rPr>
        <w:t>Obrazloženje</w:t>
      </w:r>
    </w:p>
    <w:p w:rsidRDefault="00510545" w:rsidP="00B64D87" w:rsidR="00510545" w:rsidRPr="006F5866">
      <w:pPr>
        <w:jc w:val="center"/>
        <w:rPr>
          <w:bCs/>
        </w:rPr>
      </w:pPr>
    </w:p>
    <w:p w:rsidRDefault="00832553" w:rsidP="00B64D87" w:rsidR="00832553" w:rsidRPr="006F5866">
      <w:pPr>
        <w:jc w:val="both"/>
        <w:rPr>
          <w:bCs/>
        </w:rPr>
      </w:pPr>
      <w:r w:rsidRPr="006F5866">
        <w:rPr>
          <w:bCs/>
        </w:rPr>
        <w:tab/>
      </w:r>
      <w:r w:rsidRPr="006F5866">
        <w:rPr>
          <w:bCs/>
        </w:rPr>
        <w:tab/>
        <w:t xml:space="preserve">Stečajni upravitelj je dana </w:t>
      </w:r>
      <w:r w:rsidR="002955B9" w:rsidRPr="006F5866">
        <w:rPr>
          <w:bCs/>
        </w:rPr>
        <w:t>5. listopada</w:t>
      </w:r>
      <w:r w:rsidR="00FB181D" w:rsidRPr="006F5866">
        <w:rPr>
          <w:bCs/>
        </w:rPr>
        <w:t xml:space="preserve"> 2015</w:t>
      </w:r>
      <w:r w:rsidRPr="006F5866">
        <w:rPr>
          <w:bCs/>
        </w:rPr>
        <w:t>. godine podni</w:t>
      </w:r>
      <w:r w:rsidR="00DC2112" w:rsidRPr="006F5866">
        <w:rPr>
          <w:bCs/>
        </w:rPr>
        <w:t>jela</w:t>
      </w:r>
      <w:r w:rsidRPr="006F5866">
        <w:rPr>
          <w:bCs/>
        </w:rPr>
        <w:t xml:space="preserve"> zahtjev za naknadu stvarnih troškova u iznosu od </w:t>
      </w:r>
      <w:r w:rsidR="002955B9" w:rsidRPr="006F5866">
        <w:t>4</w:t>
      </w:r>
      <w:r w:rsidR="00DC2112" w:rsidRPr="006F5866">
        <w:t>24,00</w:t>
      </w:r>
      <w:r w:rsidR="00FB181D" w:rsidRPr="006F5866">
        <w:t xml:space="preserve"> </w:t>
      </w:r>
      <w:r w:rsidR="000119E8" w:rsidRPr="006F5866">
        <w:t>kn neto i to za</w:t>
      </w:r>
      <w:r w:rsidR="00726E96" w:rsidRPr="006F5866">
        <w:rPr>
          <w:bCs/>
        </w:rPr>
        <w:t xml:space="preserve"> </w:t>
      </w:r>
      <w:r w:rsidR="000119E8" w:rsidRPr="006F5866">
        <w:rPr>
          <w:bCs/>
        </w:rPr>
        <w:t xml:space="preserve">putni </w:t>
      </w:r>
      <w:r w:rsidR="00726E96" w:rsidRPr="006F5866">
        <w:rPr>
          <w:bCs/>
        </w:rPr>
        <w:t>troš</w:t>
      </w:r>
      <w:r w:rsidR="000119E8" w:rsidRPr="006F5866">
        <w:rPr>
          <w:bCs/>
        </w:rPr>
        <w:t>a</w:t>
      </w:r>
      <w:r w:rsidR="00726E96" w:rsidRPr="006F5866">
        <w:rPr>
          <w:bCs/>
        </w:rPr>
        <w:t xml:space="preserve">k </w:t>
      </w:r>
      <w:r w:rsidR="00DC2112" w:rsidRPr="006F5866">
        <w:rPr>
          <w:bCs/>
        </w:rPr>
        <w:t>s cestarinom i troškom parkiranja</w:t>
      </w:r>
      <w:r w:rsidRPr="006F5866">
        <w:rPr>
          <w:bCs/>
        </w:rPr>
        <w:t xml:space="preserve">. </w:t>
      </w:r>
    </w:p>
    <w:p w:rsidRDefault="00922981" w:rsidP="00B64D87" w:rsidR="00922981" w:rsidRPr="006F5866">
      <w:pPr>
        <w:jc w:val="both"/>
      </w:pPr>
      <w:r w:rsidRPr="006F5866">
        <w:tab/>
      </w:r>
      <w:r w:rsidRPr="006F5866">
        <w:tab/>
        <w:t xml:space="preserve">Stečajni sudac je ocijenio </w:t>
      </w:r>
      <w:r w:rsidR="001B4032" w:rsidRPr="006F5866">
        <w:t xml:space="preserve">i uvidom u </w:t>
      </w:r>
      <w:r w:rsidR="006F5866" w:rsidRPr="006F5866">
        <w:t>specifikaciju po danima</w:t>
      </w:r>
      <w:r w:rsidR="001B0965" w:rsidRPr="006F5866">
        <w:t xml:space="preserve"> na listu </w:t>
      </w:r>
      <w:r w:rsidR="006F5866" w:rsidRPr="006F5866">
        <w:t xml:space="preserve">3326 </w:t>
      </w:r>
      <w:r w:rsidR="001B0965" w:rsidRPr="006F5866">
        <w:t>spisa</w:t>
      </w:r>
      <w:r w:rsidR="00DC2112" w:rsidRPr="006F5866">
        <w:t xml:space="preserve"> </w:t>
      </w:r>
      <w:r w:rsidRPr="006F5866">
        <w:t xml:space="preserve">da su nastali stvarni troškovi stečajnog upravitelja </w:t>
      </w:r>
      <w:r w:rsidR="001B4032" w:rsidRPr="006F5866">
        <w:t xml:space="preserve">u iznosu od </w:t>
      </w:r>
      <w:r w:rsidR="006F5866" w:rsidRPr="006F5866">
        <w:t>4</w:t>
      </w:r>
      <w:r w:rsidR="001B0965" w:rsidRPr="006F5866">
        <w:t>24,00 kn neto i to za</w:t>
      </w:r>
      <w:r w:rsidR="001B0965" w:rsidRPr="006F5866">
        <w:rPr>
          <w:bCs/>
        </w:rPr>
        <w:t xml:space="preserve"> putni trošak </w:t>
      </w:r>
      <w:r w:rsidR="006F5866" w:rsidRPr="006F5866">
        <w:rPr>
          <w:bCs/>
        </w:rPr>
        <w:t xml:space="preserve">(200,00 km x 2,00 kn) </w:t>
      </w:r>
      <w:r w:rsidR="001B0965" w:rsidRPr="006F5866">
        <w:rPr>
          <w:bCs/>
        </w:rPr>
        <w:t xml:space="preserve">s </w:t>
      </w:r>
      <w:r w:rsidR="006F5866" w:rsidRPr="006F5866">
        <w:rPr>
          <w:bCs/>
        </w:rPr>
        <w:t xml:space="preserve">24,00 kn parkinga </w:t>
      </w:r>
      <w:r w:rsidRPr="006F5866">
        <w:t>opravdani i realni.</w:t>
      </w:r>
    </w:p>
    <w:p w:rsidRDefault="00922981" w:rsidP="00B64D87" w:rsidR="00922981" w:rsidRPr="006F5866">
      <w:pPr>
        <w:jc w:val="both"/>
      </w:pPr>
      <w:r w:rsidRPr="006F5866">
        <w:tab/>
      </w:r>
      <w:r w:rsidRPr="006F5866">
        <w:tab/>
        <w:t xml:space="preserve">Slijedom navedenog, a na temelju čl. </w:t>
      </w:r>
      <w:r w:rsidR="001B0965" w:rsidRPr="006F5866">
        <w:t>94. st. 1., 2. i</w:t>
      </w:r>
      <w:r w:rsidRPr="006F5866">
        <w:t xml:space="preserve"> 3. </w:t>
      </w:r>
      <w:r w:rsidR="000119E8" w:rsidRPr="006F5866">
        <w:t xml:space="preserve">Stečajnog zakona </w:t>
      </w:r>
      <w:r w:rsidR="000119E8" w:rsidRPr="006F5866">
        <w:rPr>
          <w:bCs/>
        </w:rPr>
        <w:t xml:space="preserve">(objavljen u NN </w:t>
      </w:r>
      <w:r w:rsidR="001B0965" w:rsidRPr="006F5866">
        <w:rPr>
          <w:bCs/>
        </w:rPr>
        <w:t>71/15</w:t>
      </w:r>
      <w:r w:rsidR="000119E8" w:rsidRPr="006F5866">
        <w:rPr>
          <w:bCs/>
        </w:rPr>
        <w:t>)</w:t>
      </w:r>
      <w:r w:rsidRPr="006F5866">
        <w:t xml:space="preserve"> valjalo je riješiti kao u </w:t>
      </w:r>
      <w:r w:rsidR="001B0965" w:rsidRPr="006F5866">
        <w:t>izreci</w:t>
      </w:r>
      <w:r w:rsidRPr="006F5866">
        <w:t>.</w:t>
      </w:r>
    </w:p>
    <w:p w:rsidRDefault="001B0965" w:rsidP="00B64D87" w:rsidR="001B0965" w:rsidRPr="006F5866">
      <w:pPr>
        <w:jc w:val="both"/>
        <w:rPr>
          <w:bCs/>
        </w:rPr>
      </w:pPr>
    </w:p>
    <w:p w:rsidRDefault="00E303B9" w:rsidP="00B64D87" w:rsidR="00E303B9" w:rsidRPr="006F5866">
      <w:pPr>
        <w:jc w:val="both"/>
        <w:rPr>
          <w:bCs/>
        </w:rPr>
      </w:pPr>
      <w:r w:rsidRPr="006F5866">
        <w:rPr>
          <w:bCs/>
        </w:rPr>
        <w:tab/>
      </w:r>
      <w:r w:rsidRPr="006F5866">
        <w:rPr>
          <w:bCs/>
        </w:rPr>
        <w:tab/>
      </w:r>
      <w:r w:rsidRPr="006F5866">
        <w:rPr>
          <w:bCs/>
        </w:rPr>
        <w:tab/>
      </w:r>
      <w:r w:rsidRPr="006F5866">
        <w:rPr>
          <w:bCs/>
        </w:rPr>
        <w:tab/>
      </w:r>
      <w:r w:rsidR="003B7447" w:rsidRPr="006F5866">
        <w:rPr>
          <w:bCs/>
        </w:rPr>
        <w:t>Rijeka</w:t>
      </w:r>
      <w:r w:rsidRPr="006F5866">
        <w:rPr>
          <w:bCs/>
        </w:rPr>
        <w:t xml:space="preserve">, </w:t>
      </w:r>
      <w:r w:rsidR="006F5866" w:rsidRPr="006F5866">
        <w:rPr>
          <w:bCs/>
        </w:rPr>
        <w:t>7</w:t>
      </w:r>
      <w:r w:rsidR="00DC2112" w:rsidRPr="006F5866">
        <w:rPr>
          <w:bCs/>
        </w:rPr>
        <w:t>. listopada</w:t>
      </w:r>
      <w:r w:rsidR="000119E8" w:rsidRPr="006F5866">
        <w:rPr>
          <w:bCs/>
        </w:rPr>
        <w:t xml:space="preserve"> 201</w:t>
      </w:r>
      <w:r w:rsidR="00510545" w:rsidRPr="006F5866">
        <w:rPr>
          <w:bCs/>
        </w:rPr>
        <w:t>5</w:t>
      </w:r>
      <w:r w:rsidRPr="006F5866">
        <w:rPr>
          <w:bCs/>
        </w:rPr>
        <w:t>.</w:t>
      </w:r>
      <w:r w:rsidR="000119E8" w:rsidRPr="006F5866">
        <w:rPr>
          <w:bCs/>
        </w:rPr>
        <w:t xml:space="preserve"> godine</w:t>
      </w:r>
    </w:p>
    <w:p w:rsidRDefault="00D2781D" w:rsidP="00B64D87" w:rsidR="00D2781D" w:rsidRPr="006F5866">
      <w:pPr>
        <w:jc w:val="both"/>
        <w:rPr>
          <w:bCs/>
        </w:rPr>
      </w:pPr>
    </w:p>
    <w:p w:rsidRDefault="001B0965" w:rsidR="001B0965" w:rsidRPr="006F5866">
      <w:pPr>
        <w:jc w:val="both"/>
      </w:pPr>
      <w:r w:rsidRPr="006F5866">
        <w:t xml:space="preserve">                                                                                                 Stečajni sudac</w:t>
      </w:r>
    </w:p>
    <w:p w:rsidRDefault="001B0965" w:rsidR="001B0965" w:rsidRPr="006F5866">
      <w:pPr>
        <w:jc w:val="both"/>
      </w:pPr>
      <w:r w:rsidRPr="006F5866">
        <w:t xml:space="preserve">                                                                                                 Vera Jelenović </w:t>
      </w:r>
    </w:p>
    <w:p w:rsidRDefault="001B0965" w:rsidR="001B0965" w:rsidRPr="006F5866">
      <w:pPr>
        <w:jc w:val="both"/>
      </w:pPr>
    </w:p>
    <w:p w:rsidRDefault="00726E96" w:rsidP="00B64D87" w:rsidR="00726E96" w:rsidRPr="006F5866">
      <w:pPr>
        <w:jc w:val="both"/>
      </w:pPr>
    </w:p>
    <w:p w:rsidRDefault="00E303B9" w:rsidP="00B64D87" w:rsidR="00E303B9" w:rsidRPr="006F5866">
      <w:pPr>
        <w:jc w:val="both"/>
        <w:rPr>
          <w:bCs/>
        </w:rPr>
      </w:pPr>
      <w:r w:rsidRPr="006F5866">
        <w:rPr>
          <w:bCs/>
        </w:rPr>
        <w:t>UPUTA O PRAVNOM LIJEKU:</w:t>
      </w:r>
    </w:p>
    <w:p w:rsidRDefault="00E303B9" w:rsidP="00B64D87" w:rsidR="00E303B9" w:rsidRPr="006F5866">
      <w:pPr>
        <w:ind w:firstLine="720"/>
        <w:jc w:val="both"/>
        <w:rPr>
          <w:bCs/>
        </w:rPr>
      </w:pPr>
      <w:r w:rsidRPr="006F5866">
        <w:rPr>
          <w:bCs/>
        </w:rPr>
        <w:t xml:space="preserve">Protiv ovog rješenja pravo na žalbu imaju </w:t>
      </w:r>
      <w:r w:rsidR="001B0965" w:rsidRPr="006F5866">
        <w:rPr>
          <w:color w:val="000000"/>
        </w:rPr>
        <w:t>stečajni upravitelj, dužnik pojedinac i svaki stečajni vjerovnik</w:t>
      </w:r>
      <w:r w:rsidRPr="006F5866">
        <w:rPr>
          <w:bCs/>
        </w:rPr>
        <w:t>. Žalba se podnosi u roku od 8 dana od dana primitka istog. Žalba se podnosi putem  ovog suda u dva istovjetna primjerka</w:t>
      </w:r>
      <w:r w:rsidR="00CB070F" w:rsidRPr="006F5866">
        <w:rPr>
          <w:bCs/>
        </w:rPr>
        <w:t>,</w:t>
      </w:r>
      <w:r w:rsidRPr="006F5866">
        <w:rPr>
          <w:bCs/>
        </w:rPr>
        <w:t xml:space="preserve"> a o žalbi odlučuje Visoki trgovački sud Republike Hrvatske.</w:t>
      </w:r>
    </w:p>
    <w:p w:rsidRDefault="006F5866" w:rsidP="00B64D87" w:rsidR="006F5866" w:rsidRPr="006F5866">
      <w:pPr>
        <w:jc w:val="both"/>
        <w:rPr>
          <w:bCs/>
        </w:rPr>
      </w:pPr>
    </w:p>
    <w:p w:rsidRDefault="006F5866" w:rsidP="00B64D87" w:rsidR="006F5866" w:rsidRPr="006F5866">
      <w:pPr>
        <w:jc w:val="both"/>
        <w:rPr>
          <w:bCs/>
        </w:rPr>
      </w:pPr>
    </w:p>
    <w:p w:rsidRDefault="006F5866" w:rsidP="00B64D87" w:rsidR="006F5866" w:rsidRPr="006F5866">
      <w:pPr>
        <w:jc w:val="both"/>
        <w:rPr>
          <w:bCs/>
        </w:rPr>
      </w:pPr>
    </w:p>
    <w:p w:rsidRDefault="006F5866" w:rsidP="00B64D87" w:rsidR="006F5866" w:rsidRPr="006F5866">
      <w:pPr>
        <w:jc w:val="both"/>
        <w:rPr>
          <w:bCs/>
        </w:rPr>
      </w:pPr>
    </w:p>
    <w:p w:rsidRDefault="00E303B9" w:rsidP="00B64D87" w:rsidR="0031329D" w:rsidRPr="006F5866">
      <w:pPr>
        <w:jc w:val="both"/>
        <w:rPr>
          <w:bCs/>
        </w:rPr>
      </w:pPr>
      <w:r w:rsidRPr="006F5866">
        <w:rPr>
          <w:bCs/>
        </w:rPr>
        <w:t>DNA</w:t>
      </w:r>
    </w:p>
    <w:p w:rsidRDefault="00E303B9" w:rsidP="00B64D87" w:rsidR="00391576" w:rsidRPr="006F5866">
      <w:pPr>
        <w:numPr>
          <w:ilvl w:val="0"/>
          <w:numId w:val="1"/>
        </w:numPr>
        <w:jc w:val="both"/>
        <w:rPr>
          <w:bCs/>
        </w:rPr>
      </w:pPr>
      <w:r w:rsidRPr="006F5866">
        <w:rPr>
          <w:bCs/>
        </w:rPr>
        <w:t xml:space="preserve">stečajnom upravitelju </w:t>
      </w:r>
    </w:p>
    <w:p w:rsidRDefault="001B0965" w:rsidP="00B64D87" w:rsidR="001B0965" w:rsidRPr="006F5866">
      <w:pPr>
        <w:numPr>
          <w:ilvl w:val="0"/>
          <w:numId w:val="1"/>
        </w:numPr>
        <w:jc w:val="both"/>
        <w:rPr>
          <w:bCs/>
        </w:rPr>
      </w:pPr>
      <w:r w:rsidRPr="006F5866">
        <w:rPr>
          <w:bCs/>
        </w:rPr>
        <w:t>mrežna stranica e-Oglasna ploča sudova</w:t>
      </w:r>
    </w:p>
    <w:p w:rsidRDefault="0031329D" w:rsidP="00B64D87" w:rsidR="0031329D" w:rsidRPr="006F5866"/>
    <w:p w:rsidRDefault="00D2781D" w:rsidP="00B64D87" w:rsidR="00E21439" w:rsidRPr="006F5866">
      <w:r w:rsidRPr="006F5866">
        <w:t xml:space="preserve">Rijeka, </w:t>
      </w:r>
      <w:r w:rsidR="006F5866" w:rsidRPr="006F5866">
        <w:t>7</w:t>
      </w:r>
      <w:r w:rsidR="00DC2112" w:rsidRPr="006F5866">
        <w:t>. listopada</w:t>
      </w:r>
      <w:r w:rsidR="00510545" w:rsidRPr="006F5866">
        <w:t xml:space="preserve"> 2015</w:t>
      </w:r>
      <w:r w:rsidR="0031329D" w:rsidRPr="006F5866">
        <w:t>.</w:t>
      </w:r>
      <w:r w:rsidR="000119E8" w:rsidRPr="006F5866">
        <w:t xml:space="preserve"> </w:t>
      </w:r>
      <w:r w:rsidR="0031329D" w:rsidRPr="006F5866">
        <w:t>god</w:t>
      </w:r>
      <w:r w:rsidR="000119E8" w:rsidRPr="006F5866">
        <w:t>ine</w:t>
      </w:r>
    </w:p>
    <w:p w:rsidRDefault="0031329D" w:rsidP="00B64D87" w:rsidR="0031329D" w:rsidRPr="006F5866"/>
    <w:p w:rsidRDefault="0031329D" w:rsidP="00B64D87" w:rsidR="0031329D" w:rsidRPr="006F5866"/>
    <w:p w:rsidRDefault="0031329D" w:rsidP="00B64D87" w:rsidR="0031329D" w:rsidRPr="006F5866"/>
    <w:p w:rsidRDefault="0031329D" w:rsidP="00B64D87" w:rsidR="0031329D" w:rsidRPr="006F5866"/>
    <w:p w:rsidRDefault="0031329D" w:rsidP="00B64D87" w:rsidR="0031329D" w:rsidRPr="006F5866">
      <w:pPr>
        <w:jc w:val="both"/>
      </w:pPr>
      <w:r w:rsidRPr="006F5866">
        <w:t xml:space="preserve">                                                                                   Stečajni sudac </w:t>
      </w:r>
    </w:p>
    <w:p w:rsidRDefault="0031329D" w:rsidP="00B64D87" w:rsidR="0031329D" w:rsidRPr="006F5866">
      <w:pPr>
        <w:jc w:val="both"/>
      </w:pPr>
      <w:r w:rsidRPr="006F5866">
        <w:t xml:space="preserve">                                                                  </w:t>
      </w:r>
      <w:r w:rsidR="00605262" w:rsidRPr="006F5866">
        <w:t xml:space="preserve">                 Vera Jelenović</w:t>
      </w:r>
    </w:p>
    <w:sectPr w:rsidR="0031329D" w:rsidRPr="006F586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A6A" w:rsidR="00502A6A">
      <w:r>
        <w:separator/>
      </w:r>
    </w:p>
  </w:endnote>
  <w:endnote w:id="0" w:type="continuationSeparator">
    <w:p w:rsidRDefault="00502A6A" w:rsidR="00502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2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A6A" w:rsidR="00502A6A">
      <w:r>
        <w:separator/>
      </w:r>
    </w:p>
  </w:footnote>
  <w:footnote w:id="0" w:type="continuationSeparator">
    <w:p w:rsidRDefault="00502A6A" w:rsidR="00502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FB2625">
      <w:t>195/2012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55B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ECB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2A6A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55246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586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5C8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625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St-195/2012</izvorni_sadrzaj>
    <derivirana_varijabla naziv="DomainObject.Predmet.OznakaBroj_1">St-195/2012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BRODOGRADILIŠTE KRALJEVICA d.d.  Kraljevica</izvorni_sadrzaj>
    <derivirana_varijabla naziv="DomainObject.Predmet.ProtustrankaFormated_1">  BRODOGRADILIŠTE KRALJEVICA d.d.  Kraljevica</derivirana_varijabla>
  </DomainObject.Predmet.ProtustrankaFormated>
  <DomainObject.Predmet.ProtustrankaFormatedOIB>
    <izvorni_sadrzaj>  BRODOGRADILIŠTE KRALJEVICA d.d.  Kraljevica, OIB 11063000165</izvorni_sadrzaj>
    <derivirana_varijabla naziv="DomainObject.Predmet.ProtustrankaFormatedOIB_1">  BRODOGRADILIŠTE KRALJEVICA d.d.  Kraljevica, OIB 11063000165</derivirana_varijabla>
  </DomainObject.Predmet.ProtustrankaFormatedOIB>
  <DomainObject.Predmet.ProtustrankaFormatedWithAdress>
    <izvorni_sadrzaj> BRODOGRADILIŠTE KRALJEVICA d.d.  Kraljevica, Obala kralja Tomislava 8, 51 262 Kraljevica</izvorni_sadrzaj>
    <derivirana_varijabla naziv="DomainObject.Predmet.ProtustrankaFormatedWithAdress_1"> BRODOGRADILIŠTE KRALJEVICA d.d.  Kraljevica, Obala kralja Tomislava 8, 51 262 Kraljevica</derivirana_varijabla>
  </DomainObject.Predmet.ProtustrankaFormatedWithAdress>
  <DomainObject.Predmet.ProtustrankaFormatedWithAdressOIB>
    <izvorni_sadrzaj> BRODOGRADILIŠTE KRALJEVICA d.d.  Kraljevica, OIB 11063000165, Obala kralja Tomislava 8, 51 262 Kraljevica</izvorni_sadrzaj>
    <derivirana_varijabla naziv="DomainObject.Predmet.ProtustrankaFormatedWithAdressOIB_1"> BRODOGRADILIŠTE KRALJEVICA d.d.  Kraljevica, OIB 11063000165, Obala kralja Tomislava 8, 51 262 Kraljevica</derivirana_varijabla>
  </DomainObject.Predmet.ProtustrankaFormatedWithAdressOIB>
  <DomainObject.Predmet.ProtustrankaWithAdress>
    <izvorni_sadrzaj>BRODOGRADILIŠTE KRALJEVICA d.d.  Kraljevica Obala kralja Tomislava 8, 51 262 Kraljevica</izvorni_sadrzaj>
    <derivirana_varijabla naziv="DomainObject.Predmet.ProtustrankaWithAdress_1">BRODOGRADILIŠTE KRALJEVICA d.d.  Kraljevica Obala kralja Tomislava 8, 51 262 Kraljevica</derivirana_varijabla>
  </DomainObject.Predmet.ProtustrankaWithAdress>
  <DomainObject.Predmet.ProtustrankaWithAdressOIB>
    <izvorni_sadrzaj>BRODOGRADILIŠTE KRALJEVICA d.d.  Kraljevica, OIB 11063000165, Obala kralja Tomislava 8, 51 262 Kraljevica</izvorni_sadrzaj>
    <derivirana_varijabla naziv="DomainObject.Predmet.ProtustrankaWithAdressOIB_1">BRODOGRADILIŠTE KRALJEVICA d.d.  Kraljevica, OIB 11063000165, Obala kralja Tomislava 8, 51 262 Kraljevica</derivirana_varijabla>
  </DomainObject.Predmet.ProtustrankaWithAdressOIB>
  <DomainObject.Predmet.ProtustrankaNazivFormated>
    <izvorni_sadrzaj>BRODOGRADILIŠTE KRALJEVICA d.d.  Kraljevica</izvorni_sadrzaj>
    <derivirana_varijabla naziv="DomainObject.Predmet.ProtustrankaNazivFormated_1">BRODOGRADILIŠTE KRALJEVICA d.d.  Kraljevica</derivirana_varijabla>
  </DomainObject.Predmet.ProtustrankaNazivFormated>
  <DomainObject.Predmet.ProtustrankaNazivFormatedOIB>
    <izvorni_sadrzaj>BRODOGRADILIŠTE KRALJEVICA d.d.  Kraljevica, OIB 11063000165</izvorni_sadrzaj>
    <derivirana_varijabla naziv="DomainObject.Predmet.ProtustrankaNazivFormatedOIB_1">BRODOGRADILIŠTE KRALJEVICA d.d.  Kraljevica, OIB 11063000165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NOVAK  Zagreb</izvorni_sadrzaj>
    <derivirana_varijabla naziv="DomainObject.Predmet.StrankaFormated_1">  ZVONIMIR NOVAK  Zagreb</derivirana_varijabla>
  </DomainObject.Predmet.StrankaFormated>
  <DomainObject.Predmet.StrankaFormatedOIB>
    <izvorni_sadrzaj>  ZVONIMIR NOVAK  Zagreb, OIB 66737343351</izvorni_sadrzaj>
    <derivirana_varijabla naziv="DomainObject.Predmet.StrankaFormatedOIB_1">  ZVONIMIR NOVAK  Zagreb, OIB 66737343351</derivirana_varijabla>
  </DomainObject.Predmet.StrankaFormatedOIB>
  <DomainObject.Predmet.StrankaFormatedWithAdress>
    <izvorni_sadrzaj> ZVONIMIR NOVAK  Zagreb, Goljak 36, 10 000 Zagreb</izvorni_sadrzaj>
    <derivirana_varijabla naziv="DomainObject.Predmet.StrankaFormatedWithAdress_1"> ZVONIMIR NOVAK  Zagreb, Goljak 36, 10 000 Zagreb</derivirana_varijabla>
  </DomainObject.Predmet.StrankaFormatedWithAdress>
  <DomainObject.Predmet.StrankaFormatedWithAdressOIB>
    <izvorni_sadrzaj> ZVONIMIR NOVAK  Zagreb, OIB 66737343351, Goljak 36, 10 000 Zagreb</izvorni_sadrzaj>
    <derivirana_varijabla naziv="DomainObject.Predmet.StrankaFormatedWithAdressOIB_1"> ZVONIMIR NOVAK  Zagreb, OIB 66737343351, Goljak 36, 10 000 Zagreb</derivirana_varijabla>
  </DomainObject.Predmet.StrankaFormatedWithAdressOIB>
  <DomainObject.Predmet.StrankaWithAdress>
    <izvorni_sadrzaj>ZVONIMIR NOVAK  Zagreb Goljak 36,10 000 Zagreb</izvorni_sadrzaj>
    <derivirana_varijabla naziv="DomainObject.Predmet.StrankaWithAdress_1">ZVONIMIR NOVAK  Zagreb Goljak 36,10 000 Zagreb</derivirana_varijabla>
  </DomainObject.Predmet.StrankaWithAdress>
  <DomainObject.Predmet.StrankaWithAdressOIB>
    <izvorni_sadrzaj>ZVONIMIR NOVAK  Zagreb, OIB 66737343351, Goljak 36,10 000 Zagreb</izvorni_sadrzaj>
    <derivirana_varijabla naziv="DomainObject.Predmet.StrankaWithAdressOIB_1">ZVONIMIR NOVAK  Zagreb, OIB 66737343351, Goljak 36,10 000 Zagreb</derivirana_varijabla>
  </DomainObject.Predmet.StrankaWithAdressOIB>
  <DomainObject.Predmet.StrankaNazivFormated>
    <izvorni_sadrzaj>ZVONIMIR NOVAK  Zagreb</izvorni_sadrzaj>
    <derivirana_varijabla naziv="DomainObject.Predmet.StrankaNazivFormated_1">ZVONIMIR NOVAK  Zagreb</derivirana_varijabla>
  </DomainObject.Predmet.StrankaNazivFormated>
  <DomainObject.Predmet.StrankaNazivFormatedOIB>
    <izvorni_sadrzaj>ZVONIMIR NOVAK  Zagreb, OIB 66737343351</izvorni_sadrzaj>
    <derivirana_varijabla naziv="DomainObject.Predmet.StrankaNazivFormatedOIB_1">ZVONIMIR NOVAK  Zagreb, OIB 66737343351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ZVONIMIR NOVAK  Zagreb</item>
    </izvorni_sadrzaj>
    <derivirana_varijabla naziv="DomainObject.Predmet.StrankaListFormated_1">
      <item>ZVONIMIR NOVAK  Zagreb</item>
    </derivirana_varijabla>
  </DomainObject.Predmet.StrankaListFormated>
  <DomainObject.Predmet.StrankaListFormatedOIB>
    <izvorni_sadrzaj>
      <item>ZVONIMIR NOVAK  Zagreb, OIB 66737343351</item>
    </izvorni_sadrzaj>
    <derivirana_varijabla naziv="DomainObject.Predmet.StrankaListFormatedOIB_1">
      <item>ZVONIMIR NOVAK  Zagreb, OIB 66737343351</item>
    </derivirana_varijabla>
  </DomainObject.Predmet.StrankaListFormatedOIB>
  <DomainObject.Predmet.StrankaListFormatedWithAdress>
    <izvorni_sadrzaj>
      <item>ZVONIMIR NOVAK  Zagreb, Goljak 36, 10 000 Zagreb</item>
    </izvorni_sadrzaj>
    <derivirana_varijabla naziv="DomainObject.Predmet.StrankaListFormatedWithAdress_1">
      <item>ZVONIMIR NOVAK  Zagreb, Goljak 36, 10 000 Zagreb</item>
    </derivirana_varijabla>
  </DomainObject.Predmet.StrankaListFormatedWithAdress>
  <DomainObject.Predmet.StrankaListFormatedWithAdressOIB>
    <izvorni_sadrzaj>
      <item>ZVONIMIR NOVAK  Zagreb, OIB 66737343351, Goljak 36, 10 000 Zagreb</item>
    </izvorni_sadrzaj>
    <derivirana_varijabla naziv="DomainObject.Predmet.StrankaListFormatedWithAdressOIB_1">
      <item>ZVONIMIR NOVAK  Zagreb, OIB 66737343351, Goljak 36, 10 000 Zagreb</item>
    </derivirana_varijabla>
  </DomainObject.Predmet.StrankaListFormatedWithAdressOIB>
  <DomainObject.Predmet.StrankaListNazivFormated>
    <izvorni_sadrzaj>
      <item>ZVONIMIR NOVAK  Zagreb</item>
    </izvorni_sadrzaj>
    <derivirana_varijabla naziv="DomainObject.Predmet.StrankaListNazivFormated_1">
      <item>ZVONIMIR NOVAK  Zagreb</item>
    </derivirana_varijabla>
  </DomainObject.Predmet.StrankaListNazivFormated>
  <DomainObject.Predmet.StrankaListNazivFormatedOIB>
    <izvorni_sadrzaj>
      <item>ZVONIMIR NOVAK  Zagreb, OIB 66737343351</item>
    </izvorni_sadrzaj>
    <derivirana_varijabla naziv="DomainObject.Predmet.StrankaListNazivFormatedOIB_1">
      <item>ZVONIMIR NOVAK  Zagreb, OIB 66737343351</item>
    </derivirana_varijabla>
  </DomainObject.Predmet.StrankaListNazivFormatedOIB>
  <DomainObject.Predmet.ProtuStrankaListFormated>
    <izvorni_sadrzaj>
      <item>BRODOGRADILIŠTE KRALJEVICA d.d.  Kraljevica</item>
    </izvorni_sadrzaj>
    <derivirana_varijabla naziv="DomainObject.Predmet.ProtuStrankaListFormated_1">
      <item>BRODOGRADILIŠTE KRALJEVICA d.d.  Kraljevica</item>
    </derivirana_varijabla>
  </DomainObject.Predmet.ProtuStrankaListFormated>
  <DomainObject.Predmet.ProtuStrankaListFormatedOIB>
    <izvorni_sadrzaj>
      <item>BRODOGRADILIŠTE KRALJEVICA d.d.  Kraljevica, OIB 11063000165</item>
    </izvorni_sadrzaj>
    <derivirana_varijabla naziv="DomainObject.Predmet.ProtuStrankaListFormatedOIB_1">
      <item>BRODOGRADILIŠTE KRALJEVICA d.d.  Kraljevica, OIB 11063000165</item>
    </derivirana_varijabla>
  </DomainObject.Predmet.ProtuStrankaListFormatedOIB>
  <DomainObject.Predmet.ProtuStrankaListFormatedWithAdress>
    <izvorni_sadrzaj>
      <item>BRODOGRADILIŠTE KRALJEVICA d.d.  Kraljevica, Obala kralja Tomislava 8, 51 262 Kraljevica</item>
    </izvorni_sadrzaj>
    <derivirana_varijabla naziv="DomainObject.Predmet.ProtuStrankaListFormatedWithAdress_1">
      <item>BRODOGRADILIŠTE KRALJEVICA d.d.  Kraljevica, Obala kralja Tomislava 8, 51 262 Kraljevica</item>
    </derivirana_varijabla>
  </DomainObject.Predmet.ProtuStrankaListFormatedWithAdress>
  <DomainObject.Predmet.ProtuStrankaListFormatedWithAdressOIB>
    <izvorni_sadrzaj>
      <item>BRODOGRADILIŠTE KRALJEVICA d.d.  Kraljevica, OIB 11063000165, Obala kralja Tomislava 8, 51 262 Kraljevica</item>
    </izvorni_sadrzaj>
    <derivirana_varijabla naziv="DomainObject.Predmet.ProtuStrankaListFormatedWithAdressOIB_1">
      <item>BRODOGRADILIŠTE KRALJEVICA d.d.  Kraljevica, OIB 11063000165, Obala kralja Tomislava 8, 51 262 Kraljevica</item>
    </derivirana_varijabla>
  </DomainObject.Predmet.ProtuStrankaListFormatedWithAdressOIB>
  <DomainObject.Predmet.ProtuStrankaListNazivFormated>
    <izvorni_sadrzaj>
      <item>BRODOGRADILIŠTE KRALJEVICA d.d.  Kraljevica</item>
    </izvorni_sadrzaj>
    <derivirana_varijabla naziv="DomainObject.Predmet.ProtuStrankaListNazivFormated_1">
      <item>BRODOGRADILIŠTE KRALJEVICA d.d.  Kraljevica</item>
    </derivirana_varijabla>
  </DomainObject.Predmet.ProtuStrankaListNazivFormated>
  <DomainObject.Predmet.ProtuStrankaListNazivFormatedOIB>
    <izvorni_sadrzaj>
      <item>BRODOGRADILIŠTE KRALJEVICA d.d.  Kraljevica, OIB 11063000165</item>
    </izvorni_sadrzaj>
    <derivirana_varijabla naziv="DomainObject.Predmet.ProtuStrankaListNazivFormatedOIB_1">
      <item>BRODOGRADILIŠTE KRALJEVICA d.d.  Kraljevica, OIB 11063000165</item>
    </derivirana_varijabla>
  </DomainObject.Predmet.ProtuStrankaListNazivFormatedOIB>
  <DomainObject.Predmet.OstaliListFormated>
    <izvorni_sadrzaj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OstaliListFormated_1"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OstaliListFormated>
  <DomainObject.Predmet.OstaliListFormatedOIB>
    <izvorni_sadrzaj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izvorni_sadrzaj>
    <derivirana_varijabla naziv="DomainObject.Predmet.OstaliListFormatedOIB_1"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derivirana_varijabla>
  </DomainObject.Predmet.OstaliListFormatedOIB>
  <DomainObject.Predmet.OstaliListFormatedWithAdress>
    <izvorni_sadrzaj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Čavle 43, 51 219 Čavle</item>
      <item>Brodarski institut d.o.o.,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izvorni_sadrzaj>
    <derivirana_varijabla naziv="DomainObject.Predmet.OstaliListFormatedWithAdress_1"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Čavle 43, 51 219 Čavle</item>
      <item>Brodarski institut d.o.o.,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derivirana_varijabla>
  </DomainObject.Predmet.OstaliListFormatedWithAdress>
  <DomainObject.Predmet.OstaliListFormatedWithAdressOIB>
    <izvorni_sadrzaj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OIB 72695335756, Čavle 43, 51 219 Čavle</item>
      <item>Brodarski institut d.o.o., OIB 34114418260,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izvorni_sadrzaj>
    <derivirana_varijabla naziv="DomainObject.Predmet.OstaliListFormatedWithAdressOIB_1"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OIB 72695335756, Čavle 43, 51 219 Čavle</item>
      <item>Brodarski institut d.o.o., OIB 34114418260,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derivirana_varijabla>
  </DomainObject.Predmet.OstaliListFormatedWithAdressOIB>
  <DomainObject.Predmet.OstaliListNazivFormated>
    <izvorni_sadrzaj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OstaliListNazivFormated_1"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OstaliListNazivFormated>
  <DomainObject.Predmet.OstaliListNazivFormatedOIB>
    <izvorni_sadrzaj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izvorni_sadrzaj>
    <derivirana_varijabla naziv="DomainObject.Predmet.OstaliListNazivFormatedOIB_1"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NOVAK  Zagreb</izvorni_sadrzaj>
    <derivirana_varijabla naziv="DomainObject.Predmet.StrankaIDrugi_1">ZVONIMIR NOVAK  Zagreb</derivirana_varijabla>
  </DomainObject.Predmet.StrankaIDrugi>
  <DomainObject.Predmet.ProtustrankaIDrugi>
    <izvorni_sadrzaj>BRODOGRADILIŠTE KRALJEVICA d.d.  Kraljevica</izvorni_sadrzaj>
    <derivirana_varijabla naziv="DomainObject.Predmet.ProtustrankaIDrugi_1">BRODOGRADILIŠTE KRALJEVICA d.d.  Kraljevica</derivirana_varijabla>
  </DomainObject.Predmet.ProtustrankaIDrugi>
  <DomainObject.Predmet.StrankaIDrugiAdressOIB>
    <izvorni_sadrzaj>ZVONIMIR NOVAK  Zagreb, OIB 66737343351, Goljak 36, 10 000 Zagreb</izvorni_sadrzaj>
    <derivirana_varijabla naziv="DomainObject.Predmet.StrankaIDrugiAdressOIB_1">ZVONIMIR NOVAK  Zagreb, OIB 66737343351, Goljak 36, 10 000 Zagreb</derivirana_varijabla>
  </DomainObject.Predmet.StrankaIDrugiAdressOIB>
  <DomainObject.Predmet.ProtustrankaIDrugiAdressOIB>
    <izvorni_sadrzaj>BRODOGRADILIŠTE KRALJEVICA d.d.  Kraljevica, OIB 11063000165, Obala kralja Tomislava 8, 51 262 Kraljevica</izvorni_sadrzaj>
    <derivirana_varijabla naziv="DomainObject.Predmet.ProtustrankaIDrugiAdressOIB_1">BRODOGRADILIŠTE KRALJEVICA d.d.  Kraljevica, OIB 11063000165, Obala kralja Tomislava 8, 51 262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BRODOGRADILIŠTE KRALJEVICA d.d.  Kraljevica</item>
      <item>ZVONIMIR NOVAK  Zagreb</item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SudioniciListNaziv_1">
      <item>BRODOGRADILIŠTE KRALJEVICA d.d.  Kraljevica</item>
      <item>ZVONIMIR NOVAK  Zagreb</item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SudioniciListNaziv>
  <DomainObject.Predmet.SudioniciListAdressOIB>
    <izvorni_sadrzaj>
      <item>BRODOGRADILIŠTE KRALJEVICA d.d.  Kraljevica, OIB 11063000165, Obala kralja Tomislava 8,51 262 Kraljevica</item>
      <item>ZVONIMIR NOVAK  Zagreb, OIB 66737343351, Goljak 36,10 000 Zagreb</item>
      <item>računovodstvo</item>
      <item>NARODNE  NOVINE d.d., Savski gaj, XIII put 6,10 020 Zagreb</item>
      <item>FINA RIJEKA</item>
      <item>Hrvatska poštanska banka D.D., Nikole Jurišića 4,10 000 Zagreb</item>
      <item>oglasna ploča</item>
      <item>sudski registar</item>
      <item>MARIJA RUŽIĆ, OIB 72695335756, Čavle 43,51 219 Čavle</item>
      <item>Brodarski institut d.o.o., OIB 34114418260, Avenija V. Holjevca 20,10000 Zagreb</item>
      <item>Tekol teri d.o.o., Podmurvice 2,51000 Rijeka</item>
      <item>Agencija za upravljanje državnom imovinom, Ivana Lučića 6,10000 Zagreb</item>
      <item>Grad Kraljevica, Frankopanska 1a,51262 Kraljevica</item>
      <item>ŽDO RIJEKA, 51 000 Rijeka</item>
    </izvorni_sadrzaj>
    <derivirana_varijabla naziv="DomainObject.Predmet.SudioniciListAdressOIB_1">
      <item>BRODOGRADILIŠTE KRALJEVICA d.d.  Kraljevica, OIB 11063000165, Obala kralja Tomislava 8,51 262 Kraljevica</item>
      <item>ZVONIMIR NOVAK  Zagreb, OIB 66737343351, Goljak 36,10 000 Zagreb</item>
      <item>računovodstvo</item>
      <item>NARODNE  NOVINE d.d., Savski gaj, XIII put 6,10 020 Zagreb</item>
      <item>FINA RIJEKA</item>
      <item>Hrvatska poštanska banka D.D., Nikole Jurišića 4,10 000 Zagreb</item>
      <item>oglasna ploča</item>
      <item>sudski registar</item>
      <item>MARIJA RUŽIĆ, OIB 72695335756, Čavle 43,51 219 Čavle</item>
      <item>Brodarski institut d.o.o., OIB 34114418260, Avenija V. Holjevca 20,10000 Zagreb</item>
      <item>Tekol teri d.o.o., Podmurvice 2,51000 Rijeka</item>
      <item>Agencija za upravljanje državnom imovinom, Ivana Lučića 6,10000 Zagreb</item>
      <item>Grad Kraljevica, Frankopanska 1a,51262 Kraljevica</item>
      <item>ŽDO RIJEKA, 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11063000165</item>
      <item>, OIB 66737343351</item>
      <item>, OIB null</item>
      <item>, OIB null</item>
      <item>, OIB null</item>
      <item>, OIB null</item>
      <item>, OIB null</item>
      <item>, OIB null</item>
      <item>, OIB 72695335756</item>
      <item>, OIB 34114418260</item>
      <item>, OIB null</item>
      <item>, OIB null</item>
      <item>, OIB null</item>
      <item>, OIB null</item>
    </izvorni_sadrzaj>
    <derivirana_varijabla naziv="DomainObject.Predmet.SudioniciListNazivOIB_1">
      <item>, OIB 11063000165</item>
      <item>, OIB 66737343351</item>
      <item>, OIB null</item>
      <item>, OIB null</item>
      <item>, OIB null</item>
      <item>, OIB null</item>
      <item>, OIB null</item>
      <item>, OIB null</item>
      <item>, OIB 72695335756</item>
      <item>, OIB 34114418260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290</properties:Words>
  <properties:Characters>1372</properties:Characters>
  <properties:Lines>58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2015-10-07T10:48:00Z</dcterms:created>
  <dc:creator>korlevicd</dc:creator>
  <cp:lastModifiedBy>Danijela Fumić</cp:lastModifiedBy>
  <cp:lastPrinted>2015-10-07T10:46:00Z</cp:lastPrinted>
  <dcterms:modified xmlns:xsi="http://www.w3.org/2001/XMLSchema-instance" xsi:type="dcterms:W3CDTF">2015-10-07T10:50:00Z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