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3fa8" w14:paraId="8393fa8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FC49B2">
        <w:t>46</w:t>
      </w:r>
      <w:r w:rsidR="00A90E4B">
        <w:t>8</w:t>
      </w:r>
      <w:r w:rsidR="00DF0E12">
        <w:t>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A90E4B">
        <w:t>PATENT d.o.o., Šibenik, Vrpoljački put 26, OIB: 28977133575</w:t>
      </w:r>
      <w:r>
        <w:t xml:space="preserve">, zastupanom po </w:t>
      </w:r>
      <w:r w:rsidR="00226979">
        <w:t>članu uprave</w:t>
      </w:r>
      <w:r>
        <w:t xml:space="preserve"> </w:t>
      </w:r>
      <w:r w:rsidR="00A90E4B">
        <w:t>Ivici Zorici iz Šibenika</w:t>
      </w:r>
      <w:r>
        <w:t xml:space="preserve">,  </w:t>
      </w:r>
      <w:r w:rsidR="00D66CDE">
        <w:t>14</w:t>
      </w:r>
      <w:r w:rsidR="00984003">
        <w:t xml:space="preserve">. </w:t>
      </w:r>
      <w:r w:rsidR="00BC0FE1">
        <w:t xml:space="preserve"> </w:t>
      </w:r>
      <w:r w:rsidR="00E00EB3">
        <w:t>prosinca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EF2186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A90E4B">
        <w:rPr>
          <w:b/>
        </w:rPr>
        <w:t>19</w:t>
      </w:r>
      <w:r w:rsidR="00372EF1">
        <w:rPr>
          <w:b/>
        </w:rPr>
        <w:t xml:space="preserve">. </w:t>
      </w:r>
      <w:r w:rsidR="00A90E4B">
        <w:rPr>
          <w:b/>
        </w:rPr>
        <w:t>veljače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482700">
        <w:rPr>
          <w:b/>
        </w:rPr>
        <w:t>09</w:t>
      </w:r>
      <w:r w:rsidR="00DF0E12">
        <w:rPr>
          <w:b/>
        </w:rPr>
        <w:t>,</w:t>
      </w:r>
      <w:r w:rsidR="00482700">
        <w:rPr>
          <w:b/>
        </w:rPr>
        <w:t>4</w:t>
      </w:r>
      <w:r w:rsidR="00B51F49">
        <w:rPr>
          <w:b/>
        </w:rPr>
        <w:t>0</w:t>
      </w:r>
      <w:r w:rsidR="00372EF1">
        <w:t xml:space="preserve"> sati </w:t>
      </w:r>
      <w:r w:rsidR="00482700">
        <w:t>u zgradi Stalne službe u Šibeniku, Stjepana Radića 81, sudnica 212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A90E4B">
        <w:t>Ivica Zorica</w:t>
      </w:r>
      <w:r w:rsidR="00E90F8F">
        <w:t xml:space="preserve"> iz </w:t>
      </w:r>
      <w:r w:rsidR="00482700">
        <w:t>Šibenika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EF2186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A90E4B">
        <w:t>Ivica Zorica</w:t>
      </w:r>
      <w:r w:rsidR="00482700">
        <w:t xml:space="preserve"> iz Šibenika</w:t>
      </w:r>
      <w:r w:rsidR="00B51F49" w:rsidRPr="00B51F49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EF2186" w:rsidP="00A576FE" w:rsidR="00EF2186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A90E4B">
        <w:t>PATENT d.o.o., Šibenik,</w:t>
      </w:r>
      <w:r>
        <w:t xml:space="preserve">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A90E4B">
        <w:t>15</w:t>
      </w:r>
      <w:r>
        <w:t>. studenog 2017.</w:t>
      </w:r>
      <w:r w:rsidRPr="006A6907">
        <w:t xml:space="preserve"> u Očevidniku redoslijeda osnova za plaćanje ima evidentirane neizvršene osnove za plaćanje u neprekinutom razdoblju od </w:t>
      </w:r>
      <w:r w:rsidR="00A90E4B">
        <w:t>120</w:t>
      </w:r>
      <w:r w:rsidR="00482700">
        <w:t xml:space="preserve"> dan</w:t>
      </w:r>
      <w:r w:rsidR="00A90E4B">
        <w:t>a</w:t>
      </w:r>
      <w:r w:rsidRPr="006A6907">
        <w:t xml:space="preserve"> u iznosu od </w:t>
      </w:r>
      <w:r w:rsidR="00A90E4B">
        <w:t>551</w:t>
      </w:r>
      <w:r>
        <w:t>.</w:t>
      </w:r>
      <w:r w:rsidR="00A90E4B">
        <w:t>156</w:t>
      </w:r>
      <w:r>
        <w:t>,</w:t>
      </w:r>
      <w:r w:rsidR="00A90E4B">
        <w:t>94</w:t>
      </w:r>
      <w:r>
        <w:t xml:space="preserve"> </w:t>
      </w:r>
      <w:r w:rsidRPr="006A6907">
        <w:t>kun</w:t>
      </w:r>
      <w:r>
        <w:t>a</w:t>
      </w:r>
      <w:r w:rsidRPr="006A6907">
        <w:t xml:space="preserve">, te da </w:t>
      </w:r>
      <w:r w:rsidR="00E90F8F">
        <w:t>ima 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t xml:space="preserve">U Zadru </w:t>
      </w:r>
      <w:r w:rsidR="00D66CDE">
        <w:t>14</w:t>
      </w:r>
      <w:r w:rsidR="00984003">
        <w:t xml:space="preserve">. </w:t>
      </w:r>
      <w:r w:rsidR="00BC0FE1">
        <w:t xml:space="preserve"> </w:t>
      </w:r>
      <w:r w:rsidR="00E00EB3">
        <w:t>prosinca</w:t>
      </w:r>
      <w:r>
        <w:t xml:space="preserve"> 2017.</w:t>
      </w:r>
    </w:p>
    <w:p w:rsidRDefault="00A576FE" w:rsidP="00A576FE" w:rsidR="00A576FE"/>
    <w:p w:rsidRDefault="00F832C2" w:rsidP="00F832C2" w:rsidR="00A576FE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A90E4B">
        <w:t>Ivica Zorica</w:t>
      </w:r>
      <w:r w:rsidR="00482700">
        <w:t xml:space="preserve"> iz Šibenika, </w:t>
      </w:r>
      <w:r w:rsidR="00A90E4B">
        <w:t>Vrpoljački put 26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A5795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FC49B2">
      <w:t>46</w:t>
    </w:r>
    <w:r w:rsidR="00A90E4B">
      <w:t>8</w:t>
    </w:r>
    <w:r w:rsidR="006A4863">
      <w:t>/</w:t>
    </w:r>
    <w:r w:rsidR="007B450B">
      <w:t>20</w:t>
    </w:r>
    <w:r w:rsidR="006A4863">
      <w:t>17-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43B5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807CF"/>
    <w:rsid w:val="00482700"/>
    <w:rsid w:val="004902BE"/>
    <w:rsid w:val="00490F40"/>
    <w:rsid w:val="004A247A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124E0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4003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57950"/>
    <w:rsid w:val="00A626D4"/>
    <w:rsid w:val="00A62A1F"/>
    <w:rsid w:val="00A67650"/>
    <w:rsid w:val="00A70A5D"/>
    <w:rsid w:val="00A80B05"/>
    <w:rsid w:val="00A82C88"/>
    <w:rsid w:val="00A90E4B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66CDE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0F8F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218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2C2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49B2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79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9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9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9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9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7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9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9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9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9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St-463/17 - u rješavanju</izvorni_sadrzaj>
    <derivirana_varijabla naziv="DomainObject.Predmet.Opis_1">Veza: St-463/17 - u rješavanju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PATENT d.o.o. za trgovinu i zastupanje</izvorni_sadrzaj>
    <derivirana_varijabla naziv="DomainObject.Predmet.ProtustrankaFormated_1">  PATENT d.o.o. za trgovinu i zastupanje</derivirana_varijabla>
  </DomainObject.Predmet.ProtustrankaFormated>
  <DomainObject.Predmet.ProtustrankaFormatedOIB>
    <izvorni_sadrzaj>  PATENT d.o.o. za trgovinu i zastupanje, OIB 28977133575</izvorni_sadrzaj>
    <derivirana_varijabla naziv="DomainObject.Predmet.ProtustrankaFormatedOIB_1">  PATENT d.o.o. za trgovinu i zastupanje, OIB 28977133575</derivirana_varijabla>
  </DomainObject.Predmet.ProtustrankaFormatedOIB>
  <DomainObject.Predmet.ProtustrankaFormatedWithAdress>
    <izvorni_sadrzaj> PATENT d.o.o. za trgovinu i zastupanje, Vrpoljački put 26, 22000 Šibenik</izvorni_sadrzaj>
    <derivirana_varijabla naziv="DomainObject.Predmet.ProtustrankaFormatedWithAdress_1"> PATENT d.o.o. za trgovinu i zastupanje, Vrpoljački put 26, 22000 Šibenik</derivirana_varijabla>
  </DomainObject.Predmet.ProtustrankaFormatedWithAdress>
  <DomainObject.Predmet.ProtustrankaFormatedWithAdressOIB>
    <izvorni_sadrzaj> PATENT d.o.o. za trgovinu i zastupanje, OIB 28977133575, Vrpoljački put 26, 22000 Šibenik</izvorni_sadrzaj>
    <derivirana_varijabla naziv="DomainObject.Predmet.ProtustrankaFormatedWithAdressOIB_1"> PATENT d.o.o. za trgovinu i zastupanje, OIB 28977133575, Vrpoljački put 26, 22000 Šibenik</derivirana_varijabla>
  </DomainObject.Predmet.ProtustrankaFormatedWithAdressOIB>
  <DomainObject.Predmet.ProtustrankaWithAdress>
    <izvorni_sadrzaj>PATENT d.o.o. za trgovinu i zastupanje Vrpoljački put 26, 22000 Šibenik</izvorni_sadrzaj>
    <derivirana_varijabla naziv="DomainObject.Predmet.ProtustrankaWithAdress_1">PATENT d.o.o. za trgovinu i zastupanje Vrpoljački put 26, 22000 Šibenik</derivirana_varijabla>
  </DomainObject.Predmet.ProtustrankaWithAdress>
  <DomainObject.Predmet.ProtustrankaWithAdressOIB>
    <izvorni_sadrzaj>PATENT d.o.o. za trgovinu i zastupanje, OIB 28977133575, Vrpoljački put 26, 22000 Šibenik</izvorni_sadrzaj>
    <derivirana_varijabla naziv="DomainObject.Predmet.ProtustrankaWithAdressOIB_1">PATENT d.o.o. za trgovinu i zastupanje, OIB 28977133575, Vrpoljački put 26, 22000 Šibenik</derivirana_varijabla>
  </DomainObject.Predmet.ProtustrankaWithAdressOIB>
  <DomainObject.Predmet.ProtustrankaNazivFormated>
    <izvorni_sadrzaj>PATENT d.o.o. za trgovinu i zastupanje</izvorni_sadrzaj>
    <derivirana_varijabla naziv="DomainObject.Predmet.ProtustrankaNazivFormated_1">PATENT d.o.o. za trgovinu i zastupanje</derivirana_varijabla>
  </DomainObject.Predmet.ProtustrankaNazivFormated>
  <DomainObject.Predmet.ProtustrankaNazivFormatedOIB>
    <izvorni_sadrzaj>PATENT d.o.o. za trgovinu i zastupanje, OIB 28977133575</izvorni_sadrzaj>
    <derivirana_varijabla naziv="DomainObject.Predmet.ProtustrankaNazivFormatedOIB_1">PATENT d.o.o. za trgovinu i zastupanje, OIB 28977133575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PATENT d.o.o. za trgovinu i zastupanje</item>
    </izvorni_sadrzaj>
    <derivirana_varijabla naziv="DomainObject.Predmet.ProtuStrankaListFormated_1">
      <item>PATENT d.o.o. za trgovinu i zastupanje</item>
    </derivirana_varijabla>
  </DomainObject.Predmet.ProtuStrankaListFormated>
  <DomainObject.Predmet.ProtuStrankaListFormatedOIB>
    <izvorni_sadrzaj>
      <item>PATENT d.o.o. za trgovinu i zastupanje, OIB 28977133575</item>
    </izvorni_sadrzaj>
    <derivirana_varijabla naziv="DomainObject.Predmet.ProtuStrankaListFormatedOIB_1">
      <item>PATENT d.o.o. za trgovinu i zastupanje, OIB 28977133575</item>
    </derivirana_varijabla>
  </DomainObject.Predmet.ProtuStrankaListFormatedOIB>
  <DomainObject.Predmet.ProtuStrankaListFormatedWithAdress>
    <izvorni_sadrzaj>
      <item>PATENT d.o.o. za trgovinu i zastupanje, Vrpoljački put 26, 22000 Šibenik</item>
    </izvorni_sadrzaj>
    <derivirana_varijabla naziv="DomainObject.Predmet.ProtuStrankaListFormatedWithAdress_1">
      <item>PATENT d.o.o. za trgovinu i zastupanje, Vrpoljački put 26, 22000 Šibenik</item>
    </derivirana_varijabla>
  </DomainObject.Predmet.ProtuStrankaListFormatedWithAdress>
  <DomainObject.Predmet.ProtuStrankaListFormatedWithAdressOIB>
    <izvorni_sadrzaj>
      <item>PATENT d.o.o. za trgovinu i zastupanje, OIB 28977133575, Vrpoljački put 26, 22000 Šibenik</item>
    </izvorni_sadrzaj>
    <derivirana_varijabla naziv="DomainObject.Predmet.ProtuStrankaListFormatedWithAdressOIB_1">
      <item>PATENT d.o.o. za trgovinu i zastupanje, OIB 28977133575, Vrpoljački put 26, 22000 Šibenik</item>
    </derivirana_varijabla>
  </DomainObject.Predmet.ProtuStrankaListFormatedWithAdressOIB>
  <DomainObject.Predmet.ProtuStrankaListNazivFormated>
    <izvorni_sadrzaj>
      <item>PATENT d.o.o. za trgovinu i zastupanje</item>
    </izvorni_sadrzaj>
    <derivirana_varijabla naziv="DomainObject.Predmet.ProtuStrankaListNazivFormated_1">
      <item>PATENT d.o.o. za trgovinu i zastupanje</item>
    </derivirana_varijabla>
  </DomainObject.Predmet.ProtuStrankaListNazivFormated>
  <DomainObject.Predmet.ProtuStrankaListNazivFormatedOIB>
    <izvorni_sadrzaj>
      <item>PATENT d.o.o. za trgovinu i zastupanje, OIB 28977133575</item>
    </izvorni_sadrzaj>
    <derivirana_varijabla naziv="DomainObject.Predmet.ProtuStrankaListNazivFormatedOIB_1">
      <item>PATENT d.o.o. za trgovinu i zastupanje, OIB 28977133575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PATENT d.o.o. za trgovinu i zastupanje</izvorni_sadrzaj>
    <derivirana_varijabla naziv="DomainObject.Predmet.ProtustrankaIDrugi_1">PATENT d.o.o. za trgovinu i zastupanje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PATENT d.o.o. za trgovinu i zastupanje, OIB 28977133575, Vrpoljački put 26, 22000 Šibenik</izvorni_sadrzaj>
    <derivirana_varijabla naziv="DomainObject.Predmet.ProtustrankaIDrugiAdressOIB_1">PATENT d.o.o. za trgovinu i zastupanje, OIB 28977133575, Vrpoljački put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PATENT d.o.o. za trgovinu i zastupanje</item>
    </izvorni_sadrzaj>
    <derivirana_varijabla naziv="DomainObject.Predmet.SudioniciListNaziv_1">
      <item>FINA - Podružnica Šibenik</item>
      <item>PATENT d.o.o. za trgovinu i zastupanje</item>
    </derivirana_varijabla>
  </DomainObject.Predmet.SudioniciListNaziv>
  <DomainObject.Predmet.SudioniciListAdressOIB>
    <izvorni_sadrzaj>
      <item>FINA - Podružnica Šibenik, OIB 85821130368, Perivoj L. Marune 1,22000 Šibenik</item>
      <item>PATENT d.o.o. za trgovinu i zastupanje, OIB 28977133575, Vrpoljački put 26,22000 Šibenik</item>
    </izvorni_sadrzaj>
    <derivirana_varijabla naziv="DomainObject.Predmet.SudioniciListAdressOIB_1">
      <item>FINA - Podružnica Šibenik, OIB 85821130368, Perivoj L. Marune 1,22000 Šibenik</item>
      <item>PATENT d.o.o. za trgovinu i zastupanje, OIB 28977133575, Vrpoljački put 26,22000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28977133575</item>
    </izvorni_sadrzaj>
    <derivirana_varijabla naziv="DomainObject.Predmet.SudioniciListNazivOIB_1">
      <item>, OIB 85821130368</item>
      <item>, OIB 28977133575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2C652-2C93-4D48-923B-46F54F07D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2342</properties:Characters>
  <properties:Lines>73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2017-12-14T07:26:00Z</dcterms:created>
  <dc:creator>Administrator</dc:creator>
  <cp:lastModifiedBy>Nena Mužanović</cp:lastModifiedBy>
  <cp:lastPrinted>2017-09-20T07:54:00Z</cp:lastPrinted>
  <dcterms:modified xmlns:xsi="http://www.w3.org/2001/XMLSchema-instance" xsi:type="dcterms:W3CDTF">2017-12-18T09:56:00Z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