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b99e" w14:paraId="5feb99e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32240" w:rsidRPr="00632240">
        <w:t>6419</w:t>
      </w:r>
      <w:r w:rsidR="005965DB">
        <w:t>/</w:t>
      </w:r>
      <w:r w:rsidR="005965DB" w:rsidRPr="005965DB">
        <w:t>15</w:t>
      </w:r>
      <w:r w:rsidR="00632240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32240">
        <w:t xml:space="preserve">SHADOW TRADE j.d.o.o. </w:t>
      </w:r>
      <w:r w:rsidR="00632240" w:rsidRPr="00632240">
        <w:t>za trgovinu i usluge, Zagreb, Ribnjak 22, OIB</w:t>
      </w:r>
      <w:r w:rsidR="00632240">
        <w:t>:</w:t>
      </w:r>
      <w:r w:rsidR="00632240" w:rsidRPr="00632240">
        <w:t xml:space="preserve"> 07848130307</w:t>
      </w:r>
      <w:r w:rsidR="00E1138E" w:rsidRPr="00E1138E">
        <w:t xml:space="preserve">, </w:t>
      </w:r>
      <w:r w:rsidR="00632240">
        <w:t>3</w:t>
      </w:r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B57855" w:rsidP="00EC3D23" w:rsidR="00B57855">
      <w:pPr>
        <w:rPr>
          <w:rFonts w:eastAsia="Times New Roman"/>
          <w:szCs w:val="24"/>
          <w:lang w:eastAsia="hr-HR"/>
        </w:rPr>
      </w:pPr>
    </w:p>
    <w:p w:rsidRDefault="00632240" w:rsidP="00EC3D23" w:rsidR="00632240" w:rsidRPr="001B3169">
      <w:pPr>
        <w:rPr>
          <w:rFonts w:eastAsia="Times New Roman"/>
          <w:szCs w:val="24"/>
          <w:lang w:eastAsia="hr-HR"/>
        </w:rPr>
      </w:pPr>
    </w:p>
    <w:p w:rsidRDefault="001B3169" w:rsidP="00632240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632240">
        <w:t xml:space="preserve">SHADOW TRADE j.d.o.o. </w:t>
      </w:r>
      <w:r w:rsidR="00632240" w:rsidRPr="00632240">
        <w:t>za trgovinu i usluge, Zagreb, Ribnjak 22, OIB</w:t>
      </w:r>
      <w:r w:rsidR="00632240">
        <w:t>:</w:t>
      </w:r>
      <w:r w:rsidR="00632240" w:rsidRPr="00632240">
        <w:t xml:space="preserve"> 07848130307</w:t>
      </w:r>
      <w:r w:rsidR="00B4790E">
        <w:t xml:space="preserve">, </w:t>
      </w:r>
      <w:r w:rsidR="00B4790E" w:rsidRPr="00B4790E">
        <w:t>MBS</w:t>
      </w:r>
      <w:r w:rsidR="00B4790E">
        <w:t>:</w:t>
      </w:r>
      <w:r w:rsidR="00B4790E" w:rsidRPr="00B4790E">
        <w:t xml:space="preserve"> </w:t>
      </w:r>
      <w:r w:rsidR="00632240" w:rsidRPr="00632240">
        <w:t>080942635</w:t>
      </w:r>
      <w:r w:rsidR="00B4790E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632240">
        <w:rPr>
          <w:rFonts w:eastAsia="Times New Roman"/>
          <w:szCs w:val="24"/>
          <w:lang w:eastAsia="hr-HR"/>
        </w:rPr>
        <w:t>3.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B4790E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A04BB2">
        <w:rPr>
          <w:rFonts w:eastAsia="Times New Roman"/>
          <w:szCs w:val="24"/>
          <w:lang w:eastAsia="hr-HR"/>
        </w:rPr>
        <w:t>3</w:t>
      </w:r>
      <w:r w:rsidR="000C5D82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632240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>tečajnog upravitelja imenuje se Dušanka Ivančević</w:t>
      </w:r>
      <w:r w:rsidR="00185310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185310">
        <w:rPr>
          <w:rFonts w:eastAsia="Times New Roman"/>
          <w:szCs w:val="24"/>
          <w:lang w:eastAsia="hr-HR"/>
        </w:rPr>
        <w:t xml:space="preserve"> </w:t>
      </w:r>
      <w:r w:rsidR="00632240" w:rsidRPr="00632240">
        <w:rPr>
          <w:rFonts w:eastAsia="Times New Roman"/>
          <w:szCs w:val="24"/>
          <w:lang w:eastAsia="hr-HR"/>
        </w:rPr>
        <w:t>Bernarda Bernardija 1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632240">
        <w:rPr>
          <w:rFonts w:eastAsia="Times New Roman"/>
          <w:szCs w:val="24"/>
          <w:lang w:eastAsia="hr-HR"/>
        </w:rPr>
        <w:t xml:space="preserve"> 59003296761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632240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632240">
        <w:t xml:space="preserve">SHADOW TRADE j.d.o.o. </w:t>
      </w:r>
      <w:r w:rsidR="00632240" w:rsidRPr="00632240">
        <w:t>za trgovinu i usluge, Zagreb, Ribnjak 22, OIB</w:t>
      </w:r>
      <w:r w:rsidR="00632240">
        <w:t>:</w:t>
      </w:r>
      <w:r w:rsidR="00632240" w:rsidRPr="00632240">
        <w:t xml:space="preserve"> 07848130307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6D1028" w:rsidP="001B3169" w:rsidR="006D1028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632240">
        <w:rPr>
          <w:rFonts w:eastAsia="Times New Roman"/>
          <w:szCs w:val="24"/>
          <w:lang w:eastAsia="hr-HR"/>
        </w:rPr>
        <w:t>17</w:t>
      </w:r>
      <w:r w:rsidR="005965DB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5965DB">
        <w:rPr>
          <w:rFonts w:eastAsia="Times New Roman"/>
          <w:szCs w:val="20"/>
          <w:lang w:eastAsia="hr-HR"/>
        </w:rPr>
        <w:t>11</w:t>
      </w:r>
      <w:r w:rsidR="001846A3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965DB">
        <w:rPr>
          <w:rFonts w:eastAsia="Times New Roman"/>
          <w:szCs w:val="20"/>
          <w:lang w:eastAsia="hr-HR"/>
        </w:rPr>
        <w:t>11</w:t>
      </w:r>
      <w:r w:rsidR="006E7949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1572E">
        <w:rPr>
          <w:rFonts w:eastAsia="Times New Roman"/>
          <w:szCs w:val="20"/>
          <w:lang w:eastAsia="hr-HR"/>
        </w:rPr>
        <w:t xml:space="preserve">Zaključak je </w:t>
      </w:r>
      <w:r w:rsidR="00902751">
        <w:rPr>
          <w:rFonts w:eastAsia="Times New Roman"/>
          <w:szCs w:val="20"/>
          <w:lang w:eastAsia="hr-HR"/>
        </w:rPr>
        <w:t>zakonskom zastupniku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632240">
        <w:rPr>
          <w:rFonts w:eastAsia="Times New Roman"/>
          <w:szCs w:val="20"/>
          <w:lang w:eastAsia="hr-HR"/>
        </w:rPr>
        <w:t>Dariu Buzuku</w:t>
      </w:r>
      <w:r w:rsidR="00902751">
        <w:rPr>
          <w:rFonts w:eastAsia="Times New Roman"/>
          <w:szCs w:val="20"/>
          <w:lang w:eastAsia="hr-HR"/>
        </w:rPr>
        <w:t xml:space="preserve"> </w:t>
      </w:r>
      <w:r w:rsidR="001846A3">
        <w:rPr>
          <w:rFonts w:eastAsia="Times New Roman"/>
          <w:szCs w:val="20"/>
          <w:lang w:eastAsia="hr-HR"/>
        </w:rPr>
        <w:t>dostavljen</w:t>
      </w:r>
      <w:r w:rsidR="00902751">
        <w:rPr>
          <w:rFonts w:eastAsia="Times New Roman"/>
          <w:szCs w:val="20"/>
          <w:lang w:eastAsia="hr-HR"/>
        </w:rPr>
        <w:t xml:space="preserve"> 19</w:t>
      </w:r>
      <w:r w:rsidR="00902751" w:rsidRPr="00902751">
        <w:rPr>
          <w:rFonts w:eastAsia="Times New Roman"/>
          <w:szCs w:val="20"/>
          <w:lang w:eastAsia="hr-HR"/>
        </w:rPr>
        <w:t>. srpnja 2016.</w:t>
      </w:r>
      <w:r w:rsidR="00902751">
        <w:rPr>
          <w:rFonts w:eastAsia="Times New Roman"/>
          <w:szCs w:val="20"/>
          <w:lang w:eastAsia="hr-HR"/>
        </w:rPr>
        <w:t xml:space="preserve"> putem mrežne stranice e-Oglasna ploča suda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>međutim on</w:t>
      </w:r>
      <w:r w:rsidR="00F1572E">
        <w:rPr>
          <w:rFonts w:eastAsia="Times New Roman"/>
          <w:szCs w:val="20"/>
          <w:lang w:eastAsia="hr-HR"/>
        </w:rPr>
        <w:t xml:space="preserve"> 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5965DB">
        <w:rPr>
          <w:rFonts w:eastAsia="Times New Roman"/>
          <w:szCs w:val="20"/>
          <w:lang w:eastAsia="hr-HR"/>
        </w:rPr>
        <w:t>11</w:t>
      </w:r>
      <w:r w:rsidR="001846A3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632240">
        <w:rPr>
          <w:rFonts w:eastAsia="Times New Roman"/>
          <w:szCs w:val="20"/>
          <w:lang w:eastAsia="hr-HR"/>
        </w:rPr>
        <w:t>3.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B36A52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B36A52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B36A52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A52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632240" w:rsidRPr="00632240">
          <w:t>6419/15-10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B0A48"/>
    <w:rsid w:val="000C5D82"/>
    <w:rsid w:val="0010257C"/>
    <w:rsid w:val="001032F4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0917"/>
    <w:rsid w:val="00263146"/>
    <w:rsid w:val="00266E31"/>
    <w:rsid w:val="00272966"/>
    <w:rsid w:val="00283BD4"/>
    <w:rsid w:val="002F2B51"/>
    <w:rsid w:val="003040C2"/>
    <w:rsid w:val="003129FC"/>
    <w:rsid w:val="003303A1"/>
    <w:rsid w:val="00334210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965DB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C14BC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02751"/>
    <w:rsid w:val="00944133"/>
    <w:rsid w:val="00950F54"/>
    <w:rsid w:val="00974A5E"/>
    <w:rsid w:val="00996101"/>
    <w:rsid w:val="009D607F"/>
    <w:rsid w:val="009E3484"/>
    <w:rsid w:val="009F2843"/>
    <w:rsid w:val="00A04BB2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36A52"/>
    <w:rsid w:val="00B4105F"/>
    <w:rsid w:val="00B4790E"/>
    <w:rsid w:val="00B5532F"/>
    <w:rsid w:val="00B57855"/>
    <w:rsid w:val="00B74A75"/>
    <w:rsid w:val="00BC1512"/>
    <w:rsid w:val="00BD2AE7"/>
    <w:rsid w:val="00BE6BFB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1572E"/>
    <w:rsid w:val="00F22132"/>
    <w:rsid w:val="00F3632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4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St-6419/2015-10</izvorni_sadrzaj>
    <derivirana_varijabla naziv="DomainObject.Oznaka_1">St-6419/2015-10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6419</izvorni_sadrzaj>
    <derivirana_varijabla naziv="DomainObject.Predmet.Broj_1">6419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St-6419/2015</izvorni_sadrzaj>
    <derivirana_varijabla naziv="DomainObject.Predmet.OznakaBroj_1">St-6419/2015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SHADOW TRADE j.d.o.o. zastupanog po punomoćniku DARIO BUZUK</izvorni_sadrzaj>
    <derivirana_varijabla naziv="DomainObject.Predmet.ProtustrankaFormated_1">  SHADOW TRADE j.d.o.o. zastupanog po punomoćniku DARIO BUZUK</derivirana_varijabla>
  </DomainObject.Predmet.ProtustrankaFormated>
  <DomainObject.Predmet.ProtustrankaFormatedOIB>
    <izvorni_sadrzaj>  SHADOW TRADE j.d.o.o., OIB 07848130307 zastupanog po punomoćniku DARIO BUZUK</izvorni_sadrzaj>
    <derivirana_varijabla naziv="DomainObject.Predmet.ProtustrankaFormatedOIB_1">  SHADOW TRADE j.d.o.o., OIB 07848130307 zastupanog po punomoćniku DARIO BUZUK</derivirana_varijabla>
  </DomainObject.Predmet.ProtustrankaFormatedOIB>
  <DomainObject.Predmet.ProtustrankaFormatedWithAdress>
    <izvorni_sadrzaj> SHADOW TRADE j.d.o.o., Ribnjak 22, 10000 Zagreb zastupanog po punomoćniku DARIO BUZUK</izvorni_sadrzaj>
    <derivirana_varijabla naziv="DomainObject.Predmet.ProtustrankaFormatedWithAdress_1"> SHADOW TRADE j.d.o.o., Ribnjak 22, 10000 Zagreb zastupanog po punomoćniku DARIO BUZUK</derivirana_varijabla>
  </DomainObject.Predmet.ProtustrankaFormatedWithAdress>
  <DomainObject.Predmet.ProtustrankaFormatedWithAdressOIB>
    <izvorni_sadrzaj> SHADOW TRADE j.d.o.o., OIB 07848130307, Ribnjak 22, 10000 Zagreb zastupanog po punomoćniku DARIO BUZUK</izvorni_sadrzaj>
    <derivirana_varijabla naziv="DomainObject.Predmet.ProtustrankaFormatedWithAdressOIB_1"> SHADOW TRADE j.d.o.o., OIB 07848130307, Ribnjak 22, 10000 Zagreb zastupanog po punomoćniku DARIO BUZUK</derivirana_varijabla>
  </DomainObject.Predmet.ProtustrankaFormatedWithAdressOIB>
  <DomainObject.Predmet.ProtustrankaWithAdress>
    <izvorni_sadrzaj>SHADOW TRADE j.d.o.o. Ribnjak 22, 10000 Zagreb</izvorni_sadrzaj>
    <derivirana_varijabla naziv="DomainObject.Predmet.ProtustrankaWithAdress_1">SHADOW TRADE j.d.o.o. Ribnjak 22, 10000 Zagreb</derivirana_varijabla>
  </DomainObject.Predmet.ProtustrankaWithAdress>
  <DomainObject.Predmet.ProtustrankaWithAdressOIB>
    <izvorni_sadrzaj>SHADOW TRADE j.d.o.o., OIB 07848130307, Ribnjak 22, 10000 Zagreb</izvorni_sadrzaj>
    <derivirana_varijabla naziv="DomainObject.Predmet.ProtustrankaWithAdressOIB_1">SHADOW TRADE j.d.o.o., OIB 07848130307, Ribnjak 22, 10000 Zagreb</derivirana_varijabla>
  </DomainObject.Predmet.ProtustrankaWithAdressOIB>
  <DomainObject.Predmet.ProtustrankaNazivFormated>
    <izvorni_sadrzaj>SHADOW TRADE j.d.o.o.</izvorni_sadrzaj>
    <derivirana_varijabla naziv="DomainObject.Predmet.ProtustrankaNazivFormated_1">SHADOW TRADE j.d.o.o.</derivirana_varijabla>
  </DomainObject.Predmet.ProtustrankaNazivFormated>
  <DomainObject.Predmet.ProtustrankaNazivFormatedOIB>
    <izvorni_sadrzaj>SHADOW TRADE j.d.o.o., OIB 07848130307</izvorni_sadrzaj>
    <derivirana_varijabla naziv="DomainObject.Predmet.ProtustrankaNazivFormatedOIB_1">SHADOW TRADE j.d.o.o., OIB 07848130307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SHADOW TRADE j.d.o.o. zastupanog po punomoćniku DARIO BUZUK</item>
    </izvorni_sadrzaj>
    <derivirana_varijabla naziv="DomainObject.Predmet.ProtuStrankaListFormated_1">
      <item>SHADOW TRADE j.d.o.o. zastupanog po punomoćniku DARIO BUZUK</item>
    </derivirana_varijabla>
  </DomainObject.Predmet.ProtuStrankaListFormated>
  <DomainObject.Predmet.ProtuStrankaListFormatedOIB>
    <izvorni_sadrzaj>
      <item>SHADOW TRADE j.d.o.o., OIB 07848130307 zastupanog po punomoćniku DARIO BUZUK</item>
    </izvorni_sadrzaj>
    <derivirana_varijabla naziv="DomainObject.Predmet.ProtuStrankaListFormatedOIB_1">
      <item>SHADOW TRADE j.d.o.o., OIB 07848130307 zastupanog po punomoćniku DARIO BUZUK</item>
    </derivirana_varijabla>
  </DomainObject.Predmet.ProtuStrankaListFormatedOIB>
  <DomainObject.Predmet.ProtuStrankaListFormatedWithAdress>
    <izvorni_sadrzaj>
      <item>SHADOW TRADE j.d.o.o., Ribnjak 22, 10000 Zagreb zastupanog po punomoćniku DARIO BUZUK</item>
    </izvorni_sadrzaj>
    <derivirana_varijabla naziv="DomainObject.Predmet.ProtuStrankaListFormatedWithAdress_1">
      <item>SHADOW TRADE j.d.o.o., Ribnjak 22, 10000 Zagreb zastupanog po punomoćniku DARIO BUZUK</item>
    </derivirana_varijabla>
  </DomainObject.Predmet.ProtuStrankaListFormatedWithAdress>
  <DomainObject.Predmet.ProtuStrankaListFormatedWithAdressOIB>
    <izvorni_sadrzaj>
      <item>SHADOW TRADE j.d.o.o., OIB 07848130307, Ribnjak 22, 10000 Zagreb zastupanog po punomoćniku DARIO BUZUK</item>
    </izvorni_sadrzaj>
    <derivirana_varijabla naziv="DomainObject.Predmet.ProtuStrankaListFormatedWithAdressOIB_1">
      <item>SHADOW TRADE j.d.o.o., OIB 07848130307, Ribnjak 22, 10000 Zagreb zastupanog po punomoćniku DARIO BUZUK</item>
    </derivirana_varijabla>
  </DomainObject.Predmet.ProtuStrankaListFormatedWithAdressOIB>
  <DomainObject.Predmet.ProtuStrankaListNazivFormated>
    <izvorni_sadrzaj>
      <item>SHADOW TRADE j.d.o.o.</item>
    </izvorni_sadrzaj>
    <derivirana_varijabla naziv="DomainObject.Predmet.ProtuStrankaListNazivFormated_1">
      <item>SHADOW TRADE j.d.o.o.</item>
    </derivirana_varijabla>
  </DomainObject.Predmet.ProtuStrankaListNazivFormated>
  <DomainObject.Predmet.ProtuStrankaListNazivFormatedOIB>
    <izvorni_sadrzaj>
      <item>SHADOW TRADE j.d.o.o., OIB 07848130307</item>
    </izvorni_sadrzaj>
    <derivirana_varijabla naziv="DomainObject.Predmet.ProtuStrankaListNazivFormatedOIB_1">
      <item>SHADOW TRADE j.d.o.o., OIB 07848130307</item>
    </derivirana_varijabla>
  </DomainObject.Predmet.ProtuStrankaListNazivFormatedOIB>
  <DomainObject.Predmet.OstaliListFormated>
    <izvorni_sadrzaj>
      <item>DARIO BUZUK punomoćnik sudionika u postupku SHADOW TRADE j.d.o.o.</item>
    </izvorni_sadrzaj>
    <derivirana_varijabla naziv="DomainObject.Predmet.OstaliListFormated_1">
      <item>DARIO BUZUK punomoćnik sudionika u postupku SHADOW TRADE j.d.o.o.</item>
    </derivirana_varijabla>
  </DomainObject.Predmet.OstaliListFormated>
  <DomainObject.Predmet.OstaliListFormatedOIB>
    <izvorni_sadrzaj>
      <item>DARIO BUZUK, OIB 71285033097 punomoćnik sudionika u postupku SHADOW TRADE j.d.o.o.</item>
    </izvorni_sadrzaj>
    <derivirana_varijabla naziv="DomainObject.Predmet.OstaliListFormatedOIB_1">
      <item>DARIO BUZUK, OIB 71285033097 punomoćnik sudionika u postupku SHADOW TRADE j.d.o.o.</item>
    </derivirana_varijabla>
  </DomainObject.Predmet.OstaliListFormatedOIB>
  <DomainObject.Predmet.OstaliListFormatedWithAdress>
    <izvorni_sadrzaj>
      <item>DARIO BUZUK, ULICA FRANJE WOELFLA 2, 10000 Zagreb punomoćnik sudionika u postupku SHADOW TRADE j.d.o.o.</item>
    </izvorni_sadrzaj>
    <derivirana_varijabla naziv="DomainObject.Predmet.OstaliListFormatedWithAdress_1">
      <item>DARIO BUZUK, ULICA FRANJE WOELFLA 2, 10000 Zagreb punomoćnik sudionika u postupku SHADOW TRADE j.d.o.o.</item>
    </derivirana_varijabla>
  </DomainObject.Predmet.OstaliListFormatedWithAdress>
  <DomainObject.Predmet.OstaliListFormatedWithAdressOIB>
    <izvorni_sadrzaj>
      <item>DARIO BUZUK, OIB 71285033097, ULICA FRANJE WOELFLA 2, 10000 Zagreb punomoćnik sudionika u postupku SHADOW TRADE j.d.o.o.</item>
    </izvorni_sadrzaj>
    <derivirana_varijabla naziv="DomainObject.Predmet.OstaliListFormatedWithAdressOIB_1">
      <item>DARIO BUZUK, OIB 71285033097, ULICA FRANJE WOELFLA 2, 10000 Zagreb punomoćnik sudionika u postupku SHADOW TRADE j.d.o.o.</item>
    </derivirana_varijabla>
  </DomainObject.Predmet.OstaliListFormatedWithAdressOIB>
  <DomainObject.Predmet.OstaliListNazivFormated>
    <izvorni_sadrzaj>
      <item>DARIO BUZUK</item>
    </izvorni_sadrzaj>
    <derivirana_varijabla naziv="DomainObject.Predmet.OstaliListNazivFormated_1">
      <item>DARIO BUZUK</item>
    </derivirana_varijabla>
  </DomainObject.Predmet.OstaliListNazivFormated>
  <DomainObject.Predmet.OstaliListNazivFormatedOIB>
    <izvorni_sadrzaj>
      <item>DARIO BUZUK, OIB 71285033097</item>
    </izvorni_sadrzaj>
    <derivirana_varijabla naziv="DomainObject.Predmet.OstaliListNazivFormatedOIB_1">
      <item>DARIO BUZUK, OIB 71285033097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St-6419/2015-10</izvorni_sadrzaj>
    <derivirana_varijabla naziv="DomainObject.PoslovniBrojDokumenta_1">St-6419/2015-10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SHADOW TRADE j.d.o.o.</izvorni_sadrzaj>
    <derivirana_varijabla naziv="DomainObject.Predmet.ProtustrankaIDrugi_1">SHADOW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SHADOW TRADE j.d.o.o., OIB 07848130307, Ribnjak 22, 10000 Zagreb</izvorni_sadrzaj>
    <derivirana_varijabla naziv="DomainObject.Predmet.ProtustrankaIDrugiAdressOIB_1">SHADOW TRADE j.d.o.o., OIB 07848130307, Ribnjak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SHADOW TRADE j.d.o.o.</item>
      <item>DARIO BUZUK</item>
    </izvorni_sadrzaj>
    <derivirana_varijabla naziv="DomainObject.Predmet.SudioniciListNaziv_1">
      <item>FINA Regionalni centar Zagreb</item>
      <item>SHADOW TRADE j.d.o.o.</item>
      <item>DARIO BUZUK</item>
    </derivirana_varijabla>
  </DomainObject.Predmet.SudioniciListNaziv>
  <DomainObject.Predmet.SudioniciListAdressOIB>
    <izvorni_sadrzaj>
      <item>FINA Regionalni centar Zagreb, OIB 85821130368, Trg svibanjskih žrtava 1995. 1,10000 Zagreb</item>
      <item>SHADOW TRADE j.d.o.o., OIB 07848130307, Ribnjak 22,10000 Zagreb</item>
      <item>DARIO BUZUK, OIB 71285033097, ULICA FRANJE WOELFLA 2,10000 Zagreb</item>
    </izvorni_sadrzaj>
    <derivirana_varijabla naziv="DomainObject.Predmet.SudioniciListAdressOIB_1">
      <item>FINA Regionalni centar Zagreb, OIB 85821130368, Trg svibanjskih žrtava 1995. 1,10000 Zagreb</item>
      <item>SHADOW TRADE j.d.o.o., OIB 07848130307, Ribnjak 22,10000 Zagreb</item>
      <item>DARIO BUZUK, OIB 71285033097, ULICA FRANJE WOELFLA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07848130307</item>
      <item>, OIB 71285033097</item>
    </izvorni_sadrzaj>
    <derivirana_varijabla naziv="DomainObject.Predmet.SudioniciListNazivOIB_1">
      <item>, OIB 85821130368</item>
      <item>, OIB 07848130307</item>
      <item>, OIB 71285033097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2386</properties:Characters>
  <properties:Lines>85</properties:Lines>
  <properties:Paragraphs>27</properties:Paragraphs>
  <properties:TotalTime>829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2016-10-03T09:02:00Z</cp:lastPrinted>
  <dcterms:modified xmlns:xsi="http://www.w3.org/2001/XMLSchema-instance" xsi:type="dcterms:W3CDTF">2016-10-03T09:02:00Z</dcterms:modified>
  <cp:revision>119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St-6419/2015-10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