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0283" w14:paraId="5870283" w:rsidRDefault="00AE649C" w:rsidP="00FA5B5E" w:rsidR="00AE649C" w:rsidRPr="00B76F3C">
      <w:pPr>
        <w:pStyle w:val="Naslov3"/>
        <w15:collapsed w:val="false"/>
      </w:pPr>
    </w:p>
    <w:p w:rsidRDefault="00717A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7A38" w:rsidP="00717A38" w:rsidR="00717A38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St-459/2016-3.</w:t>
      </w:r>
    </w:p>
    <w:p w:rsidRDefault="00717A38" w:rsidP="00717A38" w:rsidR="00717A38">
      <w:pPr>
        <w:jc w:val="both"/>
        <w:rPr>
          <w:rFonts w:cs="Arial" w:hAnsi="Arial" w:ascii="Arial"/>
        </w:rPr>
      </w:pPr>
    </w:p>
    <w:p w:rsidRDefault="00717A38" w:rsidP="00717A38" w:rsidR="00717A38">
      <w:pPr>
        <w:jc w:val="both"/>
        <w:rPr>
          <w:rFonts w:cs="Arial" w:hAnsi="Arial" w:ascii="Arial"/>
          <w:b/>
        </w:rPr>
      </w:pPr>
    </w:p>
    <w:p w:rsidRDefault="00717A38" w:rsidP="00717A38" w:rsidR="00717A3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17A38" w:rsidP="00717A38" w:rsidR="00717A38">
      <w:pPr>
        <w:jc w:val="center"/>
        <w:rPr>
          <w:rFonts w:cs="Arial" w:hAnsi="Arial" w:ascii="Arial"/>
          <w:b/>
        </w:rPr>
      </w:pPr>
    </w:p>
    <w:p w:rsidRDefault="00717A38" w:rsidP="00717A38" w:rsidR="00717A3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17A38" w:rsidP="00717A38" w:rsidR="00717A38">
      <w:pPr>
        <w:jc w:val="both"/>
        <w:rPr>
          <w:rFonts w:cs="Arial" w:hAnsi="Arial" w:ascii="Arial"/>
        </w:rPr>
      </w:pP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LINXAIR POSLOVNO ZRAKOPLOVSTVO d.o.o. za zračni prijevoz iz Zagreba, Međimurska 21, MBS 080533582, OIB 10065259826, dana 09. rujna 2016. godine</w:t>
      </w:r>
    </w:p>
    <w:p w:rsidRDefault="00717A38" w:rsidP="00717A38" w:rsidR="00717A38">
      <w:pPr>
        <w:jc w:val="both"/>
        <w:rPr>
          <w:rFonts w:cs="Arial" w:hAnsi="Arial" w:ascii="Arial"/>
        </w:rPr>
      </w:pPr>
    </w:p>
    <w:p w:rsidRDefault="00717A38" w:rsidP="00717A38" w:rsidR="00717A3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LINXAIR POSLOVNO ZRAKOPLOVSTVO d.o.o. za zračni prijevoz iz Zagreba, Međimurska 21, MBS 080533582, OIB 10065259826.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IVAN GJURAŠIĆ iz Zagreba, Petrinjska 28, OIB 66025260916.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LINXAIR POSLOVNO ZRAKOPLOVSTVO d.o.o. za zračni prijevoz iz Zagreba, Međimurska 21, MBS 080533582, OIB 10065259826.</w:t>
      </w:r>
    </w:p>
    <w:p w:rsidRDefault="00717A38" w:rsidP="00717A38" w:rsidR="00717A38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07,50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717A38" w:rsidP="00717A38" w:rsidR="00717A38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17A38" w:rsidP="00717A38" w:rsidR="00717A38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717A38" w:rsidP="00717A38" w:rsidR="00717A38">
      <w:pPr>
        <w:jc w:val="both"/>
        <w:rPr>
          <w:rFonts w:cs="Arial" w:hAnsi="Arial" w:ascii="Arial"/>
        </w:rPr>
      </w:pPr>
    </w:p>
    <w:p w:rsidRDefault="00717A38" w:rsidP="00717A38" w:rsidR="00717A3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St-459/2016-2,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17A38" w:rsidP="00717A38" w:rsidR="00717A3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17A38" w:rsidP="00717A38" w:rsidR="00717A3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717A38" w:rsidP="00717A38" w:rsidR="00717A3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717A38" w:rsidP="00717A38" w:rsidR="00717A38">
      <w:pPr>
        <w:rPr>
          <w:rFonts w:cs="Arial" w:hAnsi="Arial" w:ascii="Arial"/>
          <w:b/>
        </w:rPr>
      </w:pPr>
    </w:p>
    <w:p w:rsidRDefault="00717A38" w:rsidP="00717A38" w:rsidR="00717A38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17A38" w:rsidP="00717A38" w:rsidR="00717A3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17A38" w:rsidP="00717A38" w:rsidR="00717A38">
      <w:pPr>
        <w:ind w:firstLine="4111"/>
        <w:jc w:val="both"/>
        <w:rPr>
          <w:rFonts w:cs="Arial" w:hAnsi="Arial" w:ascii="Arial"/>
        </w:rPr>
      </w:pPr>
    </w:p>
    <w:p w:rsidRDefault="00717A38" w:rsidP="00717A38" w:rsidR="00717A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17A38" w:rsidP="00717A38" w:rsidR="00717A38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17A38" w:rsidP="00717A38" w:rsidR="00717A38">
      <w:pPr>
        <w:jc w:val="both"/>
        <w:rPr>
          <w:rFonts w:cs="Arial" w:hAnsi="Arial" w:ascii="Arial"/>
        </w:rPr>
      </w:pPr>
    </w:p>
    <w:p w:rsidRDefault="00717A38" w:rsidP="00717A38" w:rsidR="00717A38">
      <w:pPr>
        <w:jc w:val="both"/>
        <w:rPr>
          <w:rFonts w:cs="Arial" w:hAnsi="Arial" w:ascii="Arial"/>
        </w:rPr>
      </w:pPr>
    </w:p>
    <w:p w:rsidRDefault="00717A38" w:rsidP="00717A38" w:rsidR="00717A38">
      <w:pPr>
        <w:jc w:val="both"/>
        <w:rPr>
          <w:rFonts w:cs="Arial" w:hAnsi="Arial" w:ascii="Arial"/>
        </w:rPr>
      </w:pPr>
    </w:p>
    <w:p w:rsidRDefault="00717A38" w:rsidP="00717A38" w:rsidR="00717A38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17A38" w:rsidP="00717A38" w:rsidR="00717A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717A38" w:rsidP="00717A38" w:rsidR="00717A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717A38" w:rsidP="00717A38" w:rsidR="00717A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717A38" w:rsidP="00717A38" w:rsidR="00717A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717A38" w:rsidP="00717A38" w:rsidR="00717A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717A38" w:rsidP="00717A38" w:rsidR="00717A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17A38" w:rsidP="00717A38" w:rsidR="00717A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717A38" w:rsidP="00717A38" w:rsidR="00717A38">
      <w:pPr>
        <w:rPr>
          <w:rFonts w:cs="Arial" w:hAnsi="Arial" w:ascii="Arial"/>
        </w:rPr>
      </w:pPr>
    </w:p>
    <w:p w:rsidRDefault="00717A38" w:rsidP="00717A38" w:rsidR="00717A38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A38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24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St-459/2016-3</izvorni_sadrzaj>
    <derivirana_varijabla naziv="DomainObject.Oznaka_1">St-459/2016-3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LINXAIR POSLOVNO ZRAKOPLOVSTVO d.o.o. zastupanog po punomoćniku Davor Šimek</izvorni_sadrzaj>
    <derivirana_varijabla naziv="DomainObject.Predmet.ProtustrankaFormated_1">  LINXAIR POSLOVNO ZRAKOPLOVSTVO d.o.o. zastupanog po punomoćniku Davor Šimek</derivirana_varijabla>
  </DomainObject.Predmet.ProtustrankaFormated>
  <DomainObject.Predmet.ProtustrankaFormatedOIB>
    <izvorni_sadrzaj>  LINXAIR POSLOVNO ZRAKOPLOVSTVO d.o.o., OIB 10065259826 zastupanog po punomoćniku Davor Šimek</izvorni_sadrzaj>
    <derivirana_varijabla naziv="DomainObject.Predmet.ProtustrankaFormatedOIB_1">  LINXAIR POSLOVNO ZRAKOPLOVSTVO d.o.o., OIB 10065259826 zastupanog po punomoćniku Davor Šimek</derivirana_varijabla>
  </DomainObject.Predmet.ProtustrankaFormatedOIB>
  <DomainObject.Predmet.ProtustrankaFormatedWithAdress>
    <izvorni_sadrzaj> LINXAIR POSLOVNO ZRAKOPLOVSTVO d.o.o., Međimurska 21, 10000 Zagreb zastupanog po punomoćniku Davor Šimek</izvorni_sadrzaj>
    <derivirana_varijabla naziv="DomainObject.Predmet.ProtustrankaFormatedWithAdress_1"> LINXAIR POSLOVNO ZRAKOPLOVSTVO d.o.o., Međimurska 21, 10000 Zagreb zastupanog po punomoćniku Davor Šimek</derivirana_varijabla>
  </DomainObject.Predmet.ProtustrankaFormatedWithAdress>
  <DomainObject.Predmet.ProtustrankaFormatedWithAdressOIB>
    <izvorni_sadrzaj> LINXAIR POSLOVNO ZRAKOPLOVSTVO d.o.o., OIB 10065259826, Međimurska 21, 10000 Zagreb zastupanog po punomoćniku Davor Šimek</izvorni_sadrzaj>
    <derivirana_varijabla naziv="DomainObject.Predmet.ProtustrankaFormatedWithAdressOIB_1"> LINXAIR POSLOVNO ZRAKOPLOVSTVO d.o.o., OIB 10065259826, Međimurska 21, 10000 Zagreb zastupanog po punomoćniku Davor Šimek</derivirana_varijabla>
  </DomainObject.Predmet.ProtustrankaFormatedWithAdressOIB>
  <DomainObject.Predmet.ProtustrankaWithAdress>
    <izvorni_sadrzaj>LINXAIR POSLOVNO ZRAKOPLOVSTVO d.o.o. Međimurska 21, 10000 Zagreb</izvorni_sadrzaj>
    <derivirana_varijabla naziv="DomainObject.Predmet.ProtustrankaWithAdress_1">LINXAIR POSLOVNO ZRAKOPLOVSTVO d.o.o. Međimurska 21, 10000 Zagreb</derivirana_varijabla>
  </DomainObject.Predmet.ProtustrankaWithAdress>
  <DomainObject.Predmet.ProtustrankaWithAdressOIB>
    <izvorni_sadrzaj>LINXAIR POSLOVNO ZRAKOPLOVSTVO d.o.o., OIB 10065259826, Međimurska 21, 10000 Zagreb</izvorni_sadrzaj>
    <derivirana_varijabla naziv="DomainObject.Predmet.ProtustrankaWithAdressOIB_1">LINXAIR POSLOVNO ZRAKOPLOVSTVO d.o.o., OIB 10065259826, Međimurska 21, 10000 Zagreb</derivirana_varijabla>
  </DomainObject.Predmet.ProtustrankaWithAdressOIB>
  <DomainObject.Predmet.ProtustrankaNazivFormated>
    <izvorni_sadrzaj>LINXAIR POSLOVNO ZRAKOPLOVSTVO d.o.o.</izvorni_sadrzaj>
    <derivirana_varijabla naziv="DomainObject.Predmet.ProtustrankaNazivFormated_1">LINXAIR POSLOVNO ZRAKOPLOVSTVO d.o.o.</derivirana_varijabla>
  </DomainObject.Predmet.ProtustrankaNazivFormated>
  <DomainObject.Predmet.ProtustrankaNazivFormatedOIB>
    <izvorni_sadrzaj>LINXAIR POSLOVNO ZRAKOPLOVSTVO d.o.o., OIB 10065259826</izvorni_sadrzaj>
    <derivirana_varijabla naziv="DomainObject.Predmet.ProtustrankaNazivFormatedOIB_1">LINXAIR POSLOVNO ZRAKOPLOVSTVO d.o.o., OIB 10065259826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LINXAIR POSLOVNO ZRAKOPLOVSTVO d.o.o. zastupanog po punomoćniku Davor Šimek</item>
    </izvorni_sadrzaj>
    <derivirana_varijabla naziv="DomainObject.Predmet.ProtuStrankaListFormated_1">
      <item>LINXAIR POSLOVNO ZRAKOPLOVSTVO d.o.o. zastupanog po punomoćniku Davor Šimek</item>
    </derivirana_varijabla>
  </DomainObject.Predmet.ProtuStrankaListFormated>
  <DomainObject.Predmet.ProtuStrankaListFormatedOIB>
    <izvorni_sadrzaj>
      <item>LINXAIR POSLOVNO ZRAKOPLOVSTVO d.o.o., OIB 10065259826 zastupanog po punomoćniku Davor Šimek</item>
    </izvorni_sadrzaj>
    <derivirana_varijabla naziv="DomainObject.Predmet.ProtuStrankaListFormatedOIB_1">
      <item>LINXAIR POSLOVNO ZRAKOPLOVSTVO d.o.o., OIB 10065259826 zastupanog po punomoćniku Davor Šimek</item>
    </derivirana_varijabla>
  </DomainObject.Predmet.ProtuStrankaListFormatedOIB>
  <DomainObject.Predmet.ProtuStrankaListFormatedWithAdress>
    <izvorni_sadrzaj>
      <item>LINXAIR POSLOVNO ZRAKOPLOVSTVO d.o.o., Međimurska 21, 10000 Zagreb zastupanog po punomoćniku Davor Šimek</item>
    </izvorni_sadrzaj>
    <derivirana_varijabla naziv="DomainObject.Predmet.ProtuStrankaListFormatedWithAdress_1">
      <item>LINXAIR POSLOVNO ZRAKOPLOVSTVO d.o.o., Međimurska 21, 10000 Zagreb zastupanog po punomoćniku Davor Šimek</item>
    </derivirana_varijabla>
  </DomainObject.Predmet.ProtuStrankaListFormatedWithAdress>
  <DomainObject.Predmet.ProtuStrankaListFormatedWithAdressOIB>
    <izvorni_sadrzaj>
      <item>LINXAIR POSLOVNO ZRAKOPLOVSTVO d.o.o., OIB 10065259826, Međimurska 21, 10000 Zagreb zastupanog po punomoćniku Davor Šimek</item>
    </izvorni_sadrzaj>
    <derivirana_varijabla naziv="DomainObject.Predmet.ProtuStrankaListFormatedWithAdressOIB_1">
      <item>LINXAIR POSLOVNO ZRAKOPLOVSTVO d.o.o., OIB 10065259826, Međimurska 21, 10000 Zagreb zastupanog po punomoćniku Davor Šimek</item>
    </derivirana_varijabla>
  </DomainObject.Predmet.ProtuStrankaListFormatedWithAdressOIB>
  <DomainObject.Predmet.ProtuStrankaListNazivFormated>
    <izvorni_sadrzaj>
      <item>LINXAIR POSLOVNO ZRAKOPLOVSTVO d.o.o.</item>
    </izvorni_sadrzaj>
    <derivirana_varijabla naziv="DomainObject.Predmet.ProtuStrankaListNazivFormated_1">
      <item>LINXAIR POSLOVNO ZRAKOPLOVSTVO d.o.o.</item>
    </derivirana_varijabla>
  </DomainObject.Predmet.ProtuStrankaListNazivFormated>
  <DomainObject.Predmet.ProtuStrankaListNazivFormatedOIB>
    <izvorni_sadrzaj>
      <item>LINXAIR POSLOVNO ZRAKOPLOVSTVO d.o.o., OIB 10065259826</item>
    </izvorni_sadrzaj>
    <derivirana_varijabla naziv="DomainObject.Predmet.ProtuStrankaListNazivFormatedOIB_1">
      <item>LINXAIR POSLOVNO ZRAKOPLOVSTVO d.o.o., OIB 10065259826</item>
    </derivirana_varijabla>
  </DomainObject.Predmet.ProtuStrankaListNazivFormatedOIB>
  <DomainObject.Predmet.OstaliListFormated>
    <izvorni_sadrzaj>
      <item>Davor Šimek punomoćnik sudionika u postupku LINXAIR POSLOVNO ZRAKOPLOVSTVO d.o.o.</item>
    </izvorni_sadrzaj>
    <derivirana_varijabla naziv="DomainObject.Predmet.OstaliListFormated_1">
      <item>Davor Šimek punomoćnik sudionika u postupku LINXAIR POSLOVNO ZRAKOPLOVSTVO d.o.o.</item>
    </derivirana_varijabla>
  </DomainObject.Predmet.OstaliListFormated>
  <DomainObject.Predmet.OstaliListFormatedOIB>
    <izvorni_sadrzaj>
      <item>Davor Šimek, OIB 61243004832 punomoćnik sudionika u postupku LINXAIR POSLOVNO ZRAKOPLOVSTVO d.o.o.</item>
    </izvorni_sadrzaj>
    <derivirana_varijabla naziv="DomainObject.Predmet.OstaliListFormatedOIB_1">
      <item>Davor Šimek, OIB 61243004832 punomoćnik sudionika u postupku LINXAIR POSLOVNO ZRAKOPLOVSTVO d.o.o.</item>
    </derivirana_varijabla>
  </DomainObject.Predmet.OstaliListFormatedOIB>
  <DomainObject.Predmet.OstaliListFormatedWithAdress>
    <izvorni_sadrzaj>
      <item>Davor Šimek, Trsje 19b, 10000 Zagreb punomoćnik sudionika u postupku LINXAIR POSLOVNO ZRAKOPLOVSTVO d.o.o.</item>
    </izvorni_sadrzaj>
    <derivirana_varijabla naziv="DomainObject.Predmet.OstaliListFormatedWithAdress_1">
      <item>Davor Šimek, Trsje 19b, 10000 Zagreb punomoćnik sudionika u postupku LINXAIR POSLOVNO ZRAKOPLOVSTVO d.o.o.</item>
    </derivirana_varijabla>
  </DomainObject.Predmet.OstaliListFormatedWithAdress>
  <DomainObject.Predmet.OstaliListFormatedWithAdressOIB>
    <izvorni_sadrzaj>
      <item>Davor Šimek, OIB 61243004832, Trsje 19b, 10000 Zagreb punomoćnik sudionika u postupku LINXAIR POSLOVNO ZRAKOPLOVSTVO d.o.o.</item>
    </izvorni_sadrzaj>
    <derivirana_varijabla naziv="DomainObject.Predmet.OstaliListFormatedWithAdressOIB_1">
      <item>Davor Šimek, OIB 61243004832, Trsje 19b, 10000 Zagreb punomoćnik sudionika u postupku LINXAIR POSLOVNO ZRAKOPLOVSTVO d.o.o.</item>
    </derivirana_varijabla>
  </DomainObject.Predmet.OstaliListFormatedWithAdressOIB>
  <DomainObject.Predmet.OstaliListNazivFormated>
    <izvorni_sadrzaj>
      <item>Davor Šimek</item>
    </izvorni_sadrzaj>
    <derivirana_varijabla naziv="DomainObject.Predmet.OstaliListNazivFormated_1">
      <item>Davor Šimek</item>
    </derivirana_varijabla>
  </DomainObject.Predmet.OstaliListNazivFormated>
  <DomainObject.Predmet.OstaliListNazivFormatedOIB>
    <izvorni_sadrzaj>
      <item>Davor Šimek, OIB 61243004832</item>
    </izvorni_sadrzaj>
    <derivirana_varijabla naziv="DomainObject.Predmet.OstaliListNazivFormatedOIB_1">
      <item>Davor Šimek, OIB 61243004832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St-459/2016-3</izvorni_sadrzaj>
    <derivirana_varijabla naziv="DomainObject.PoslovniBrojDokumenta_1">St-459/2016-3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LINXAIR POSLOVNO ZRAKOPLOVSTVO d.o.o.</izvorni_sadrzaj>
    <derivirana_varijabla naziv="DomainObject.Predmet.ProtustrankaIDrugi_1">LINXAIR POSLOVNO ZRAKOPLOVSTVO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LINXAIR POSLOVNO ZRAKOPLOVSTVO d.o.o., OIB 10065259826, Međimurska 21, 10000 Zagreb</izvorni_sadrzaj>
    <derivirana_varijabla naziv="DomainObject.Predmet.ProtustrankaIDrugiAdressOIB_1">LINXAIR POSLOVNO ZRAKOPLOVSTVO d.o.o., OIB 10065259826,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LINXAIR POSLOVNO ZRAKOPLOVSTVO d.o.o.</item>
      <item>FINA Regionalni centar Zagreb</item>
      <item>Davor Šimek</item>
    </izvorni_sadrzaj>
    <derivirana_varijabla naziv="DomainObject.Predmet.SudioniciListNaziv_1">
      <item>LINXAIR POSLOVNO ZRAKOPLOVSTVO d.o.o.</item>
      <item>FINA Regionalni centar Zagreb</item>
      <item>Davor Šimek</item>
    </derivirana_varijabla>
  </DomainObject.Predmet.SudioniciListNaziv>
  <DomainObject.Predmet.SudioniciListAdressOIB>
    <izvorni_sadrzaj>
      <item>LINXAIR POSLOVNO ZRAKOPLOVSTVO d.o.o., OIB 10065259826, Međimurska 21,10000 Zagreb</item>
      <item>FINA Regionalni centar Zagreb, OIB 85821130368, Trg svibanjskih žrtava 1995. 1,10000 Zagreb</item>
      <item>Davor Šimek, OIB 61243004832, Trsje 19b,10000 Zagreb</item>
    </izvorni_sadrzaj>
    <derivirana_varijabla naziv="DomainObject.Predmet.SudioniciListAdressOIB_1">
      <item>LINXAIR POSLOVNO ZRAKOPLOVSTVO d.o.o., OIB 10065259826, Međimurska 21,10000 Zagreb</item>
      <item>FINA Regionalni centar Zagreb, OIB 85821130368, Trg svibanjskih žrtava 1995. 1,10000 Zagreb</item>
      <item>Davor Šimek, OIB 61243004832, Trsje 19b,10000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D093D-5094-4417-A68B-6AD2FFDB6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3819</properties:Characters>
  <properties:Lines>98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2016-09-09T05:44:00Z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