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97397" w14:paraId="c097397" w:rsidRDefault="009B2F0B" w:rsidP="009B2F0B" w:rsidR="00B455EA">
      <w:pPr>
        <w15:collapsed w:val="false"/>
      </w:pPr>
      <w:bookmarkStart w:name="_GoBack" w:id="0"/>
      <w:bookmarkEnd w:id="0"/>
      <w:r>
        <w:rPr>
          <w:rFonts w:cs="Arial" w:hAnsi="Arial" w:ascii="Arial"/>
          <w:noProof/>
          <w:color w:val="003366"/>
          <w:sz w:val="18"/>
          <w:szCs w:val="18"/>
          <w:lang w:eastAsia="hr-HR"/>
        </w:rPr>
        <w:drawing>
          <wp:inline distR="0" distL="0" distB="0" distT="0">
            <wp:extent cy="8147470" cx="5760720"/>
            <wp:effectExtent b="6350" r="0" t="0" l="0"/>
            <wp:docPr descr="C:\Users\rklokocki\AppData\Local\Microsoft\Windows\Temporary Internet Files\Content.Outlook\Q70ISB5P\Tražbine III 001.bmp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rklokocki\AppData\Local\Microsoft\Windows\Temporary Internet Files\Content.Outlook\Q70ISB5P\Tražbine III 001.bmp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47470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2F0B" w:rsidP="009B2F0B" w:rsidR="009B2F0B"/>
    <w:p w:rsidRDefault="009B2F0B" w:rsidP="009B2F0B" w:rsidR="009B2F0B"/>
    <w:p w:rsidRDefault="009B2F0B" w:rsidP="009B2F0B" w:rsidR="009B2F0B"/>
    <w:p w:rsidRDefault="009B2F0B" w:rsidP="009B2F0B" w:rsidR="009B2F0B">
      <w:r>
        <w:rPr>
          <w:noProof/>
          <w:lang w:eastAsia="hr-HR"/>
        </w:rPr>
        <w:drawing>
          <wp:inline distR="0" distL="0" distB="0" distT="0">
            <wp:extent cy="8147304" cx="5760720"/>
            <wp:effectExtent b="6350" r="0" t="0" l="0"/>
            <wp:docPr descr="C:\Users\rklokocki\AppData\Local\Microsoft\Windows\Temporary Internet Files\Content.Outlook\Q70ISB5P\Tražbine III 002.bmp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rklokocki\AppData\Local\Microsoft\Windows\Temporary Internet Files\Content.Outlook\Q70ISB5P\Tražbine III 002.bmp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47304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2F0B" w:rsidP="009B2F0B" w:rsidR="009B2F0B"/>
    <w:p w:rsidRDefault="009B2F0B" w:rsidP="009B2F0B" w:rsidR="009B2F0B"/>
    <w:p w:rsidRDefault="009B2F0B" w:rsidP="009B2F0B" w:rsidR="009B2F0B" w:rsidRPr="009B2F0B">
      <w:r>
        <w:rPr>
          <w:noProof/>
          <w:lang w:eastAsia="hr-HR"/>
        </w:rPr>
        <w:drawing>
          <wp:inline distR="0" distL="0" distB="0" distT="0">
            <wp:extent cy="8147470" cx="5760720"/>
            <wp:effectExtent b="6350" r="0" t="0" l="0"/>
            <wp:docPr descr="C:\Users\rklokocki\AppData\Local\Microsoft\Windows\Temporary Internet Files\Content.Outlook\Q70ISB5P\Tražbine III 003.bmp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rklokocki\AppData\Local\Microsoft\Windows\Temporary Internet Files\Content.Outlook\Q70ISB5P\Tražbine III 003.bmp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47470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B2F0B" w:rsidRPr="009B2F0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45A5"/>
    <w:rsid w:val="0018228B"/>
    <w:rsid w:val="003F7A36"/>
    <w:rsid w:val="00456A6B"/>
    <w:rsid w:val="004B51BA"/>
    <w:rsid w:val="00576D04"/>
    <w:rsid w:val="006962FC"/>
    <w:rsid w:val="008621A2"/>
    <w:rsid w:val="00906398"/>
    <w:rsid w:val="009B2F0B"/>
    <w:rsid w:val="00A745A5"/>
    <w:rsid w:val="00B030CF"/>
    <w:rsid w:val="00C66010"/>
    <w:rsid w:val="00D24425"/>
    <w:rsid w:val="00E46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B2F0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2F0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44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4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4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4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4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B2F0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2F0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44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44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4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4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4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0</properties:Words>
  <properties:Characters>0</properties:Characters>
  <properties:Lines>8</properties:Lines>
  <properties:Paragraphs>0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2019-06-12T09:56:00Z</dcterms:created>
  <dc:creator>Renata Klokočki</dc:creator>
  <cp:lastModifiedBy>Renata Klokočki</cp:lastModifiedBy>
  <cp:lastPrinted>2019-06-12T11:42:00Z</cp:lastPrinted>
  <dcterms:modified xmlns:xsi="http://www.w3.org/2001/XMLSchema-instance" xsi:type="dcterms:W3CDTF">2019-06-13T06:39:00Z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Tablica prijavljenih i osporenih tražbina (Tablica-CROATEH - 12.6.2019..docx)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