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e83e" w14:paraId="aeae83e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025DAF">
        <w:t>105</w:t>
      </w:r>
      <w:r w:rsidR="00285889">
        <w:t>/17</w:t>
      </w:r>
      <w:r w:rsidR="00DE7A38">
        <w:t>-7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25DAF" w:rsidP="0070027B" w:rsidR="00EB51F8" w:rsidRPr="003A7D16">
      <w:pPr>
        <w:jc w:val="both"/>
      </w:pPr>
      <w:r w:rsidRPr="00025DAF">
        <w:t>Trgovački sud u Zagrebu, po sucu Gordanu Zubaku, u</w:t>
      </w:r>
      <w:r w:rsidRPr="00025DAF">
        <w:rPr>
          <w:lang w:val="pt-BR"/>
        </w:rPr>
        <w:t xml:space="preserve"> stečajnom postupku u povodu prijedloga predlagatelja FINANCIJSKE AGENCIJE, Zagreb, Ulica grada Vukovara 70, OIB: </w:t>
      </w:r>
      <w:r w:rsidRPr="00025DAF">
        <w:t>85821130368</w:t>
      </w:r>
      <w:r w:rsidRPr="00025DAF">
        <w:rPr>
          <w:lang w:val="pt-BR"/>
        </w:rPr>
        <w:t>, za otvaranje stečajnog postupka nad dužnikom TEVETEL d.o.o., Gornji Dragonožec, Gornjodragonoška cesta 140, OIB: 45417411687</w:t>
      </w:r>
      <w:r w:rsidR="00DC268C" w:rsidRPr="00285889">
        <w:t xml:space="preserve">, </w:t>
      </w:r>
      <w:r>
        <w:rPr>
          <w:lang w:val="pt-BR"/>
        </w:rPr>
        <w:t>14. srpnja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EB51F8" w:rsidRPr="00285889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01FB2" w:rsidRPr="00901FB2">
        <w:rPr>
          <w:lang w:val="pt-BR"/>
        </w:rPr>
        <w:t xml:space="preserve">dužnikom </w:t>
      </w:r>
      <w:r w:rsidR="00025DAF" w:rsidRPr="00025DAF">
        <w:rPr>
          <w:lang w:val="pt-BR"/>
        </w:rPr>
        <w:t>TEVETEL d.o.o., Gornji Dragonožec, Gornjodragonoška cesta 140, OIB: 45417411687</w:t>
      </w:r>
      <w:r w:rsidR="00AE4138">
        <w:t xml:space="preserve">, MBS: </w:t>
      </w:r>
      <w:r w:rsidR="00025DAF" w:rsidRPr="00025DAF">
        <w:t>080847812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025DAF">
        <w:rPr>
          <w:lang w:val="pt-BR"/>
        </w:rPr>
        <w:t>14. srpnja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025DAF">
        <w:t>11</w:t>
      </w:r>
      <w:r w:rsidR="00DE7A38">
        <w:t>,0</w:t>
      </w:r>
      <w:r w:rsidR="00EF6D8B">
        <w:t xml:space="preserve">0 </w:t>
      </w:r>
      <w:r w:rsidRPr="00DC7C75">
        <w:t>sati.</w:t>
      </w:r>
    </w:p>
    <w:p w:rsidRDefault="00A93839" w:rsidP="00025DAF" w:rsidR="00A93839" w:rsidRPr="00DC7C75">
      <w:pPr>
        <w:jc w:val="both"/>
      </w:pPr>
      <w:r w:rsidRPr="00DC7C75">
        <w:t xml:space="preserve">II. Za stečajnog upravitelja imenuje se </w:t>
      </w:r>
      <w:r w:rsidR="00025DAF">
        <w:t>Đurđa Dragović-Grahek iz Kutine, Kneza Trpimira 4/1, OIB: 90124243686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025DAF" w:rsidRPr="00025DAF">
        <w:rPr>
          <w:lang w:val="pt-BR"/>
        </w:rPr>
        <w:t>TEVETEL d.o.o., Gornji Dragonožec, Gornjodragonoška cesta 140, OIB: 45417411687</w:t>
      </w:r>
      <w:r w:rsidR="00025DAF" w:rsidRPr="00025DAF">
        <w:t>, MBS: 080847812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25DAF" w:rsidP="00025DAF" w:rsidR="00025DAF" w:rsidRPr="00025DAF">
      <w:pPr>
        <w:pStyle w:val="Tijeloteksta"/>
        <w:ind w:firstLine="708"/>
        <w:rPr>
          <w:lang w:val="pt-BR"/>
        </w:rPr>
      </w:pPr>
      <w:r w:rsidRPr="00025DAF">
        <w:t xml:space="preserve">Financijska agencija, Regionalni centar Zagreb, podnijela je ovom sudu prijedlog za otvaranje stečajnog postupka nad dužnikom </w:t>
      </w:r>
      <w:r w:rsidRPr="00025DAF">
        <w:rPr>
          <w:lang w:val="pt-BR"/>
        </w:rPr>
        <w:t xml:space="preserve">Tevetel d.o.o. </w:t>
      </w:r>
      <w:r w:rsidRPr="00025DAF">
        <w:t>Prijedlog je podnesen na temelju čl. 110. st. 1. Stečajnog zakona („Narodne novine“ broj 71/15, dalje: SZ).</w:t>
      </w:r>
    </w:p>
    <w:p w:rsidRDefault="00025DAF" w:rsidP="00025DAF" w:rsidR="00025DAF" w:rsidRPr="00025DAF">
      <w:pPr>
        <w:pStyle w:val="Tijeloteksta"/>
        <w:ind w:firstLine="708"/>
      </w:pPr>
    </w:p>
    <w:p w:rsidRDefault="00025DAF" w:rsidP="00025DAF" w:rsidR="00025DAF" w:rsidRPr="00025DAF">
      <w:pPr>
        <w:pStyle w:val="Tijeloteksta"/>
        <w:ind w:firstLine="708"/>
        <w:rPr>
          <w:lang w:val="en-GB"/>
        </w:rPr>
      </w:pPr>
      <w:r w:rsidRPr="00025DAF">
        <w:t xml:space="preserve">Financijska agencija, kao predlagatelj, navela je u prijedlogu za otvaranje stečajnog postupka kako dužnik na dan 9. siječnja 2017. u Očevidniku redoslijeda osnova za plaćanje ima evidentirane neizvršene osnove za plaćanje u neprekinutom razdoblju od 120 dana, u ukupnom iznosu od 22.850,92 kn, kao i da dužnik ima 1 zaposlenog. </w:t>
      </w:r>
      <w:r w:rsidRPr="00025DAF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025DAF" w:rsidR="00285889" w:rsidRPr="00285889">
      <w:pPr>
        <w:pStyle w:val="Tijeloteksta"/>
      </w:pPr>
    </w:p>
    <w:p w:rsidRDefault="00285889" w:rsidP="00285889" w:rsidR="00285889">
      <w:pPr>
        <w:pStyle w:val="Tijeloteksta"/>
        <w:ind w:firstLine="708"/>
      </w:pPr>
      <w:r w:rsidRPr="00285889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285889" w:rsidRPr="00285889">
      <w:pPr>
        <w:pStyle w:val="Tijeloteksta"/>
      </w:pPr>
    </w:p>
    <w:p w:rsidRDefault="00285889" w:rsidP="00285889" w:rsidR="00025DAF">
      <w:pPr>
        <w:pStyle w:val="Tijeloteksta"/>
        <w:ind w:firstLine="708"/>
      </w:pPr>
      <w:r w:rsidRPr="00285889">
        <w:t xml:space="preserve">Sud je rješenjem pokrenuo prethodni postupak nad dužnikom, a potom održano je ročište radi očitovanja o prijedlogu za otvaranje stečajnog postupka. </w:t>
      </w:r>
      <w:r w:rsidR="00025DAF" w:rsidRPr="00025DAF">
        <w:t>Zastupnik po zakonu dužnika nije pristupio na navedeno ročište ali je prethodno dostavio podnesak od 8. veljače 2017. u kojem je naveo kako dužnik od imovine ima samo novčane tražbine prema trećim osobama u ukupnom iznosu od 4.356,47 kn</w:t>
      </w:r>
      <w:r w:rsidR="00025DAF">
        <w:t>.</w:t>
      </w:r>
    </w:p>
    <w:p w:rsidRDefault="00025DAF" w:rsidP="00285889" w:rsidR="00025DAF">
      <w:pPr>
        <w:pStyle w:val="Tijeloteksta"/>
        <w:ind w:firstLine="708"/>
      </w:pPr>
    </w:p>
    <w:p w:rsidRDefault="00025DAF" w:rsidP="00025DAF" w:rsidR="00025DAF" w:rsidRPr="00025DAF">
      <w:pPr>
        <w:pStyle w:val="Tijeloteksta"/>
        <w:ind w:firstLine="708"/>
      </w:pPr>
      <w:r w:rsidRPr="00025DAF">
        <w:t>Uvidom u podnesak FINE od 30. siječnja 2017. (list 5. spisa) sud je utvrdio kako je dužnik na dan 9. siječnja 2017. u Očevidniku redoslijeda osnova za plaćanje imao neizvršene osnove za plaćanje u neprekinutom razdoblju od 120 dana u ukupnom iznosu od 22.850,92 kn.</w:t>
      </w:r>
    </w:p>
    <w:p w:rsidRDefault="00901FB2" w:rsidP="00901FB2" w:rsidR="00901FB2" w:rsidRPr="00901FB2">
      <w:pPr>
        <w:pStyle w:val="Tijeloteksta"/>
      </w:pP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285889" w:rsidRPr="00285889">
        <w:t>1</w:t>
      </w:r>
      <w:r w:rsidR="00025DAF">
        <w:t>4. srpnja</w:t>
      </w:r>
      <w:r w:rsidR="001C7816" w:rsidRPr="00285889">
        <w:t xml:space="preserve"> 2017</w:t>
      </w:r>
      <w:r w:rsidR="00C12410" w:rsidRPr="0028588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DE7A38">
        <w:t>,v.r.</w:t>
      </w:r>
      <w:r w:rsidR="00C12410" w:rsidRPr="003A7D16">
        <w:t xml:space="preserve"> 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DE7A38" w:rsidP="00C12410" w:rsidR="00DE7A38"/>
    <w:p w:rsidRDefault="00DE7A38" w:rsidP="00C12410" w:rsidR="00DE7A38"/>
    <w:p w:rsidRDefault="00DE7A38" w:rsidP="00BA7734" w:rsidR="00DE7A38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DE7A38" w:rsidP="00BA7734" w:rsidR="00DE7A3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E7A38">
          <w:rPr>
            <w:noProof/>
          </w:rPr>
          <w:t>3</w:t>
        </w:r>
        <w:r>
          <w:fldChar w:fldCharType="end"/>
        </w:r>
        <w:r w:rsidR="00025DAF">
          <w:tab/>
          <w:t>67. St-105</w:t>
        </w:r>
        <w:r w:rsidR="00285889">
          <w:t>/17</w:t>
        </w:r>
        <w:r w:rsidR="00DE7A38">
          <w:t>-7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5DAF"/>
    <w:rsid w:val="00061A00"/>
    <w:rsid w:val="000A1BC6"/>
    <w:rsid w:val="000F16CD"/>
    <w:rsid w:val="000F1E2A"/>
    <w:rsid w:val="001129F6"/>
    <w:rsid w:val="00144607"/>
    <w:rsid w:val="001C7816"/>
    <w:rsid w:val="001D0B43"/>
    <w:rsid w:val="001D5D8F"/>
    <w:rsid w:val="00211D90"/>
    <w:rsid w:val="0023149C"/>
    <w:rsid w:val="00285889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DC"/>
    <w:rsid w:val="008E59F9"/>
    <w:rsid w:val="008F6699"/>
    <w:rsid w:val="008F76E8"/>
    <w:rsid w:val="00901FB2"/>
    <w:rsid w:val="0093392E"/>
    <w:rsid w:val="00975210"/>
    <w:rsid w:val="009B52EA"/>
    <w:rsid w:val="009B7AB6"/>
    <w:rsid w:val="009C6B90"/>
    <w:rsid w:val="009E4E4C"/>
    <w:rsid w:val="00A4707E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DE7A38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TEVETEL jednostavno društvo s ograničenom odgovornošću za proizvodnju i usluge</izvorni_sadrzaj>
    <derivirana_varijabla naziv="DomainObject.Predmet.ProtustrankaFormated_1">  TEVETEL jednostavno društvo s ograničenom odgovornošću za proizvodnju i usluge</derivirana_varijabla>
  </DomainObject.Predmet.ProtustrankaFormated>
  <DomainObject.Predmet.ProtustrankaFormatedOIB>
    <izvorni_sadrzaj>  TEVETEL jednostavno društvo s ograničenom odgovornošću za proizvodnju i usluge, OIB 45417411687</izvorni_sadrzaj>
    <derivirana_varijabla naziv="DomainObject.Predmet.ProtustrankaFormatedOIB_1">  TEVETEL jednostavno društvo s ograničenom odgovornošću za proizvodnju i usluge, OIB 45417411687</derivirana_varijabla>
  </DomainObject.Predmet.ProtustrankaFormatedOIB>
  <DomainObject.Predmet.ProtustrankaFormatedWithAdress>
    <izvorni_sadrzaj> TEVETEL jednostavno društvo s ograničenom odgovornošću za proizvodnju i usluge, Gornjodragonoška cesta 140, 10257 Gornji Dragonožec</izvorni_sadrzaj>
    <derivirana_varijabla naziv="DomainObject.Predmet.ProtustrankaFormatedWithAdress_1"> TEVETEL jednostavno društvo s ograničenom odgovornošću za proizvodnju i usluge, Gornjodragonoška cesta 140, 10257 Gornji Dragonožec</derivirana_varijabla>
  </DomainObject.Predmet.ProtustrankaFormatedWithAdress>
  <DomainObject.Predmet.ProtustrankaFormatedWithAdressOIB>
    <izvorni_sadrzaj> TEVETEL jednostavno društvo s ograničenom odgovornošću za proizvodnju i usluge, OIB 45417411687, Gornjodragonoška cesta 140, 10257 Gornji Dragonožec</izvorni_sadrzaj>
    <derivirana_varijabla naziv="DomainObject.Predmet.ProtustrankaFormatedWithAdressOIB_1"> TEVETEL jednostavno društvo s ograničenom odgovornošću za proizvodnju i usluge, OIB 45417411687, Gornjodragonoška cesta 140, 10257 Gornji Dragonožec</derivirana_varijabla>
  </DomainObject.Predmet.ProtustrankaFormatedWithAdressOIB>
  <DomainObject.Predmet.ProtustrankaWithAdress>
    <izvorni_sadrzaj>TEVETEL jednostavno društvo s ograničenom odgovornošću za proizvodnju i usluge Gornjodragonoška cesta 140, 10257 Gornji Dragonožec</izvorni_sadrzaj>
    <derivirana_varijabla naziv="DomainObject.Predmet.ProtustrankaWithAdress_1">TEVETEL jednostavno društvo s ograničenom odgovornošću za proizvodnju i usluge Gornjodragonoška cesta 140, 10257 Gornji Dragonožec</derivirana_varijabla>
  </DomainObject.Predmet.ProtustrankaWithAdress>
  <DomainObject.Predmet.ProtustrankaWithAdressOIB>
    <izvorni_sadrzaj>TEVETEL jednostavno društvo s ograničenom odgovornošću za proizvodnju i usluge, OIB 45417411687, Gornjodragonoška cesta 140, 10257 Gornji Dragonožec</izvorni_sadrzaj>
    <derivirana_varijabla naziv="DomainObject.Predmet.ProtustrankaWithAdressOIB_1">TEVETEL jednostavno društvo s ograničenom odgovornošću za proizvodnju i usluge, OIB 45417411687, Gornjodragonoška cesta 140, 10257 Gornji Dragonožec</derivirana_varijabla>
  </DomainObject.Predmet.ProtustrankaWithAdressOIB>
  <DomainObject.Predmet.ProtustrankaNazivFormated>
    <izvorni_sadrzaj>TEVETEL jednostavno društvo s ograničenom odgovornošću za proizvodnju i usluge</izvorni_sadrzaj>
    <derivirana_varijabla naziv="DomainObject.Predmet.ProtustrankaNazivFormated_1">TEVETEL jednostavno društvo s ograničenom odgovornošću za proizvodnju i usluge</derivirana_varijabla>
  </DomainObject.Predmet.ProtustrankaNazivFormated>
  <DomainObject.Predmet.ProtustrankaNazivFormatedOIB>
    <izvorni_sadrzaj>TEVETEL jednostavno društvo s ograničenom odgovornošću za proizvodnju i usluge, OIB 45417411687</izvorni_sadrzaj>
    <derivirana_varijabla naziv="DomainObject.Predmet.ProtustrankaNazivFormatedOIB_1">TEVETEL jednostavno društvo s ograničenom odgovornošću za proizvodnju i usluge, OIB 45417411687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TEVETEL jednostavno društvo s ograničenom odgovornošću za proizvodnju i usluge</item>
    </izvorni_sadrzaj>
    <derivirana_varijabla naziv="DomainObject.Predmet.ProtuStrankaListFormated_1">
      <item>TEVETEL jednostavno društvo s ograničenom odgovornošću za proizvodnju i usluge</item>
    </derivirana_varijabla>
  </DomainObject.Predmet.ProtuStrankaListFormated>
  <DomainObject.Predmet.ProtuStrankaListFormatedOIB>
    <izvorni_sadrzaj>
      <item>TEVETEL jednostavno društvo s ograničenom odgovornošću za proizvodnju i usluge, OIB 45417411687</item>
    </izvorni_sadrzaj>
    <derivirana_varijabla naziv="DomainObject.Predmet.ProtuStrankaListFormatedOIB_1">
      <item>TEVETEL jednostavno društvo s ograničenom odgovornošću za proizvodnju i usluge, OIB 45417411687</item>
    </derivirana_varijabla>
  </DomainObject.Predmet.ProtuStrankaListFormatedOIB>
  <DomainObject.Predmet.ProtuStrankaListFormatedWithAdress>
    <izvorni_sadrzaj>
      <item>TEVETEL jednostavno društvo s ograničenom odgovornošću za proizvodnju i usluge, Gornjodragonoška cesta 140, 10257 Gornji Dragonožec</item>
    </izvorni_sadrzaj>
    <derivirana_varijabla naziv="DomainObject.Predmet.ProtuStrankaListFormatedWithAdress_1">
      <item>TEVETEL jednostavno društvo s ograničenom odgovornošću za proizvodnju i usluge, Gornjodragonoška cesta 140, 10257 Gornji Dragonožec</item>
    </derivirana_varijabla>
  </DomainObject.Predmet.ProtuStrankaListFormatedWithAdress>
  <DomainObject.Predmet.ProtuStrankaListFormatedWithAdressOIB>
    <izvorni_sadrzaj>
      <item>TEVETEL jednostavno društvo s ograničenom odgovornošću za proizvodnju i usluge, OIB 45417411687, Gornjodragonoška cesta 140, 10257 Gornji Dragonožec</item>
    </izvorni_sadrzaj>
    <derivirana_varijabla naziv="DomainObject.Predmet.ProtuStrankaListFormatedWithAdressOIB_1">
      <item>TEVETEL jednostavno društvo s ograničenom odgovornošću za proizvodnju i usluge, OIB 45417411687, Gornjodragonoška cesta 140, 10257 Gornji Dragonožec</item>
    </derivirana_varijabla>
  </DomainObject.Predmet.ProtuStrankaListFormatedWithAdressOIB>
  <DomainObject.Predmet.ProtuStrankaListNazivFormated>
    <izvorni_sadrzaj>
      <item>TEVETEL jednostavno društvo s ograničenom odgovornošću za proizvodnju i usluge</item>
    </izvorni_sadrzaj>
    <derivirana_varijabla naziv="DomainObject.Predmet.ProtuStrankaListNazivFormated_1">
      <item>TEVETEL jednostavno društvo s ograničenom odgovornošću za proizvodnju i usluge</item>
    </derivirana_varijabla>
  </DomainObject.Predmet.ProtuStrankaListNazivFormated>
  <DomainObject.Predmet.ProtuStrankaListNazivFormatedOIB>
    <izvorni_sadrzaj>
      <item>TEVETEL jednostavno društvo s ograničenom odgovornošću za proizvodnju i usluge, OIB 45417411687</item>
    </izvorni_sadrzaj>
    <derivirana_varijabla naziv="DomainObject.Predmet.ProtuStrankaListNazivFormatedOIB_1">
      <item>TEVETEL jednostavno društvo s ograničenom odgovornošću za proizvodnju i usluge, OIB 45417411687</item>
    </derivirana_varijabla>
  </DomainObject.Predmet.ProtuStrankaListNazivFormatedOIB>
  <DomainObject.Predmet.OstaliListFormated>
    <izvorni_sadrzaj>
      <item>Mario Lazić</item>
    </izvorni_sadrzaj>
    <derivirana_varijabla naziv="DomainObject.Predmet.OstaliListFormated_1">
      <item>Mario Lazić</item>
    </derivirana_varijabla>
  </DomainObject.Predmet.OstaliListFormated>
  <DomainObject.Predmet.OstaliListFormatedOIB>
    <izvorni_sadrzaj>
      <item>Mario Lazić, OIB 31954644853</item>
    </izvorni_sadrzaj>
    <derivirana_varijabla naziv="DomainObject.Predmet.OstaliListFormatedOIB_1">
      <item>Mario Lazić, OIB 31954644853</item>
    </derivirana_varijabla>
  </DomainObject.Predmet.OstaliListFormatedOIB>
  <DomainObject.Predmet.OstaliListFormatedWithAdress>
    <izvorni_sadrzaj>
      <item>Mario Lazić, Gornjodragonoška Cesta 140, 10257 Gornji Dragonožec</item>
    </izvorni_sadrzaj>
    <derivirana_varijabla naziv="DomainObject.Predmet.OstaliListFormatedWithAdress_1">
      <item>Mario Lazić, Gornjodragonoška Cesta 140, 10257 Gornji Dragonožec</item>
    </derivirana_varijabla>
  </DomainObject.Predmet.OstaliListFormatedWithAdress>
  <DomainObject.Predmet.OstaliListFormatedWithAdressOIB>
    <izvorni_sadrzaj>
      <item>Mario Lazić, OIB 31954644853, Gornjodragonoška Cesta 140, 10257 Gornji Dragonožec</item>
    </izvorni_sadrzaj>
    <derivirana_varijabla naziv="DomainObject.Predmet.OstaliListFormatedWithAdressOIB_1">
      <item>Mario Lazić, OIB 31954644853, Gornjodragonoška Cesta 140, 10257 Gornji Dragonožec</item>
    </derivirana_varijabla>
  </DomainObject.Predmet.OstaliListFormatedWithAdressOIB>
  <DomainObject.Predmet.OstaliListNazivFormated>
    <izvorni_sadrzaj>
      <item>Mario Lazić</item>
    </izvorni_sadrzaj>
    <derivirana_varijabla naziv="DomainObject.Predmet.OstaliListNazivFormated_1">
      <item>Mario Lazić</item>
    </derivirana_varijabla>
  </DomainObject.Predmet.OstaliListNazivFormated>
  <DomainObject.Predmet.OstaliListNazivFormatedOIB>
    <izvorni_sadrzaj>
      <item>Mario Lazić, OIB 31954644853</item>
    </izvorni_sadrzaj>
    <derivirana_varijabla naziv="DomainObject.Predmet.OstaliListNazivFormatedOIB_1">
      <item>Mario Lazić, OIB 31954644853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TEVETEL jednostavno društvo s ograničenom odgovornošću za proizvodnju i usluge</izvorni_sadrzaj>
    <derivirana_varijabla naziv="DomainObject.Predmet.ProtustrankaIDrugi_1">TEVETEL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TEVETEL jednostavno društvo s ograničenom odgovornošću za proizvodnju i usluge, OIB 45417411687, Gornjodragonoška cesta 140, 10257 Gornji Dragonožec</izvorni_sadrzaj>
    <derivirana_varijabla naziv="DomainObject.Predmet.ProtustrankaIDrugiAdressOIB_1">TEVETEL jednostavno društvo s ograničenom odgovornošću za proizvodnju i usluge, OIB 45417411687, Gornjodragonoška cesta 140,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TEVETEL jednostavno društvo s ograničenom odgovornošću za proizvodnju i usluge</item>
      <item>Mario Lazić</item>
      <item>Vjerovnici</item>
    </izvorni_sadrzaj>
    <derivirana_varijabla naziv="DomainObject.Predmet.SudioniciListNaziv_1">
      <item>FINA Regionalni centar Zagreb</item>
      <item>TEVETEL jednostavno društvo s ograničenom odgovornošću za proizvodnju i usluge</item>
      <item>Mario Lazić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  <item>Vjerovnici</item>
    </izvorni_sadrzaj>
    <derivirana_varijabla naziv="DomainObject.Predmet.SudioniciListAdressOIB_1"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45417411687</item>
      <item>, OIB 31954644853</item>
      <item>, OIB null</item>
    </izvorni_sadrzaj>
    <derivirana_varijabla naziv="DomainObject.Predmet.SudioniciListNazivOIB_1">
      <item>, OIB 85821130368</item>
      <item>, OIB 45417411687</item>
      <item>, OIB 31954644853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4715</properties:Characters>
  <properties:Lines>105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2017-07-14T08:15:00Z</dcterms:created>
  <dc:creator>gzubak</dc:creator>
  <cp:lastModifiedBy>Katica Franjić</cp:lastModifiedBy>
  <cp:lastPrinted>2017-07-14T08:25:00Z</cp:lastPrinted>
  <dcterms:modified xmlns:xsi="http://www.w3.org/2001/XMLSchema-instance" xsi:type="dcterms:W3CDTF">2017-07-14T08:26:00Z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