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182d" w14:paraId="506182d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1B33DC" w:rsidRPr="001B33DC">
        <w:rPr>
          <w:b/>
          <w:sz w:val="24"/>
        </w:rPr>
        <w:t>VUKA BENZ d.o.o.</w:t>
      </w:r>
      <w:r w:rsidRPr="003D5956">
        <w:rPr>
          <w:b/>
          <w:sz w:val="24"/>
        </w:rPr>
        <w:t xml:space="preserve">, </w:t>
      </w:r>
      <w:r w:rsidR="001B33DC" w:rsidRPr="001B33DC">
        <w:rPr>
          <w:b/>
          <w:sz w:val="24"/>
        </w:rPr>
        <w:t>Vukovar</w:t>
      </w:r>
      <w:r w:rsidRPr="003D5956">
        <w:rPr>
          <w:b/>
          <w:sz w:val="24"/>
        </w:rPr>
        <w:t xml:space="preserve">, </w:t>
      </w:r>
      <w:proofErr w:type="spellStart"/>
      <w:r w:rsidR="001B33DC" w:rsidRPr="001B33DC">
        <w:rPr>
          <w:b/>
          <w:sz w:val="24"/>
        </w:rPr>
        <w:t>Kudeljarska</w:t>
      </w:r>
      <w:proofErr w:type="spellEnd"/>
      <w:r w:rsidR="001B33DC" w:rsidRPr="001B33DC">
        <w:rPr>
          <w:b/>
          <w:sz w:val="24"/>
        </w:rPr>
        <w:t xml:space="preserve"> 6</w:t>
      </w:r>
      <w:r w:rsidRPr="003D5956">
        <w:rPr>
          <w:b/>
          <w:sz w:val="24"/>
        </w:rPr>
        <w:t xml:space="preserve">, MBS: </w:t>
      </w:r>
      <w:r w:rsidR="001B33DC" w:rsidRPr="001B33DC">
        <w:rPr>
          <w:b/>
          <w:sz w:val="24"/>
        </w:rPr>
        <w:t>030115137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1B33DC" w:rsidRPr="001B33DC">
        <w:rPr>
          <w:b/>
          <w:sz w:val="24"/>
        </w:rPr>
        <w:t>88257478011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1B33DC" w:rsidRPr="001B33DC">
        <w:rPr>
          <w:b/>
        </w:rPr>
        <w:t>Ivan Jurčić, OIB: 02124518883</w:t>
      </w:r>
      <w:r w:rsidRPr="00754992">
        <w:rPr>
          <w:b/>
        </w:rPr>
        <w:t xml:space="preserve">, </w:t>
      </w:r>
      <w:r w:rsidR="001B33DC" w:rsidRPr="001B33DC">
        <w:rPr>
          <w:b/>
        </w:rPr>
        <w:t>Vinkovci, Kralja Tomislava 14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1B33DC">
        <w:rPr>
          <w:b/>
        </w:rPr>
        <w:t xml:space="preserve">VUKA BENZ d.o.o., Vukovar, </w:t>
      </w:r>
      <w:proofErr w:type="spellStart"/>
      <w:r w:rsidR="001B33DC">
        <w:rPr>
          <w:b/>
        </w:rPr>
        <w:t>Kudeljarska</w:t>
      </w:r>
      <w:proofErr w:type="spellEnd"/>
      <w:r w:rsidR="001B33DC">
        <w:rPr>
          <w:b/>
        </w:rPr>
        <w:t xml:space="preserve"> 6, MBS: 030115137</w:t>
      </w:r>
      <w:r w:rsidR="001B33DC">
        <w:t xml:space="preserve">, </w:t>
      </w:r>
      <w:r w:rsidR="001B33DC">
        <w:rPr>
          <w:b/>
        </w:rPr>
        <w:t>OIB: 88257478011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1B33DC">
        <w:rPr>
          <w:b/>
        </w:rPr>
        <w:t>Ivan Jurčić, Vinkovci, Kralja Tomislava 14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1B33DC">
        <w:rPr>
          <w:b/>
        </w:rPr>
        <w:t>Ivan Jurčić, Vinkovci, Kralja Tomislava 14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1B33DC">
        <w:rPr>
          <w:b/>
        </w:rPr>
        <w:t>Ivan Jurčić, Vinkovci, Kralja Tomislava 14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1B33DC">
        <w:rPr>
          <w:b/>
        </w:rPr>
        <w:t>Ivan Jurčić, Vinkovci, Kralja Tomislava 14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047BB8" w:rsidRPr="004A1BE0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BD7B7E" w:rsidRPr="00BD7B7E">
        <w:t>Ivan Jurčić, Vinkovci, Kralja Tomislava 14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303" w:rsidR="00183303">
      <w:r>
        <w:separator/>
      </w:r>
    </w:p>
  </w:endnote>
  <w:endnote w:id="0" w:type="continuationSeparator">
    <w:p w:rsidRDefault="00183303" w:rsidR="00183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303" w:rsidR="00183303">
      <w:r>
        <w:separator/>
      </w:r>
    </w:p>
  </w:footnote>
  <w:footnote w:id="0" w:type="continuationSeparator">
    <w:p w:rsidRDefault="00183303" w:rsidR="00183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3303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8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473591" w:rsidR="0047359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73591">
      <w:t>6 St-934/16-3</w:t>
    </w:r>
  </w:p>
  <w:p w:rsidRDefault="00183303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93EC0">
      <w:t>9</w:t>
    </w:r>
    <w:r w:rsidR="00473591">
      <w:t>34</w:t>
    </w:r>
    <w:r>
      <w:t>/16-3</w:t>
    </w:r>
  </w:p>
  <w:p w:rsidRDefault="00183303" w:rsidP="00546D11" w:rsidR="00546D11">
    <w:pPr>
      <w:jc w:val="right"/>
    </w:pPr>
  </w:p>
  <w:p w:rsidRDefault="00183303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7852"/>
    <w:rsid w:val="0009759A"/>
    <w:rsid w:val="00154F2C"/>
    <w:rsid w:val="001607D2"/>
    <w:rsid w:val="001633A9"/>
    <w:rsid w:val="001743E4"/>
    <w:rsid w:val="00183303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1BE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478A3"/>
    <w:rsid w:val="00684C8D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BD7B7E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EF48C5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8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F48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48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8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8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8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F48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48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8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8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 BENZ d.o.o. za trgovinu i usluge</izvorni_sadrzaj>
    <derivirana_varijabla naziv="DomainObject.Predmet.ProtustrankaFormated_1">  VUKA BENZ d.o.o. za trgovinu i usluge</derivirana_varijabla>
  </DomainObject.Predmet.ProtustrankaFormated>
  <DomainObject.Predmet.ProtustrankaFormatedOIB>
    <izvorni_sadrzaj>  VUKA BENZ d.o.o. za trgovinu i usluge, OIB 88257478011</izvorni_sadrzaj>
    <derivirana_varijabla naziv="DomainObject.Predmet.ProtustrankaFormatedOIB_1">  VUKA BENZ d.o.o. za trgovinu i usluge, OIB 88257478011</derivirana_varijabla>
  </DomainObject.Predmet.ProtustrankaFormatedOIB>
  <DomainObject.Predmet.ProtustrankaFormatedWithAdress>
    <izvorni_sadrzaj> VUKA BENZ d.o.o. za trgovinu i usluge, Kudeljarska 6, 32000 Vukovar</izvorni_sadrzaj>
    <derivirana_varijabla naziv="DomainObject.Predmet.ProtustrankaFormatedWithAdress_1"> VUKA BENZ d.o.o. za trgovinu i usluge, Kudeljarska 6, 32000 Vukovar</derivirana_varijabla>
  </DomainObject.Predmet.ProtustrankaFormatedWithAdress>
  <DomainObject.Predmet.ProtustrankaFormatedWithAdressOIB>
    <izvorni_sadrzaj> VUKA BENZ d.o.o. za trgovinu i usluge, OIB 88257478011, Kudeljarska 6, 32000 Vukovar</izvorni_sadrzaj>
    <derivirana_varijabla naziv="DomainObject.Predmet.ProtustrankaFormatedWithAdressOIB_1"> VUKA BENZ d.o.o. za trgovinu i usluge, OIB 88257478011, Kudeljarska 6, 32000 Vukovar</derivirana_varijabla>
  </DomainObject.Predmet.ProtustrankaFormatedWithAdressOIB>
  <DomainObject.Predmet.ProtustrankaWithAdress>
    <izvorni_sadrzaj>VUKA BENZ d.o.o. za trgovinu i usluge Kudeljarska 6, 32000 Vukovar</izvorni_sadrzaj>
    <derivirana_varijabla naziv="DomainObject.Predmet.ProtustrankaWithAdress_1">VUKA BENZ d.o.o. za trgovinu i usluge Kudeljarska 6, 32000 Vukovar</derivirana_varijabla>
  </DomainObject.Predmet.ProtustrankaWithAdress>
  <DomainObject.Predmet.ProtustrankaWithAdressOIB>
    <izvorni_sadrzaj>VUKA BENZ d.o.o. za trgovinu i usluge, OIB 88257478011, Kudeljarska 6, 32000 Vukovar</izvorni_sadrzaj>
    <derivirana_varijabla naziv="DomainObject.Predmet.ProtustrankaWithAdressOIB_1">VUKA BENZ d.o.o. za trgovinu i usluge, OIB 88257478011, Kudeljarska 6, 32000 Vukovar</derivirana_varijabla>
  </DomainObject.Predmet.ProtustrankaWithAdressOIB>
  <DomainObject.Predmet.ProtustrankaNazivFormated>
    <izvorni_sadrzaj>VUKA BENZ d.o.o. za trgovinu i usluge</izvorni_sadrzaj>
    <derivirana_varijabla naziv="DomainObject.Predmet.ProtustrankaNazivFormated_1">VUKA BENZ d.o.o. za trgovinu i usluge</derivirana_varijabla>
  </DomainObject.Predmet.ProtustrankaNazivFormated>
  <DomainObject.Predmet.ProtustrankaNazivFormatedOIB>
    <izvorni_sadrzaj>VUKA BENZ d.o.o. za trgovinu i usluge, OIB 88257478011</izvorni_sadrzaj>
    <derivirana_varijabla naziv="DomainObject.Predmet.ProtustrankaNazivFormatedOIB_1">VUKA BENZ d.o.o. za trgovinu i usluge, OIB 88257478011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VUKA BENZ d.o.o. za trgovinu i usluge</item>
    </izvorni_sadrzaj>
    <derivirana_varijabla naziv="DomainObject.Predmet.ProtuStrankaListFormated_1">
      <item>VUKA BENZ d.o.o. za trgovinu i usluge</item>
    </derivirana_varijabla>
  </DomainObject.Predmet.ProtuStrankaListFormated>
  <DomainObject.Predmet.ProtuStrankaListFormatedOIB>
    <izvorni_sadrzaj>
      <item>VUKA BENZ d.o.o. za trgovinu i usluge, OIB 88257478011</item>
    </izvorni_sadrzaj>
    <derivirana_varijabla naziv="DomainObject.Predmet.ProtuStrankaListFormatedOIB_1">
      <item>VUKA BENZ d.o.o. za trgovinu i usluge, OIB 88257478011</item>
    </derivirana_varijabla>
  </DomainObject.Predmet.ProtuStrankaListFormatedOIB>
  <DomainObject.Predmet.ProtuStrankaListFormatedWithAdress>
    <izvorni_sadrzaj>
      <item>VUKA BENZ d.o.o. za trgovinu i usluge, Kudeljarska 6, 32000 Vukovar</item>
    </izvorni_sadrzaj>
    <derivirana_varijabla naziv="DomainObject.Predmet.ProtuStrankaListFormatedWithAdress_1">
      <item>VUKA BENZ d.o.o. za trgovinu i usluge, Kudeljarska 6, 32000 Vukovar</item>
    </derivirana_varijabla>
  </DomainObject.Predmet.ProtuStrankaListFormatedWithAdress>
  <DomainObject.Predmet.ProtuStrankaListFormatedWithAdressOIB>
    <izvorni_sadrzaj>
      <item>VUKA BENZ d.o.o. za trgovinu i usluge, OIB 88257478011, Kudeljarska 6, 32000 Vukovar</item>
    </izvorni_sadrzaj>
    <derivirana_varijabla naziv="DomainObject.Predmet.ProtuStrankaListFormatedWithAdressOIB_1">
      <item>VUKA BENZ d.o.o. za trgovinu i usluge, OIB 88257478011, Kudeljarska 6, 32000 Vukovar</item>
    </derivirana_varijabla>
  </DomainObject.Predmet.ProtuStrankaListFormatedWithAdressOIB>
  <DomainObject.Predmet.ProtuStrankaListNazivFormated>
    <izvorni_sadrzaj>
      <item>VUKA BENZ d.o.o. za trgovinu i usluge</item>
    </izvorni_sadrzaj>
    <derivirana_varijabla naziv="DomainObject.Predmet.ProtuStrankaListNazivFormated_1">
      <item>VUKA BENZ d.o.o. za trgovinu i usluge</item>
    </derivirana_varijabla>
  </DomainObject.Predmet.ProtuStrankaListNazivFormated>
  <DomainObject.Predmet.ProtuStrankaListNazivFormatedOIB>
    <izvorni_sadrzaj>
      <item>VUKA BENZ d.o.o. za trgovinu i usluge, OIB 88257478011</item>
    </izvorni_sadrzaj>
    <derivirana_varijabla naziv="DomainObject.Predmet.ProtuStrankaListNazivFormatedOIB_1">
      <item>VUKA BENZ d.o.o. za trgovinu i usluge, OIB 88257478011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VUKA BENZ d.o.o. za trgovinu i usluge</izvorni_sadrzaj>
    <derivirana_varijabla naziv="DomainObject.Predmet.ProtustrankaIDrugi_1">VUKA BENZ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VUKA BENZ d.o.o. za trgovinu i usluge, OIB 88257478011, Kudeljarska 6, 32000 Vukovar</izvorni_sadrzaj>
    <derivirana_varijabla naziv="DomainObject.Predmet.ProtustrankaIDrugiAdressOIB_1">VUKA BENZ d.o.o. za trgovinu i usluge, OIB 88257478011, Kudeljarska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VUKA BENZ d.o.o. za trgovinu i usluge</item>
    </izvorni_sadrzaj>
    <derivirana_varijabla naziv="DomainObject.Predmet.SudioniciListNaziv_1">
      <item>FINA RC OSIJEK</item>
      <item>VUKA BENZ d.o.o. za trgovinu i usluge</item>
    </derivirana_varijabla>
  </DomainObject.Predmet.SudioniciListNaziv>
  <DomainObject.Predmet.SudioniciListAdressOIB>
    <izvorni_sadrzaj>
      <item>FINA RC OSIJEK, OIB 85821130368</item>
      <item>VUKA BENZ d.o.o. za trgovinu i usluge, OIB 88257478011, Kudeljarska 6,32000 Vukovar</item>
    </izvorni_sadrzaj>
    <derivirana_varijabla naziv="DomainObject.Predmet.SudioniciListAdressOIB_1">
      <item>FINA RC OSIJEK, OIB 85821130368</item>
      <item>VUKA BENZ d.o.o. za trgovinu i usluge, OIB 88257478011, Kudeljarska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88257478011</item>
    </izvorni_sadrzaj>
    <derivirana_varijabla naziv="DomainObject.Predmet.SudioniciListNazivOIB_1">
      <item>, OIB 85821130368</item>
      <item>, OIB 88257478011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D169C-15FE-43D0-BAFC-64DCF77E0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2503</properties:Characters>
  <properties:Lines>110</properties:Lines>
  <properties:Paragraphs>24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2016-11-21T09:02:00Z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