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1c17f" w14:paraId="531c17f" w:rsidRDefault="003347B7" w:rsidP="00910611" w:rsidR="003347B7">
      <w:pPr>
        <w:ind w:firstLine="708"/>
        <w15:collapsed w:val="false"/>
      </w:pPr>
      <w:r>
        <w:rPr>
          <w:noProof/>
        </w:rPr>
        <w:drawing>
          <wp:inline distR="0" distL="0" distB="0" distT="0">
            <wp:extent cy="650240" cx="52832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7B7" w:rsidP="00D04179" w:rsidR="003347B7" w:rsidRPr="00D04179">
      <w:r w:rsidRPr="00D04179">
        <w:rPr>
          <w:rFonts w:eastAsia="MS Mincho"/>
        </w:rPr>
        <w:t>REPUBLIKA HRVATSKA</w:t>
      </w:r>
    </w:p>
    <w:p w:rsidRDefault="003347B7" w:rsidP="00D04179" w:rsidR="003347B7" w:rsidRPr="00D04179">
      <w:r w:rsidRPr="00D04179">
        <w:rPr>
          <w:rFonts w:eastAsia="MS Mincho"/>
        </w:rPr>
        <w:t>TRGOVAČKI SUD U RIJECI</w:t>
      </w:r>
    </w:p>
    <w:p w:rsidRDefault="003347B7" w:rsidP="00D04179" w:rsidR="003347B7" w:rsidRPr="00D04179">
      <w:pPr>
        <w:rPr>
          <w:rFonts w:eastAsia="MS Mincho"/>
        </w:rPr>
      </w:pPr>
      <w:r w:rsidRPr="00D04179">
        <w:rPr>
          <w:rFonts w:eastAsia="MS Mincho"/>
        </w:rPr>
        <w:t xml:space="preserve">      Rijeka, Zadarska 1 i 3</w:t>
      </w:r>
    </w:p>
    <w:p w:rsidRDefault="00AC78B8" w:rsidP="00AC78B8" w:rsidR="00AC78B8" w:rsidRPr="00AC78B8">
      <w:bookmarkStart w:name="_GoBack" w:id="0"/>
      <w:bookmarkEnd w:id="0"/>
    </w:p>
    <w:p w:rsidRDefault="00AC78B8" w:rsidP="00AC78B8" w:rsidR="00AC78B8" w:rsidRPr="00AC78B8">
      <w:pPr>
        <w:jc w:val="right"/>
      </w:pPr>
      <w:r w:rsidRPr="00AC78B8">
        <w:tab/>
      </w: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both"/>
      </w:pPr>
    </w:p>
    <w:p w:rsidRDefault="008928CB" w:rsidP="008928CB" w:rsidR="008928CB" w:rsidRPr="00F804C1">
      <w:pPr>
        <w:jc w:val="center"/>
      </w:pPr>
      <w:r w:rsidRPr="00F804C1">
        <w:t xml:space="preserve">  U   I M E    R E P U B L I K E    H R V A T S K E</w:t>
      </w:r>
    </w:p>
    <w:p w:rsidRDefault="008928CB" w:rsidP="008928CB" w:rsidR="008928CB" w:rsidRPr="00F804C1">
      <w:pPr>
        <w:jc w:val="both"/>
      </w:pPr>
    </w:p>
    <w:p w:rsidRDefault="008928CB" w:rsidP="008928CB" w:rsidR="008928CB" w:rsidRPr="00F804C1">
      <w:pPr>
        <w:jc w:val="center"/>
      </w:pPr>
      <w:r w:rsidRPr="00F804C1">
        <w:t>R J  E Š E N J E</w:t>
      </w:r>
    </w:p>
    <w:p w:rsidRDefault="00AC78B8" w:rsidP="00AC78B8" w:rsidR="00AC78B8" w:rsidRPr="00AC78B8">
      <w:pPr>
        <w:jc w:val="center"/>
      </w:pPr>
    </w:p>
    <w:p w:rsidRDefault="00365701" w:rsidP="00365701" w:rsidR="00AC78B8">
      <w:pPr>
        <w:jc w:val="both"/>
      </w:pPr>
      <w:r w:rsidRPr="00BF318E">
        <w:tab/>
        <w:t>Trgovački sud u Rijeci, po su</w:t>
      </w:r>
      <w:r w:rsidR="00BC40B2">
        <w:t>tkinji Tamari Jugo Smoljanović</w:t>
      </w:r>
      <w:r w:rsidRPr="00BF318E">
        <w:t xml:space="preserve">, </w:t>
      </w:r>
      <w:r w:rsidRPr="00BF318E">
        <w:rPr>
          <w:lang w:val="en-GB"/>
        </w:rPr>
        <w:t xml:space="preserve">u </w:t>
      </w:r>
      <w:proofErr w:type="spellStart"/>
      <w:r w:rsidRPr="00BF318E">
        <w:rPr>
          <w:lang w:val="en-GB"/>
        </w:rPr>
        <w:t>stečajnom</w:t>
      </w:r>
      <w:proofErr w:type="spellEnd"/>
      <w:r w:rsidRPr="00BF318E">
        <w:rPr>
          <w:lang w:val="en-GB"/>
        </w:rPr>
        <w:t xml:space="preserve"> </w:t>
      </w:r>
      <w:proofErr w:type="spellStart"/>
      <w:r w:rsidRPr="00BF318E">
        <w:rPr>
          <w:lang w:val="en-GB"/>
        </w:rPr>
        <w:t>predmetu</w:t>
      </w:r>
      <w:proofErr w:type="spellEnd"/>
      <w:r w:rsidRPr="00BF318E">
        <w:rPr>
          <w:lang w:val="en-GB"/>
        </w:rPr>
        <w:t xml:space="preserve"> </w:t>
      </w:r>
      <w:proofErr w:type="spellStart"/>
      <w:r w:rsidRPr="00BF318E">
        <w:rPr>
          <w:lang w:val="en-GB"/>
        </w:rPr>
        <w:t>povodom</w:t>
      </w:r>
      <w:proofErr w:type="spellEnd"/>
      <w:r w:rsidRPr="00BF318E">
        <w:rPr>
          <w:lang w:val="en-GB"/>
        </w:rPr>
        <w:t xml:space="preserve"> </w:t>
      </w:r>
      <w:proofErr w:type="spellStart"/>
      <w:r w:rsidRPr="00BF318E">
        <w:rPr>
          <w:lang w:val="en-GB"/>
        </w:rPr>
        <w:t>zahtjeva</w:t>
      </w:r>
      <w:proofErr w:type="spellEnd"/>
      <w:r w:rsidRPr="00BF318E">
        <w:t xml:space="preserve"> Financijske agencije, Zagreb, Ulica grada Vukovara 70, OIB: 85821130368, Regionalni centar Rijeka, Podružnica Rijeka, F. Kurelca 8, Rijeka, za provedbu skraćenog stečajnog postupka nad dužnikom</w:t>
      </w:r>
      <w:r w:rsidR="00D14848" w:rsidRPr="00D14848">
        <w:t xml:space="preserve"> </w:t>
      </w:r>
      <w:r w:rsidR="00D14848">
        <w:t xml:space="preserve">PROJEKT MARGARETA j.d.o.o. Čavle, </w:t>
      </w:r>
      <w:proofErr w:type="spellStart"/>
      <w:r w:rsidR="00D14848">
        <w:t>Buzdohanj</w:t>
      </w:r>
      <w:proofErr w:type="spellEnd"/>
      <w:r w:rsidR="00D14848">
        <w:t>, Novo naselje 54, OIB</w:t>
      </w:r>
      <w:r w:rsidR="00D14848" w:rsidRPr="002B06A4">
        <w:t>:</w:t>
      </w:r>
      <w:r w:rsidR="00D14848">
        <w:t xml:space="preserve"> 47591014195, MBS: 040334120</w:t>
      </w:r>
      <w:r w:rsidR="00BC40B2">
        <w:t>,</w:t>
      </w:r>
      <w:r w:rsidRPr="00E91A71">
        <w:t xml:space="preserve"> </w:t>
      </w:r>
      <w:r>
        <w:t>1</w:t>
      </w:r>
      <w:r w:rsidR="00D14848">
        <w:t>0. siječnja 2017</w:t>
      </w:r>
      <w:r w:rsidR="00BC40B2">
        <w:t>. godine</w:t>
      </w:r>
    </w:p>
    <w:p w:rsidRDefault="00BC40B2" w:rsidP="00365701" w:rsidR="00BC40B2" w:rsidRPr="00AC78B8">
      <w:pPr>
        <w:jc w:val="both"/>
      </w:pPr>
    </w:p>
    <w:p w:rsidRDefault="00AC78B8" w:rsidP="00AC78B8" w:rsidR="00AC78B8" w:rsidRPr="00AC78B8">
      <w:pPr>
        <w:jc w:val="center"/>
      </w:pPr>
      <w:r w:rsidRPr="00AC78B8">
        <w:t>r i j e š i o    j e</w:t>
      </w:r>
    </w:p>
    <w:p w:rsidRDefault="00AC78B8" w:rsidP="00AC78B8" w:rsidR="00AC78B8" w:rsidRPr="00AC78B8">
      <w:pPr>
        <w:jc w:val="both"/>
      </w:pPr>
    </w:p>
    <w:p w:rsidRDefault="0093678D" w:rsidP="0093678D" w:rsidR="0093678D" w:rsidRPr="00AE5804">
      <w:pPr>
        <w:autoSpaceDE w:val="false"/>
        <w:autoSpaceDN w:val="false"/>
        <w:adjustRightInd w:val="false"/>
        <w:jc w:val="both"/>
      </w:pPr>
      <w:r w:rsidRPr="00AE5804">
        <w:tab/>
        <w:t>Odbacuje se zahtjev za provedbu skraćenog stečajnog postupka nad pravnom osobom</w:t>
      </w:r>
      <w:r w:rsidR="00D14848" w:rsidRPr="00D14848">
        <w:t xml:space="preserve"> </w:t>
      </w:r>
      <w:r w:rsidR="00D14848">
        <w:t xml:space="preserve">PROJEKT MARGARETA j.d.o.o. Čavle, </w:t>
      </w:r>
      <w:proofErr w:type="spellStart"/>
      <w:r w:rsidR="00D14848">
        <w:t>Buzdohanj</w:t>
      </w:r>
      <w:proofErr w:type="spellEnd"/>
      <w:r w:rsidR="00D14848">
        <w:t>, Novo naselje 54, OIB</w:t>
      </w:r>
      <w:r w:rsidR="00D14848" w:rsidRPr="002B06A4">
        <w:t>:</w:t>
      </w:r>
      <w:r w:rsidR="00D14848">
        <w:t xml:space="preserve"> 47591014195, MBS: 040334120</w:t>
      </w:r>
      <w:r w:rsidRPr="00AE5804">
        <w:rPr>
          <w:bCs/>
        </w:rPr>
        <w:t>.</w:t>
      </w:r>
    </w:p>
    <w:p w:rsidRDefault="00473463" w:rsidP="00AC78B8" w:rsidR="00473463">
      <w:pPr>
        <w:ind w:left="1080"/>
        <w:jc w:val="center"/>
      </w:pPr>
    </w:p>
    <w:p w:rsidRDefault="00AC78B8" w:rsidP="00AC78B8" w:rsidR="00AC78B8">
      <w:pPr>
        <w:ind w:left="142"/>
        <w:jc w:val="center"/>
        <w:rPr>
          <w:bCs/>
        </w:rPr>
      </w:pPr>
      <w:r w:rsidRPr="00AC78B8">
        <w:rPr>
          <w:bCs/>
        </w:rPr>
        <w:t>Obrazloženje</w:t>
      </w:r>
    </w:p>
    <w:p w:rsidRDefault="00AC78B8" w:rsidP="00AC78B8" w:rsidR="00AC78B8" w:rsidRPr="00AC78B8">
      <w:pPr>
        <w:autoSpaceDE w:val="false"/>
        <w:autoSpaceDN w:val="false"/>
        <w:adjustRightInd w:val="false"/>
        <w:jc w:val="both"/>
      </w:pPr>
      <w:r w:rsidRPr="00AC78B8">
        <w:rPr>
          <w:bCs/>
        </w:rPr>
        <w:tab/>
        <w:t xml:space="preserve">Predlagatelj je </w:t>
      </w:r>
      <w:r w:rsidR="00BC40B2">
        <w:rPr>
          <w:bCs/>
        </w:rPr>
        <w:t>1</w:t>
      </w:r>
      <w:r w:rsidR="00D14848">
        <w:rPr>
          <w:bCs/>
        </w:rPr>
        <w:t xml:space="preserve">6. prosinca </w:t>
      </w:r>
      <w:r w:rsidR="00BC40B2">
        <w:rPr>
          <w:bCs/>
        </w:rPr>
        <w:t>2016</w:t>
      </w:r>
      <w:r w:rsidRPr="00AC78B8">
        <w:rPr>
          <w:bCs/>
        </w:rPr>
        <w:t xml:space="preserve">. godine podnio sudu zahtjev za provedbu skraćenog stečajnog postupka </w:t>
      </w:r>
      <w:r w:rsidR="00A90047">
        <w:rPr>
          <w:bCs/>
        </w:rPr>
        <w:t>za dužnika</w:t>
      </w:r>
      <w:r w:rsidR="00D14848" w:rsidRPr="00D14848">
        <w:t xml:space="preserve"> </w:t>
      </w:r>
      <w:r w:rsidR="00D14848">
        <w:t xml:space="preserve">PROJEKT MARGARETA j.d.o.o. Čavle, </w:t>
      </w:r>
      <w:proofErr w:type="spellStart"/>
      <w:r w:rsidR="00D14848">
        <w:t>Buzdohanj</w:t>
      </w:r>
      <w:proofErr w:type="spellEnd"/>
      <w:r w:rsidR="00D14848">
        <w:t>, Novo naselje 54, OIB</w:t>
      </w:r>
      <w:r w:rsidR="00D14848" w:rsidRPr="002B06A4">
        <w:t>:</w:t>
      </w:r>
      <w:r w:rsidR="00D14848">
        <w:t xml:space="preserve"> 47591014195, MBS: 040334120</w:t>
      </w:r>
      <w:r w:rsidRPr="00AC78B8">
        <w:rPr>
          <w:bCs/>
        </w:rPr>
        <w:t>.</w:t>
      </w:r>
    </w:p>
    <w:p w:rsidRDefault="00AC78B8" w:rsidP="003006D1" w:rsidR="003006D1">
      <w:pPr>
        <w:ind w:hanging="709"/>
        <w:jc w:val="both"/>
      </w:pPr>
      <w:r w:rsidRPr="00AC78B8">
        <w:rPr>
          <w:bCs/>
        </w:rPr>
        <w:tab/>
      </w:r>
      <w:r w:rsidR="00EE37CD">
        <w:rPr>
          <w:bCs/>
        </w:rPr>
        <w:tab/>
      </w:r>
      <w:r w:rsidR="00365701">
        <w:rPr>
          <w:bCs/>
        </w:rPr>
        <w:t xml:space="preserve">Naknadno je u spis zaprimljena potvrda </w:t>
      </w:r>
      <w:r w:rsidR="00D14848">
        <w:rPr>
          <w:bCs/>
        </w:rPr>
        <w:t xml:space="preserve">Hrvatskog zavoda za mirovinsko osiguranje, Područna služba Rijeka, Odjel za mirovinsko osiguranje </w:t>
      </w:r>
      <w:r w:rsidR="00365701">
        <w:rPr>
          <w:bCs/>
        </w:rPr>
        <w:t xml:space="preserve">od </w:t>
      </w:r>
      <w:r w:rsidR="00D14848">
        <w:rPr>
          <w:bCs/>
        </w:rPr>
        <w:t>3. siječnja 2017</w:t>
      </w:r>
      <w:r w:rsidR="00365701">
        <w:rPr>
          <w:bCs/>
        </w:rPr>
        <w:t xml:space="preserve">. godine </w:t>
      </w:r>
      <w:r w:rsidR="00D14848">
        <w:rPr>
          <w:bCs/>
        </w:rPr>
        <w:t>kojom to tijelo potvrđuje da dužnik ima zaposlenu jednu osobu (list 3 spisa).</w:t>
      </w:r>
    </w:p>
    <w:p w:rsidRDefault="00AC78B8" w:rsidP="002D22CA" w:rsidR="00AC78B8" w:rsidRPr="00AC78B8">
      <w:pPr>
        <w:jc w:val="both"/>
        <w:rPr>
          <w:bCs/>
        </w:rPr>
      </w:pPr>
      <w:r w:rsidRPr="00AC78B8">
        <w:rPr>
          <w:bCs/>
        </w:rPr>
        <w:tab/>
        <w:t>Prema odredbi čl.</w:t>
      </w:r>
      <w:r w:rsidR="002D22CA">
        <w:rPr>
          <w:bCs/>
        </w:rPr>
        <w:t xml:space="preserve"> </w:t>
      </w:r>
      <w:r w:rsidRPr="00AC78B8">
        <w:rPr>
          <w:bCs/>
        </w:rPr>
        <w:t>428.</w:t>
      </w:r>
      <w:r w:rsidR="002D22CA">
        <w:rPr>
          <w:bCs/>
        </w:rPr>
        <w:t xml:space="preserve"> </w:t>
      </w:r>
      <w:r w:rsidRPr="00AC78B8">
        <w:rPr>
          <w:bCs/>
        </w:rPr>
        <w:t>Stečajnog zakona (</w:t>
      </w:r>
      <w:r w:rsidR="002D22CA">
        <w:rPr>
          <w:bCs/>
        </w:rPr>
        <w:t xml:space="preserve">Narodne Novine broj </w:t>
      </w:r>
      <w:r w:rsidRPr="00AC78B8">
        <w:rPr>
          <w:bCs/>
        </w:rPr>
        <w:t>71/15) sud će provesti skraćeni stečajni postupak nad pravnom osobom ako su ispunjene sljedeće pretpostavke: ako nema zaposlenih</w:t>
      </w:r>
      <w:r w:rsidR="002D22CA">
        <w:rPr>
          <w:bCs/>
        </w:rPr>
        <w:t xml:space="preserve">, </w:t>
      </w:r>
      <w:r w:rsidRPr="00AC78B8">
        <w:rPr>
          <w:bCs/>
        </w:rPr>
        <w:t>ako u Očevidniku redoslijeda osnova za plaćanje ima evidentirane neizvršene osnove za plaćanje u nepr</w:t>
      </w:r>
      <w:r w:rsidR="002D22CA">
        <w:rPr>
          <w:bCs/>
        </w:rPr>
        <w:t xml:space="preserve">ekinutom razdoblju od 120 dana te </w:t>
      </w:r>
      <w:r w:rsidRPr="00AC78B8">
        <w:rPr>
          <w:bCs/>
        </w:rPr>
        <w:t xml:space="preserve">ako nisu ispunjene pretpostavke za pokretanje drugog postupka radi brisanja iz sudskoga registra. </w:t>
      </w:r>
    </w:p>
    <w:p w:rsidRDefault="00EE37CD" w:rsidP="00AC78B8" w:rsidR="00AC78B8" w:rsidRPr="00AC78B8">
      <w:pPr>
        <w:pStyle w:val="Odlomakpopisa"/>
        <w:ind w:left="0"/>
        <w:jc w:val="both"/>
        <w:rPr>
          <w:bCs/>
        </w:rPr>
      </w:pPr>
      <w:r>
        <w:rPr>
          <w:bCs/>
        </w:rPr>
        <w:tab/>
        <w:t>Budući</w:t>
      </w:r>
      <w:r w:rsidR="00AC78B8" w:rsidRPr="00AC78B8">
        <w:rPr>
          <w:bCs/>
        </w:rPr>
        <w:t xml:space="preserve"> da </w:t>
      </w:r>
      <w:r w:rsidR="003006D1">
        <w:rPr>
          <w:bCs/>
        </w:rPr>
        <w:t>navedena</w:t>
      </w:r>
      <w:r w:rsidR="00AC78B8" w:rsidRPr="00AC78B8">
        <w:rPr>
          <w:bCs/>
        </w:rPr>
        <w:t xml:space="preserve"> pravn</w:t>
      </w:r>
      <w:r w:rsidR="003006D1">
        <w:rPr>
          <w:bCs/>
        </w:rPr>
        <w:t>a</w:t>
      </w:r>
      <w:r w:rsidR="00AC78B8" w:rsidRPr="00AC78B8">
        <w:rPr>
          <w:bCs/>
        </w:rPr>
        <w:t xml:space="preserve"> osob</w:t>
      </w:r>
      <w:r w:rsidR="003006D1">
        <w:rPr>
          <w:bCs/>
        </w:rPr>
        <w:t xml:space="preserve">a </w:t>
      </w:r>
      <w:r w:rsidR="00D14848">
        <w:rPr>
          <w:bCs/>
        </w:rPr>
        <w:t>ima zaposlenih</w:t>
      </w:r>
      <w:r w:rsidR="003006D1">
        <w:rPr>
          <w:bCs/>
        </w:rPr>
        <w:t>,</w:t>
      </w:r>
      <w:r w:rsidR="00D14848">
        <w:rPr>
          <w:bCs/>
        </w:rPr>
        <w:t xml:space="preserve"> to ni</w:t>
      </w:r>
      <w:r w:rsidR="00AC78B8" w:rsidRPr="00AC78B8">
        <w:rPr>
          <w:bCs/>
        </w:rPr>
        <w:t>su ispunjene pretpostavke za provedbu skraćenog stečajnog postupka.</w:t>
      </w:r>
    </w:p>
    <w:p w:rsidRDefault="0093678D" w:rsidP="00AC78B8" w:rsidR="00AC78B8">
      <w:pPr>
        <w:pStyle w:val="Odlomakpopisa"/>
        <w:ind w:left="0"/>
        <w:jc w:val="both"/>
        <w:rPr>
          <w:bCs/>
        </w:rPr>
      </w:pPr>
      <w:r>
        <w:rPr>
          <w:bCs/>
        </w:rPr>
        <w:tab/>
      </w:r>
      <w:r w:rsidR="00AC78B8" w:rsidRPr="00AC78B8">
        <w:rPr>
          <w:bCs/>
        </w:rPr>
        <w:t xml:space="preserve">Slijedom navedenoga, </w:t>
      </w:r>
      <w:r w:rsidR="00EE37CD">
        <w:rPr>
          <w:bCs/>
        </w:rPr>
        <w:t xml:space="preserve">na </w:t>
      </w:r>
      <w:r w:rsidR="00AC78B8" w:rsidRPr="00AC78B8">
        <w:rPr>
          <w:bCs/>
        </w:rPr>
        <w:t>temelj</w:t>
      </w:r>
      <w:r w:rsidR="00EE37CD">
        <w:rPr>
          <w:bCs/>
        </w:rPr>
        <w:t>u</w:t>
      </w:r>
      <w:r w:rsidR="00AC78B8" w:rsidRPr="00AC78B8">
        <w:rPr>
          <w:bCs/>
        </w:rPr>
        <w:t xml:space="preserve"> citiran</w:t>
      </w:r>
      <w:r w:rsidR="00EE37CD">
        <w:rPr>
          <w:bCs/>
        </w:rPr>
        <w:t>ih</w:t>
      </w:r>
      <w:r w:rsidR="00AC78B8" w:rsidRPr="00AC78B8">
        <w:rPr>
          <w:bCs/>
        </w:rPr>
        <w:t xml:space="preserve"> zakonsk</w:t>
      </w:r>
      <w:r w:rsidR="00EE37CD">
        <w:rPr>
          <w:bCs/>
        </w:rPr>
        <w:t>ih odredbi</w:t>
      </w:r>
      <w:r w:rsidR="00AC78B8" w:rsidRPr="00AC78B8">
        <w:rPr>
          <w:bCs/>
        </w:rPr>
        <w:t xml:space="preserve">, valjalo je odlučiti kao u izreci rješenja. </w:t>
      </w:r>
    </w:p>
    <w:p w:rsidRDefault="002D22CA" w:rsidP="00AC78B8" w:rsidR="002D22CA" w:rsidRPr="00AC78B8">
      <w:pPr>
        <w:pStyle w:val="Odlomakpopisa"/>
        <w:ind w:left="0"/>
        <w:jc w:val="both"/>
        <w:rPr>
          <w:bCs/>
        </w:rPr>
      </w:pPr>
    </w:p>
    <w:p w:rsidRDefault="002D22CA" w:rsidP="003B6F7C" w:rsidR="002D22CA">
      <w:pPr>
        <w:jc w:val="center"/>
      </w:pPr>
      <w:r w:rsidRPr="00DC2B1B">
        <w:t xml:space="preserve">Rijeka, </w:t>
      </w:r>
      <w:r>
        <w:t>1</w:t>
      </w:r>
      <w:r w:rsidR="00D14848">
        <w:t>0. siječnja 2017</w:t>
      </w:r>
      <w:r w:rsidRPr="00DC2B1B">
        <w:t>. godine</w:t>
      </w:r>
    </w:p>
    <w:p w:rsidRDefault="002D22CA" w:rsidP="003B6F7C" w:rsidR="002D22CA">
      <w:pPr>
        <w:jc w:val="center"/>
      </w:pPr>
    </w:p>
    <w:p w:rsidRDefault="002D22CA" w:rsidP="003B6F7C" w:rsidR="002D22CA">
      <w:pPr>
        <w:ind w:firstLine="708" w:left="5664"/>
        <w:jc w:val="center"/>
      </w:pPr>
      <w:r>
        <w:t>S</w:t>
      </w:r>
      <w:r w:rsidRPr="00DC2B1B">
        <w:t>udac</w:t>
      </w:r>
    </w:p>
    <w:p w:rsidRDefault="002D22CA" w:rsidP="003B6F7C" w:rsidR="002D22CA">
      <w:pPr>
        <w:ind w:left="6372"/>
        <w:jc w:val="center"/>
      </w:pPr>
      <w:r>
        <w:t>T</w:t>
      </w:r>
      <w:r w:rsidRPr="00DC2B1B">
        <w:t>amara Jugo Smoljanović</w:t>
      </w:r>
    </w:p>
    <w:p w:rsidRDefault="002D22CA" w:rsidP="003B6F7C" w:rsidR="002D22CA">
      <w:pPr>
        <w:ind w:left="6372"/>
        <w:jc w:val="center"/>
      </w:pPr>
    </w:p>
    <w:p w:rsidRDefault="002D22CA" w:rsidP="003B6F7C" w:rsidR="002D22CA">
      <w:pPr>
        <w:ind w:left="6372"/>
        <w:jc w:val="center"/>
      </w:pPr>
    </w:p>
    <w:p w:rsidRDefault="002D22CA" w:rsidP="003B6F7C" w:rsidR="002D22CA" w:rsidRPr="00DC2B1B">
      <w:pPr>
        <w:ind w:left="6372"/>
        <w:jc w:val="center"/>
      </w:pPr>
    </w:p>
    <w:p w:rsidRDefault="002D22CA" w:rsidP="00AC78B8" w:rsidR="00AC78B8" w:rsidRPr="00AC78B8">
      <w:pPr>
        <w:jc w:val="both"/>
      </w:pPr>
      <w:r>
        <w:tab/>
        <w:t>U</w:t>
      </w:r>
      <w:r w:rsidR="00AC78B8" w:rsidRPr="00AC78B8">
        <w:t>PUTA O PRAVNOM LIJEKU:</w:t>
      </w:r>
    </w:p>
    <w:p w:rsidRDefault="00AC78B8" w:rsidP="00AC78B8" w:rsidR="00AC78B8" w:rsidRPr="00AC78B8">
      <w:pPr>
        <w:jc w:val="both"/>
      </w:pPr>
      <w:r w:rsidRPr="00AC78B8">
        <w:t>Protiv rješenja dopuštena je žalba Visokom trgovačkom sudu Republike Hrvatske.</w:t>
      </w:r>
      <w:r w:rsidR="00A90047">
        <w:t xml:space="preserve"> </w:t>
      </w:r>
      <w:r w:rsidRPr="00AC78B8">
        <w:t xml:space="preserve">Žalba se podnosi putem ovog suda, u tri primjerka, u roku od osam dana od dana dostave prijepisa ovog rješenja (čl.19. st.1. i 2. SZ-a). </w:t>
      </w: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both"/>
      </w:pPr>
    </w:p>
    <w:p w:rsidRDefault="00AC78B8" w:rsidP="00AC78B8" w:rsidR="00AC78B8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380F64" w:rsidP="00AC78B8" w:rsidR="00380F64">
      <w:pPr>
        <w:jc w:val="both"/>
      </w:pPr>
    </w:p>
    <w:p w:rsidRDefault="00380F64" w:rsidP="00AC78B8" w:rsidR="00380F64">
      <w:pPr>
        <w:jc w:val="both"/>
      </w:pPr>
    </w:p>
    <w:p w:rsidRDefault="00380F64" w:rsidP="00AC78B8" w:rsidR="00380F64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 w:rsidRPr="00AC78B8">
      <w:pPr>
        <w:jc w:val="both"/>
      </w:pPr>
    </w:p>
    <w:p w:rsidRDefault="00AC78B8" w:rsidP="00AC78B8" w:rsidR="00AC78B8" w:rsidRPr="00AC78B8">
      <w:r w:rsidRPr="00AC78B8">
        <w:lastRenderedPageBreak/>
        <w:t>DNA:</w:t>
      </w:r>
    </w:p>
    <w:p w:rsidRDefault="00AC78B8" w:rsidP="00AC78B8" w:rsidR="00AC78B8" w:rsidRPr="00AC78B8">
      <w:pPr>
        <w:ind w:hanging="142" w:left="142"/>
      </w:pPr>
      <w:r w:rsidRPr="00AC78B8">
        <w:t xml:space="preserve"> </w:t>
      </w:r>
    </w:p>
    <w:p w:rsidRDefault="00AC78B8" w:rsidP="00AC78B8" w:rsidR="00AC78B8">
      <w:r w:rsidRPr="00AC78B8">
        <w:t>- predlagatelju</w:t>
      </w:r>
      <w:r w:rsidR="002D22CA">
        <w:t>: izravno</w:t>
      </w:r>
    </w:p>
    <w:p w:rsidRDefault="00365701" w:rsidP="00AC78B8" w:rsidR="00365701">
      <w:r>
        <w:t xml:space="preserve">- </w:t>
      </w:r>
      <w:r w:rsidR="00D56757">
        <w:t xml:space="preserve">e-oglasna ploča </w:t>
      </w:r>
    </w:p>
    <w:p w:rsidRDefault="002D22CA" w:rsidP="00AC78B8" w:rsidR="002D22CA"/>
    <w:p w:rsidRDefault="002D22CA" w:rsidP="002D22CA" w:rsidR="002D22CA" w:rsidRPr="00F804C1">
      <w:r w:rsidRPr="00F804C1">
        <w:t xml:space="preserve">Spis u kalendar, </w:t>
      </w:r>
      <w:r w:rsidR="00D14848">
        <w:t>10. veljače 2017</w:t>
      </w:r>
      <w:r w:rsidRPr="00F804C1">
        <w:t>. godine</w:t>
      </w:r>
    </w:p>
    <w:p w:rsidRDefault="00AC78B8" w:rsidP="00AC78B8" w:rsidR="00AC78B8" w:rsidRPr="00AC78B8"/>
    <w:p w:rsidRDefault="00AC78B8" w:rsidP="00AC78B8" w:rsidR="00AC78B8" w:rsidRPr="00AC78B8">
      <w:r w:rsidRPr="00AC78B8">
        <w:t xml:space="preserve">Rijeka, </w:t>
      </w:r>
      <w:r w:rsidR="002D22CA">
        <w:t>1</w:t>
      </w:r>
      <w:r w:rsidR="00D14848">
        <w:t>0. siječnja 2017</w:t>
      </w:r>
      <w:r w:rsidR="002D22CA">
        <w:t>. godine</w:t>
      </w:r>
    </w:p>
    <w:p w:rsidRDefault="00AC78B8" w:rsidP="00AC78B8" w:rsidR="00AC78B8" w:rsidRPr="00AC78B8"/>
    <w:p w:rsidRDefault="002D22CA" w:rsidP="00AC78B8" w:rsidR="00AC78B8" w:rsidRPr="00AC78B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C78B8" w:rsidRPr="00AC78B8">
        <w:t>Sudac</w:t>
      </w:r>
    </w:p>
    <w:p w:rsidRDefault="002D22CA" w:rsidP="00AC78B8" w:rsidR="00AC78B8" w:rsidRPr="00AC78B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Tamara Jugo Smoljanović</w:t>
      </w:r>
    </w:p>
    <w:p w:rsidRDefault="004F6C16" w:rsidR="004F6C16" w:rsidRPr="00AC78B8"/>
    <w:sectPr w:rsidR="004F6C16" w:rsidRPr="00AC78B8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661" w:rsidP="00A90047" w:rsidR="00377661">
      <w:r>
        <w:separator/>
      </w:r>
    </w:p>
  </w:endnote>
  <w:endnote w:id="0" w:type="continuationSeparator">
    <w:p w:rsidRDefault="00377661" w:rsidP="00A90047" w:rsidR="003776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74896217"/>
      <w:docPartObj>
        <w:docPartGallery w:val="Page Numbers (Bottom of Page)"/>
        <w:docPartUnique/>
      </w:docPartObj>
    </w:sdtPr>
    <w:sdtEndPr/>
    <w:sdtContent>
      <w:p w:rsidRDefault="00FF53D0" w:rsidR="00FF53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2123">
          <w:rPr>
            <w:noProof/>
          </w:rPr>
          <w:t>2</w:t>
        </w:r>
        <w:r>
          <w:fldChar w:fldCharType="end"/>
        </w:r>
      </w:p>
    </w:sdtContent>
  </w:sdt>
  <w:p w:rsidRDefault="00FF53D0" w:rsidR="00FF53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661" w:rsidP="00A90047" w:rsidR="00377661">
      <w:r>
        <w:separator/>
      </w:r>
    </w:p>
  </w:footnote>
  <w:footnote w:id="0" w:type="continuationSeparator">
    <w:p w:rsidRDefault="00377661" w:rsidP="00A90047" w:rsidR="003776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0047" w:rsidP="00A90047" w:rsidR="00A90047">
    <w:pPr>
      <w:pStyle w:val="Zaglavlje"/>
      <w:jc w:val="right"/>
    </w:pPr>
    <w:proofErr w:type="spellStart"/>
    <w:r>
      <w:t>Posl</w:t>
    </w:r>
    <w:proofErr w:type="spellEnd"/>
    <w:r>
      <w:t>. br.</w:t>
    </w:r>
    <w:r w:rsidR="00BC40B2">
      <w:t>: 6.</w:t>
    </w:r>
    <w:r>
      <w:t xml:space="preserve"> St-</w:t>
    </w:r>
    <w:r w:rsidR="00BC40B2">
      <w:t>1</w:t>
    </w:r>
    <w:r w:rsidR="00D14848">
      <w:t>605</w:t>
    </w:r>
    <w:r w:rsidR="003006D1">
      <w:t>/201</w:t>
    </w:r>
    <w:r w:rsidR="00BC40B2">
      <w:t>6</w:t>
    </w:r>
    <w:r w:rsidR="003006D1">
      <w:t>-</w:t>
    </w:r>
    <w:r w:rsidR="00D14848">
      <w:t>4</w:t>
    </w:r>
  </w:p>
  <w:p w:rsidRDefault="00A90047" w:rsidP="00A90047" w:rsidR="00A9004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8B8"/>
    <w:rsid w:val="00007438"/>
    <w:rsid w:val="00060FF4"/>
    <w:rsid w:val="000D6172"/>
    <w:rsid w:val="00242C4D"/>
    <w:rsid w:val="00252123"/>
    <w:rsid w:val="002D22CA"/>
    <w:rsid w:val="002E0687"/>
    <w:rsid w:val="003006D1"/>
    <w:rsid w:val="003347B7"/>
    <w:rsid w:val="00365701"/>
    <w:rsid w:val="00377661"/>
    <w:rsid w:val="00380F64"/>
    <w:rsid w:val="00471E52"/>
    <w:rsid w:val="00473463"/>
    <w:rsid w:val="004F6C16"/>
    <w:rsid w:val="008928CB"/>
    <w:rsid w:val="0093678D"/>
    <w:rsid w:val="00942A0F"/>
    <w:rsid w:val="00981728"/>
    <w:rsid w:val="00A03B7C"/>
    <w:rsid w:val="00A90047"/>
    <w:rsid w:val="00AC78B8"/>
    <w:rsid w:val="00B6546C"/>
    <w:rsid w:val="00BA3EB5"/>
    <w:rsid w:val="00BC40B2"/>
    <w:rsid w:val="00CB56E5"/>
    <w:rsid w:val="00D14848"/>
    <w:rsid w:val="00D56757"/>
    <w:rsid w:val="00DD3770"/>
    <w:rsid w:val="00E518D1"/>
    <w:rsid w:val="00EE37CD"/>
    <w:rsid w:val="00FF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8B8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C78B8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7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8B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9004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9004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47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347B7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7B7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7B7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7B7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8B8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C78B8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7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8B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9004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9004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47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347B7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7B7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7B7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7B7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8886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1605</izvorni_sadrzaj>
    <derivirana_varijabla naziv="DomainObject.Predmet.Broj_1">1605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St-1605/2016</izvorni_sadrzaj>
    <derivirana_varijabla naziv="DomainObject.Predmet.OznakaBroj_1">St-1605/2016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MARGARETA j.d.o.o.</izvorni_sadrzaj>
    <derivirana_varijabla naziv="DomainObject.Predmet.ProtustrankaFormated_1">  PROJEKT MARGARETA j.d.o.o.</derivirana_varijabla>
  </DomainObject.Predmet.ProtustrankaFormated>
  <DomainObject.Predmet.ProtustrankaFormatedOIB>
    <izvorni_sadrzaj>  PROJEKT MARGARETA j.d.o.o., OIB 47591014195</izvorni_sadrzaj>
    <derivirana_varijabla naziv="DomainObject.Predmet.ProtustrankaFormatedOIB_1">  PROJEKT MARGARETA j.d.o.o., OIB 47591014195</derivirana_varijabla>
  </DomainObject.Predmet.ProtustrankaFormatedOIB>
  <DomainObject.Predmet.ProtustrankaFormatedWithAdress>
    <izvorni_sadrzaj> PROJEKT MARGARETA j.d.o.o., Novo naselje 54, 51219 Čavle</izvorni_sadrzaj>
    <derivirana_varijabla naziv="DomainObject.Predmet.ProtustrankaFormatedWithAdress_1"> PROJEKT MARGARETA j.d.o.o., Novo naselje 54, 51219 Čavle</derivirana_varijabla>
  </DomainObject.Predmet.ProtustrankaFormatedWithAdress>
  <DomainObject.Predmet.ProtustrankaFormatedWithAdressOIB>
    <izvorni_sadrzaj> PROJEKT MARGARETA j.d.o.o., OIB 47591014195, Novo naselje 54, 51219 Čavle</izvorni_sadrzaj>
    <derivirana_varijabla naziv="DomainObject.Predmet.ProtustrankaFormatedWithAdressOIB_1"> PROJEKT MARGARETA j.d.o.o., OIB 47591014195, Novo naselje 54, 51219 Čavle</derivirana_varijabla>
  </DomainObject.Predmet.ProtustrankaFormatedWithAdressOIB>
  <DomainObject.Predmet.ProtustrankaWithAdress>
    <izvorni_sadrzaj>PROJEKT MARGARETA j.d.o.o. Novo naselje 54, 51219 Čavle</izvorni_sadrzaj>
    <derivirana_varijabla naziv="DomainObject.Predmet.ProtustrankaWithAdress_1">PROJEKT MARGARETA j.d.o.o. Novo naselje 54, 51219 Čavle</derivirana_varijabla>
  </DomainObject.Predmet.ProtustrankaWithAdress>
  <DomainObject.Predmet.ProtustrankaWithAdressOIB>
    <izvorni_sadrzaj>PROJEKT MARGARETA j.d.o.o., OIB 47591014195, Novo naselje 54, 51219 Čavle</izvorni_sadrzaj>
    <derivirana_varijabla naziv="DomainObject.Predmet.ProtustrankaWithAdressOIB_1">PROJEKT MARGARETA j.d.o.o., OIB 47591014195, Novo naselje 54, 51219 Čavle</derivirana_varijabla>
  </DomainObject.Predmet.ProtustrankaWithAdressOIB>
  <DomainObject.Predmet.ProtustrankaNazivFormated>
    <izvorni_sadrzaj>PROJEKT MARGARETA j.d.o.o.</izvorni_sadrzaj>
    <derivirana_varijabla naziv="DomainObject.Predmet.ProtustrankaNazivFormated_1">PROJEKT MARGARETA j.d.o.o.</derivirana_varijabla>
  </DomainObject.Predmet.ProtustrankaNazivFormated>
  <DomainObject.Predmet.ProtustrankaNazivFormatedOIB>
    <izvorni_sadrzaj>PROJEKT MARGARETA j.d.o.o., OIB 47591014195</izvorni_sadrzaj>
    <derivirana_varijabla naziv="DomainObject.Predmet.ProtustrankaNazivFormatedOIB_1">PROJEKT MARGARETA j.d.o.o., OIB 47591014195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PROJEKT MARGARETA j.d.o.o.</item>
    </izvorni_sadrzaj>
    <derivirana_varijabla naziv="DomainObject.Predmet.ProtuStrankaListFormated_1">
      <item>PROJEKT MARGARETA j.d.o.o.</item>
    </derivirana_varijabla>
  </DomainObject.Predmet.ProtuStrankaListFormated>
  <DomainObject.Predmet.ProtuStrankaListFormatedOIB>
    <izvorni_sadrzaj>
      <item>PROJEKT MARGARETA j.d.o.o., OIB 47591014195</item>
    </izvorni_sadrzaj>
    <derivirana_varijabla naziv="DomainObject.Predmet.ProtuStrankaListFormatedOIB_1">
      <item>PROJEKT MARGARETA j.d.o.o., OIB 47591014195</item>
    </derivirana_varijabla>
  </DomainObject.Predmet.ProtuStrankaListFormatedOIB>
  <DomainObject.Predmet.ProtuStrankaListFormatedWithAdress>
    <izvorni_sadrzaj>
      <item>PROJEKT MARGARETA j.d.o.o., Novo naselje 54, 51219 Čavle</item>
    </izvorni_sadrzaj>
    <derivirana_varijabla naziv="DomainObject.Predmet.ProtuStrankaListFormatedWithAdress_1">
      <item>PROJEKT MARGARETA j.d.o.o., Novo naselje 54, 51219 Čavle</item>
    </derivirana_varijabla>
  </DomainObject.Predmet.ProtuStrankaListFormatedWithAdress>
  <DomainObject.Predmet.ProtuStrankaListFormatedWithAdressOIB>
    <izvorni_sadrzaj>
      <item>PROJEKT MARGARETA j.d.o.o., OIB 47591014195, Novo naselje 54, 51219 Čavle</item>
    </izvorni_sadrzaj>
    <derivirana_varijabla naziv="DomainObject.Predmet.ProtuStrankaListFormatedWithAdressOIB_1">
      <item>PROJEKT MARGARETA j.d.o.o., OIB 47591014195, Novo naselje 54, 51219 Čavle</item>
    </derivirana_varijabla>
  </DomainObject.Predmet.ProtuStrankaListFormatedWithAdressOIB>
  <DomainObject.Predmet.ProtuStrankaListNazivFormated>
    <izvorni_sadrzaj>
      <item>PROJEKT MARGARETA j.d.o.o.</item>
    </izvorni_sadrzaj>
    <derivirana_varijabla naziv="DomainObject.Predmet.ProtuStrankaListNazivFormated_1">
      <item>PROJEKT MARGARETA j.d.o.o.</item>
    </derivirana_varijabla>
  </DomainObject.Predmet.ProtuStrankaListNazivFormated>
  <DomainObject.Predmet.ProtuStrankaListNazivFormatedOIB>
    <izvorni_sadrzaj>
      <item>PROJEKT MARGARETA j.d.o.o., OIB 47591014195</item>
    </izvorni_sadrzaj>
    <derivirana_varijabla naziv="DomainObject.Predmet.ProtuStrankaListNazivFormatedOIB_1">
      <item>PROJEKT MARGARETA j.d.o.o., OIB 47591014195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PROJEKT MARGARETA j.d.o.o.</izvorni_sadrzaj>
    <derivirana_varijabla naziv="DomainObject.Predmet.ProtustrankaIDrugi_1">PROJEKT MARGARETA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PROJEKT MARGARETA j.d.o.o., OIB 47591014195, Novo naselje 54, 51219 Čavle</izvorni_sadrzaj>
    <derivirana_varijabla naziv="DomainObject.Predmet.ProtustrankaIDrugiAdressOIB_1">PROJEKT MARGARETA j.d.o.o., OIB 47591014195, Novo naselje 54,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PROJEKT MARGARETA j.d.o.o.</item>
    </izvorni_sadrzaj>
    <derivirana_varijabla naziv="DomainObject.Predmet.SudioniciListNaziv_1">
      <item>FINA  Rijeka</item>
      <item>PROJEKT MARGARETA j.d.o.o.</item>
    </derivirana_varijabla>
  </DomainObject.Predmet.SudioniciListNaziv>
  <DomainObject.Predmet.SudioniciListAdressOIB>
    <izvorni_sadrzaj>
      <item>FINA  Rijeka, OIB 85821130368, Frana Kurelca 8,51000 Rijeka</item>
      <item>PROJEKT MARGARETA j.d.o.o., OIB 47591014195, Novo naselje 54,51219 Čavle</item>
    </izvorni_sadrzaj>
    <derivirana_varijabla naziv="DomainObject.Predmet.SudioniciListAdressOIB_1">
      <item>FINA  Rijeka, OIB 85821130368, Frana Kurelca 8,51000 Rijeka</item>
      <item>PROJEKT MARGARETA j.d.o.o., OIB 47591014195, Novo naselje 54,51219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47591014195</item>
    </izvorni_sadrzaj>
    <derivirana_varijabla naziv="DomainObject.Predmet.SudioniciListNazivOIB_1">
      <item>, OIB 85821130368</item>
      <item>, OIB 47591014195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4D1DD7-5D70-4FEC-BD65-820FF54456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353</properties:Words>
  <properties:Characters>1952</properties:Characters>
  <properties:Lines>109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2017-01-10T08:27:00Z</dcterms:created>
  <dc:creator>Vera Jelenović</dc:creator>
  <cp:lastModifiedBy>Sanela Uzelac</cp:lastModifiedBy>
  <dcterms:modified xmlns:xsi="http://www.w3.org/2001/XMLSchema-instance" xsi:type="dcterms:W3CDTF">2017-01-10T14:07:00Z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true</vt:bool>
  </prop:property>
</prop:Properties>
</file>