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71a0" w14:paraId="38871a0" w:rsidRDefault="00410ABE" w:rsidP="00410ABE" w:rsidR="00410ABE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ABE" w:rsidP="00410ABE" w:rsidR="00410ABE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410ABE" w:rsidP="00410ABE" w:rsidR="00410AB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410ABE" w:rsidP="00410ABE" w:rsidR="00410ABE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410ABE" w:rsidP="00410ABE" w:rsidR="00410AB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Broj:  3 St-</w:t>
      </w:r>
      <w:proofErr w:type="spellStart"/>
      <w:r>
        <w:rPr>
          <w:color w:val="222222"/>
        </w:rPr>
        <w:t>1456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-</w:t>
      </w:r>
      <w:proofErr w:type="spellStart"/>
      <w:r w:rsidR="004E189A">
        <w:rPr>
          <w:color w:val="222222"/>
        </w:rPr>
        <w:t>45</w:t>
      </w:r>
      <w:proofErr w:type="spellEnd"/>
    </w:p>
    <w:p w:rsidRDefault="00410ABE" w:rsidP="00410ABE" w:rsidR="00410AB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410ABE" w:rsidP="00410ABE" w:rsidR="00410AB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</w:t>
      </w:r>
      <w:r>
        <w:t xml:space="preserve">u postupku nad stečajnim dužnikom </w:t>
      </w:r>
      <w:proofErr w:type="spellStart"/>
      <w:r>
        <w:rPr>
          <w:b/>
        </w:rPr>
        <w:t>VEXTER</w:t>
      </w:r>
      <w:proofErr w:type="spellEnd"/>
      <w:r>
        <w:rPr>
          <w:b/>
        </w:rPr>
        <w:t xml:space="preserve"> d.o.o., Pleternica, Vesela 2/J, OIB: </w:t>
      </w:r>
      <w:proofErr w:type="spellStart"/>
      <w:r>
        <w:rPr>
          <w:b/>
        </w:rPr>
        <w:t>64673319475</w:t>
      </w:r>
      <w:proofErr w:type="spellEnd"/>
      <w:r>
        <w:rPr>
          <w:b/>
        </w:rPr>
        <w:t xml:space="preserve">, </w:t>
      </w:r>
      <w:r>
        <w:t xml:space="preserve">koga zastupa Sanja </w:t>
      </w:r>
      <w:proofErr w:type="spellStart"/>
      <w:r>
        <w:t>Mišević</w:t>
      </w:r>
      <w:proofErr w:type="spellEnd"/>
      <w:r>
        <w:t xml:space="preserve">, </w:t>
      </w:r>
      <w:proofErr w:type="spellStart"/>
      <w:r>
        <w:t>steč.upraviteljica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2</w:t>
      </w:r>
      <w:r w:rsidR="0087555B">
        <w:rPr>
          <w:color w:val="222222"/>
        </w:rPr>
        <w:t>9</w:t>
      </w:r>
      <w:proofErr w:type="spellEnd"/>
      <w:r>
        <w:rPr>
          <w:color w:val="222222"/>
        </w:rPr>
        <w:t xml:space="preserve">. </w:t>
      </w:r>
      <w:r w:rsidR="0087555B">
        <w:rPr>
          <w:color w:val="222222"/>
        </w:rPr>
        <w:t>studenog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410ABE" w:rsidP="00410ABE" w:rsidR="00410AB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410ABE" w:rsidP="00410ABE" w:rsidR="00410ABE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 se </w:t>
      </w:r>
      <w:r w:rsidR="002E0306">
        <w:rPr>
          <w:color w:val="222222"/>
        </w:rPr>
        <w:t xml:space="preserve"> FINA izvršiti uparivanje uplaćenog predujma uplatom od </w:t>
      </w:r>
      <w:proofErr w:type="spellStart"/>
      <w:r w:rsidR="002E0306">
        <w:rPr>
          <w:color w:val="222222"/>
        </w:rPr>
        <w:t>20</w:t>
      </w:r>
      <w:proofErr w:type="spellEnd"/>
      <w:r w:rsidR="002E0306">
        <w:rPr>
          <w:color w:val="222222"/>
        </w:rPr>
        <w:t xml:space="preserve">. </w:t>
      </w:r>
      <w:proofErr w:type="spellStart"/>
      <w:r w:rsidR="002E0306">
        <w:rPr>
          <w:color w:val="222222"/>
        </w:rPr>
        <w:t>06</w:t>
      </w:r>
      <w:proofErr w:type="spellEnd"/>
      <w:r w:rsidR="002E0306">
        <w:rPr>
          <w:color w:val="222222"/>
        </w:rPr>
        <w:t xml:space="preserve">. </w:t>
      </w:r>
      <w:proofErr w:type="spellStart"/>
      <w:r w:rsidR="002E0306">
        <w:rPr>
          <w:color w:val="222222"/>
        </w:rPr>
        <w:t>2018</w:t>
      </w:r>
      <w:proofErr w:type="spellEnd"/>
      <w:r w:rsidR="002E0306">
        <w:rPr>
          <w:color w:val="222222"/>
        </w:rPr>
        <w:t xml:space="preserve">.  s predmetom </w:t>
      </w:r>
      <w:r w:rsidR="00403598">
        <w:rPr>
          <w:color w:val="222222"/>
        </w:rPr>
        <w:t>3 St-</w:t>
      </w:r>
      <w:proofErr w:type="spellStart"/>
      <w:r w:rsidR="00403598">
        <w:rPr>
          <w:color w:val="222222"/>
        </w:rPr>
        <w:t>1456</w:t>
      </w:r>
      <w:proofErr w:type="spellEnd"/>
      <w:r w:rsidR="00403598">
        <w:rPr>
          <w:color w:val="222222"/>
        </w:rPr>
        <w:t>/</w:t>
      </w:r>
      <w:proofErr w:type="spellStart"/>
      <w:r w:rsidR="00403598">
        <w:rPr>
          <w:color w:val="222222"/>
        </w:rPr>
        <w:t>2017</w:t>
      </w:r>
      <w:proofErr w:type="spellEnd"/>
      <w:r w:rsidR="00403598">
        <w:rPr>
          <w:color w:val="222222"/>
        </w:rPr>
        <w:t xml:space="preserve">, iako je uplata izvršena s netočnim </w:t>
      </w:r>
      <w:proofErr w:type="spellStart"/>
      <w:r w:rsidR="00403598">
        <w:rPr>
          <w:color w:val="222222"/>
        </w:rPr>
        <w:t>P1</w:t>
      </w:r>
      <w:proofErr w:type="spellEnd"/>
      <w:r w:rsidR="00403598">
        <w:rPr>
          <w:color w:val="222222"/>
        </w:rPr>
        <w:t xml:space="preserve"> i </w:t>
      </w:r>
      <w:proofErr w:type="spellStart"/>
      <w:r w:rsidR="00403598">
        <w:rPr>
          <w:color w:val="222222"/>
        </w:rPr>
        <w:t>P2</w:t>
      </w:r>
      <w:proofErr w:type="spellEnd"/>
      <w:r w:rsidR="00403598">
        <w:rPr>
          <w:color w:val="222222"/>
        </w:rPr>
        <w:t xml:space="preserve"> podacima te nastaviti postupak prodaje nekretnina putem Fine i o tome obavijestiti ovaj sud. </w:t>
      </w:r>
    </w:p>
    <w:p w:rsidRDefault="00900D6D" w:rsidP="00410ABE" w:rsidR="00900D6D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o b r a z l o ž e nj e </w:t>
      </w:r>
    </w:p>
    <w:p w:rsidRDefault="00055FCB" w:rsidP="00410ABE" w:rsidR="00055FC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Fina je obavijestila sud da nije u mogućnosti nastaviti postupak prodaje  (do sada nije objavljivala dražbe ) jer  </w:t>
      </w:r>
      <w:r>
        <w:rPr>
          <w:color w:val="222222"/>
        </w:rPr>
        <w:t>uplat</w:t>
      </w:r>
      <w:r>
        <w:rPr>
          <w:color w:val="222222"/>
        </w:rPr>
        <w:t xml:space="preserve">a predujma </w:t>
      </w:r>
      <w:r>
        <w:rPr>
          <w:color w:val="222222"/>
        </w:rPr>
        <w:t xml:space="preserve"> od </w:t>
      </w:r>
      <w:proofErr w:type="spellStart"/>
      <w:r>
        <w:rPr>
          <w:color w:val="222222"/>
        </w:rPr>
        <w:t>20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06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 xml:space="preserve">.  izvršena s netočnim </w:t>
      </w:r>
      <w:proofErr w:type="spellStart"/>
      <w:r>
        <w:rPr>
          <w:color w:val="222222"/>
        </w:rPr>
        <w:t>P1</w:t>
      </w:r>
      <w:proofErr w:type="spellEnd"/>
      <w:r>
        <w:rPr>
          <w:color w:val="222222"/>
        </w:rPr>
        <w:t xml:space="preserve"> i </w:t>
      </w:r>
      <w:proofErr w:type="spellStart"/>
      <w:r>
        <w:rPr>
          <w:color w:val="222222"/>
        </w:rPr>
        <w:t>P2</w:t>
      </w:r>
      <w:proofErr w:type="spellEnd"/>
      <w:r>
        <w:rPr>
          <w:color w:val="222222"/>
        </w:rPr>
        <w:t xml:space="preserve"> podacima</w:t>
      </w:r>
      <w:r>
        <w:rPr>
          <w:color w:val="222222"/>
        </w:rPr>
        <w:t>.</w:t>
      </w:r>
    </w:p>
    <w:p w:rsidRDefault="00055FCB" w:rsidP="00410ABE" w:rsidR="00055FC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Nije utvrđeno da bi uplatitelj izvršio </w:t>
      </w:r>
      <w:r w:rsidR="00F446CD">
        <w:rPr>
          <w:color w:val="222222"/>
        </w:rPr>
        <w:t xml:space="preserve">ispravak netočnih podataka kod uplate. </w:t>
      </w:r>
    </w:p>
    <w:p w:rsidRDefault="00055FCB" w:rsidP="00410ABE" w:rsidR="00055FCB">
      <w:pPr>
        <w:spacing w:beforeAutospacing="true" w:before="100"/>
        <w:jc w:val="both"/>
      </w:pPr>
      <w:r>
        <w:rPr>
          <w:color w:val="222222"/>
        </w:rPr>
        <w:t xml:space="preserve"> Stoga je </w:t>
      </w:r>
      <w:r w:rsidR="00F446CD">
        <w:rPr>
          <w:color w:val="222222"/>
        </w:rPr>
        <w:t>odlučeno kao u izreci</w:t>
      </w:r>
    </w:p>
    <w:p w:rsidRDefault="00410ABE" w:rsidP="00D8031C" w:rsidR="00D8031C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Slavonskom Brodu</w:t>
      </w:r>
      <w:r w:rsidR="00D8031C">
        <w:rPr>
          <w:color w:val="222222"/>
        </w:rPr>
        <w:t>,</w:t>
      </w:r>
      <w:r w:rsidR="00D8031C" w:rsidRPr="00D8031C">
        <w:rPr>
          <w:color w:val="222222"/>
        </w:rPr>
        <w:t xml:space="preserve"> </w:t>
      </w:r>
      <w:proofErr w:type="spellStart"/>
      <w:r w:rsidR="00D8031C">
        <w:rPr>
          <w:color w:val="222222"/>
        </w:rPr>
        <w:t>29</w:t>
      </w:r>
      <w:proofErr w:type="spellEnd"/>
      <w:r w:rsidR="00D8031C">
        <w:rPr>
          <w:color w:val="222222"/>
        </w:rPr>
        <w:t xml:space="preserve">. studenog </w:t>
      </w:r>
      <w:proofErr w:type="spellStart"/>
      <w:r w:rsidR="00D8031C">
        <w:rPr>
          <w:color w:val="222222"/>
        </w:rPr>
        <w:t>2018</w:t>
      </w:r>
      <w:proofErr w:type="spellEnd"/>
      <w:r w:rsidR="00D8031C">
        <w:rPr>
          <w:color w:val="222222"/>
        </w:rPr>
        <w:t>.</w:t>
      </w:r>
    </w:p>
    <w:p w:rsidRDefault="00410ABE" w:rsidP="00410ABE" w:rsidR="00410AB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</w:t>
      </w:r>
    </w:p>
    <w:p w:rsidRDefault="00410ABE" w:rsidP="00410ABE" w:rsidR="00410AB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410ABE" w:rsidP="00410ABE" w:rsidR="00410AB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410ABE" w:rsidP="00410ABE" w:rsidR="00410ABE">
      <w:pPr>
        <w:spacing w:beforeAutospacing="true" w:before="100"/>
        <w:rPr>
          <w:color w:val="222222"/>
        </w:rPr>
      </w:pPr>
    </w:p>
    <w:p w:rsidRDefault="00410ABE" w:rsidP="00410ABE" w:rsidR="00410ABE">
      <w:pPr>
        <w:spacing w:beforeAutospacing="true" w:before="100"/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suda</w:t>
      </w:r>
      <w:r w:rsidR="00743DCC">
        <w:rPr>
          <w:sz w:val="20"/>
          <w:szCs w:val="20"/>
        </w:rPr>
        <w:t>, dostaviti Fini poštom uz dopis pozivom na predmet naved</w:t>
      </w:r>
      <w:r w:rsidR="00FC4D3D">
        <w:rPr>
          <w:sz w:val="20"/>
          <w:szCs w:val="20"/>
        </w:rPr>
        <w:t>e</w:t>
      </w:r>
      <w:r w:rsidR="00743DCC">
        <w:rPr>
          <w:sz w:val="20"/>
          <w:szCs w:val="20"/>
        </w:rPr>
        <w:t>n</w:t>
      </w:r>
      <w:bookmarkStart w:name="_GoBack" w:id="0"/>
      <w:bookmarkEnd w:id="0"/>
      <w:r w:rsidR="00743DCC">
        <w:rPr>
          <w:sz w:val="20"/>
          <w:szCs w:val="20"/>
        </w:rPr>
        <w:t xml:space="preserve"> u dopisu Fine str. </w:t>
      </w:r>
      <w:proofErr w:type="spellStart"/>
      <w:r w:rsidR="00743DCC">
        <w:rPr>
          <w:sz w:val="20"/>
          <w:szCs w:val="20"/>
        </w:rPr>
        <w:t>150</w:t>
      </w:r>
      <w:proofErr w:type="spellEnd"/>
      <w:r w:rsidR="00743DCC">
        <w:rPr>
          <w:sz w:val="20"/>
          <w:szCs w:val="20"/>
        </w:rPr>
        <w:t xml:space="preserve"> spisa </w:t>
      </w:r>
    </w:p>
    <w:p w:rsidRDefault="00410ABE" w:rsidP="00410ABE" w:rsidR="00410ABE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C15" w:rsidP="00537B78" w:rsidR="00C65C15">
      <w:r>
        <w:separator/>
      </w:r>
    </w:p>
  </w:endnote>
  <w:endnote w:id="0" w:type="continuationSeparator">
    <w:p w:rsidRDefault="00C65C15" w:rsidP="00537B78" w:rsidR="00C65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C15" w:rsidP="00537B78" w:rsidR="00C65C15">
      <w:r>
        <w:separator/>
      </w:r>
    </w:p>
  </w:footnote>
  <w:footnote w:id="0" w:type="continuationSeparator">
    <w:p w:rsidRDefault="00C65C15" w:rsidP="00537B78" w:rsidR="00C65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D54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FC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306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598"/>
    <w:rsid w:val="00403F6D"/>
    <w:rsid w:val="0040491E"/>
    <w:rsid w:val="00404C4B"/>
    <w:rsid w:val="00404DB3"/>
    <w:rsid w:val="00406561"/>
    <w:rsid w:val="00406CF1"/>
    <w:rsid w:val="00407903"/>
    <w:rsid w:val="00410ABE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89A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AD"/>
    <w:rsid w:val="00734260"/>
    <w:rsid w:val="00735807"/>
    <w:rsid w:val="0073656A"/>
    <w:rsid w:val="00736855"/>
    <w:rsid w:val="00736D2E"/>
    <w:rsid w:val="007409F5"/>
    <w:rsid w:val="00742CE9"/>
    <w:rsid w:val="007434A0"/>
    <w:rsid w:val="00743DCC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55B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0D6D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C15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31C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6C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D3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0AB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0AB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846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St-1456/2017-45</izvorni_sadrzaj>
    <derivirana_varijabla naziv="DomainObject.Oznaka_1">St-1456/2017-45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St-1456/2017-45</izvorni_sadrzaj>
    <derivirana_varijabla naziv="DomainObject.PoslovniBrojDokumenta_1">St-1456/2017-45</derivirana_varijabla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98A03-B584-4218-BBEB-E15E8C2D0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197</properties:Words>
  <properties:Characters>975</properties:Characters>
  <properties:Lines>29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2018-11-29T10:39:00Z</cp:lastPrinted>
  <dcterms:modified xmlns:xsi="http://www.w3.org/2001/XMLSchema-instance" xsi:type="dcterms:W3CDTF">2018-11-29T10:39:00Z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St-1456/2017-45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