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8A1C5B" w:rsidR="009C4685" w:rsidRPr="00B92B86">
        <w:tc>
          <w:tcPr>
            <w:tcW w:type="dxa" w:w="3491"/>
            <w:shd w:fill="auto" w:color="auto" w:val="clear"/>
          </w:tcPr>
          <w:p w:rsidRDefault="009C4685" w:rsidP="008A1C5B" w:rsidR="009C468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685" w:rsidP="008A1C5B" w:rsidR="009C4685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9C4685" w:rsidP="008A1C5B" w:rsidR="009C4685" w:rsidRPr="003E5E31">
            <w:pPr>
              <w:jc w:val="center"/>
            </w:pPr>
            <w:r>
              <w:t>Trgovački sud u Osijeku</w:t>
            </w:r>
          </w:p>
          <w:p w:rsidRDefault="009C4685" w:rsidP="008A1C5B" w:rsidR="009C4685" w:rsidRPr="00B92B86">
            <w:pPr>
              <w:jc w:val="center"/>
            </w:pPr>
            <w:r>
              <w:t>Osijek, Zagrebačka 2</w:t>
            </w:r>
          </w:p>
        </w:tc>
      </w:tr>
    </w:tbl>
    <w:p w14:textId="562ced8" w14:paraId="562ced8" w:rsidRDefault="00F048D7" w:rsidP="00F048D7" w:rsidR="00F048D7">
      <w:pPr>
        <w15:collapsed w:val="false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9C4ECD" w:rsidP="00FA4A32" w:rsidR="00FA4A3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LADY&amp;MENS j.d.o.o., Čepin, Psunjska 46, MBS: 030180274, OIB: 86105348879</w:t>
      </w:r>
      <w:r w:rsidR="00EE29A6">
        <w:rPr>
          <w:color w:val="000000"/>
        </w:rPr>
        <w:t xml:space="preserve">, dana </w:t>
      </w:r>
      <w:r w:rsidR="00FA4A32">
        <w:rPr>
          <w:color w:val="000000"/>
        </w:rPr>
        <w:t>18. prosinca 2018. godine</w:t>
      </w: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9C4ECD">
        <w:t>LADY&amp;MENS j.d.o.o., Čepin, Psunjska 46, MBS: 030180274, OIB: 86105348879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9C4ECD">
        <w:t>1041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9C4ECD">
        <w:t>LADY&amp;MENS j.d.o.o., Čepin, Psunjska 46, MBS: 030180274, OIB: 86105348879</w:t>
      </w:r>
      <w:r w:rsidR="005E7F6F">
        <w:t xml:space="preserve"> </w:t>
      </w:r>
      <w:r w:rsidR="00324B97">
        <w:t>održano</w:t>
      </w:r>
      <w:r w:rsidR="00E8200C">
        <w:t>g</w:t>
      </w:r>
      <w:r w:rsidR="00324B97">
        <w:t xml:space="preserve"> </w:t>
      </w:r>
      <w:r w:rsidR="00A61F1F">
        <w:lastRenderedPageBreak/>
        <w:t>2</w:t>
      </w:r>
      <w:r w:rsidR="009C4ECD">
        <w:t>9</w:t>
      </w:r>
      <w:r w:rsidR="00511EF3">
        <w:t>. studenog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A61F1F">
        <w:t>1</w:t>
      </w:r>
      <w:r w:rsidR="000B730C">
        <w:t>8</w:t>
      </w:r>
      <w:r w:rsidR="00A61F1F">
        <w:t>. prosinca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406D47">
      <w:pPr>
        <w:jc w:val="both"/>
      </w:pPr>
      <w:r>
        <w:t xml:space="preserve">     </w:t>
      </w:r>
    </w:p>
    <w:p w:rsidRDefault="00466C01" w:rsidP="004C187C" w:rsidR="00466C01">
      <w:pPr>
        <w:jc w:val="both"/>
      </w:pPr>
    </w:p>
    <w:p w:rsidRDefault="00893A34" w:rsidP="004C187C" w:rsidR="00893A34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893A34">
        <w:t>1</w:t>
      </w:r>
      <w:r w:rsidR="00DE7A29">
        <w:t>4</w:t>
      </w:r>
      <w:r w:rsidR="00865554">
        <w:t>.</w:t>
      </w:r>
      <w:r w:rsidR="001D1D5A">
        <w:t>01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6F5" w:rsidR="00B536F5">
      <w:r>
        <w:separator/>
      </w:r>
    </w:p>
  </w:endnote>
  <w:endnote w:id="0" w:type="continuationSeparator">
    <w:p w:rsidRDefault="00B536F5" w:rsidR="00B53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6F5" w:rsidR="00B536F5">
      <w:r>
        <w:separator/>
      </w:r>
    </w:p>
  </w:footnote>
  <w:footnote w:id="0" w:type="continuationSeparator">
    <w:p w:rsidRDefault="00B536F5" w:rsidR="00B536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1E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F160C" w:rsidR="004F160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4F160C">
      <w:t>Poslovni broj: 7 St-1041/18-</w:t>
    </w:r>
    <w:proofErr w:type="spellStart"/>
    <w:r w:rsidR="004F160C">
      <w:t>18</w:t>
    </w:r>
    <w:proofErr w:type="spellEnd"/>
  </w:p>
  <w:p w:rsidRDefault="00511EF3" w:rsidP="00511EF3" w:rsidR="00511EF3">
    <w:pPr>
      <w:jc w:val="right"/>
    </w:pPr>
  </w:p>
  <w:p w:rsidRDefault="00BF3E59" w:rsidP="00511EF3" w:rsidR="00BF3E59"/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F160C" w:rsidR="004F160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B71CA">
      <w:tab/>
    </w:r>
    <w:r w:rsidR="00B574FF">
      <w:t xml:space="preserve">Poslovni broj: </w:t>
    </w:r>
    <w:r w:rsidR="004F160C">
      <w:t>7 St-1041/18-</w:t>
    </w:r>
    <w:proofErr w:type="spellStart"/>
    <w:r w:rsidR="004F160C">
      <w:t>18</w:t>
    </w:r>
    <w:proofErr w:type="spellEnd"/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1E04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1F1F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6F5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16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561E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1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E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16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561E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1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E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St-1041/2018</izvorni_sadrzaj>
    <derivirana_varijabla naziv="DomainObject.Predmet.OznakaBroj_1">St-1041/2018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LADY&amp;MENS j.d.o.o. za usluge i trgovinu zastupanog po punomoćniku Josipa Manjok</izvorni_sadrzaj>
    <derivirana_varijabla naziv="DomainObject.Predmet.ProtustrankaFormated_1">  LADY&amp;MENS j.d.o.o. za usluge i trgovinu zastupanog po punomoćniku Josipa Manjok</derivirana_varijabla>
  </DomainObject.Predmet.ProtustrankaFormated>
  <DomainObject.Predmet.ProtustrankaFormatedOIB>
    <izvorni_sadrzaj>  LADY&amp;MENS j.d.o.o. za usluge i trgovinu, OIB 86105348879 zastupanog po punomoćniku Josipa Manjok</izvorni_sadrzaj>
    <derivirana_varijabla naziv="DomainObject.Predmet.ProtustrankaFormatedOIB_1">  LADY&amp;MENS j.d.o.o. za usluge i trgovinu, OIB 86105348879 zastupanog po punomoćniku Josipa Manjok</derivirana_varijabla>
  </DomainObject.Predmet.ProtustrankaFormatedOIB>
  <DomainObject.Predmet.ProtustrankaFormatedWithAdress>
    <izvorni_sadrzaj> LADY&amp;MENS j.d.o.o. za usluge i trgovinu, Psunjska 46, 31431 Čepin zastupanog po punomoćniku Josipa Manjok</izvorni_sadrzaj>
    <derivirana_varijabla naziv="DomainObject.Predmet.ProtustrankaFormatedWithAdress_1"> LADY&amp;MENS j.d.o.o. za usluge i trgovinu, Psunjska 46, 31431 Čepin zastupanog po punomoćniku Josipa Manjok</derivirana_varijabla>
  </DomainObject.Predmet.ProtustrankaFormatedWithAdress>
  <DomainObject.Predmet.ProtustrankaFormatedWithAdressOIB>
    <izvorni_sadrzaj> LADY&amp;MENS j.d.o.o. za usluge i trgovinu, OIB 86105348879, Psunjska 46, 31431 Čepin zastupanog po punomoćniku Josipa Manjok</izvorni_sadrzaj>
    <derivirana_varijabla naziv="DomainObject.Predmet.ProtustrankaFormatedWithAdressOIB_1"> LADY&amp;MENS j.d.o.o. za usluge i trgovinu, OIB 86105348879, Psunjska 46, 31431 Čepin zastupanog po punomoćniku Josipa Manjok</derivirana_varijabla>
  </DomainObject.Predmet.ProtustrankaFormatedWithAdressOIB>
  <DomainObject.Predmet.ProtustrankaWithAdress>
    <izvorni_sadrzaj>LADY&amp;MENS j.d.o.o. za usluge i trgovinu Psunjska 46, 31431 Čepin</izvorni_sadrzaj>
    <derivirana_varijabla naziv="DomainObject.Predmet.ProtustrankaWithAdress_1">LADY&amp;MENS j.d.o.o. za usluge i trgovinu Psunjska 46, 31431 Čepin</derivirana_varijabla>
  </DomainObject.Predmet.ProtustrankaWithAdress>
  <DomainObject.Predmet.ProtustrankaWithAdressOIB>
    <izvorni_sadrzaj>LADY&amp;MENS j.d.o.o. za usluge i trgovinu, OIB 86105348879, Psunjska 46, 31431 Čepin</izvorni_sadrzaj>
    <derivirana_varijabla naziv="DomainObject.Predmet.ProtustrankaWithAdressOIB_1">LADY&amp;MENS j.d.o.o. za usluge i trgovinu, OIB 86105348879, Psunjska 46, 31431 Čepin</derivirana_varijabla>
  </DomainObject.Predmet.ProtustrankaWithAdressOIB>
  <DomainObject.Predmet.ProtustrankaNazivFormated>
    <izvorni_sadrzaj>LADY&amp;MENS j.d.o.o. za usluge i trgovinu</izvorni_sadrzaj>
    <derivirana_varijabla naziv="DomainObject.Predmet.ProtustrankaNazivFormated_1">LADY&amp;MENS j.d.o.o. za usluge i trgovinu</derivirana_varijabla>
  </DomainObject.Predmet.ProtustrankaNazivFormated>
  <DomainObject.Predmet.ProtustrankaNazivFormatedOIB>
    <izvorni_sadrzaj>LADY&amp;MENS j.d.o.o. za usluge i trgovinu, OIB 86105348879</izvorni_sadrzaj>
    <derivirana_varijabla naziv="DomainObject.Predmet.ProtustrankaNazivFormatedOIB_1">LADY&amp;MENS j.d.o.o. za usluge i trgovinu, OIB 86105348879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LADY&amp;MENS j.d.o.o. za usluge i trgovinu zastupanog po punomoćniku Josipa Manjok</item>
    </izvorni_sadrzaj>
    <derivirana_varijabla naziv="DomainObject.Predmet.ProtuStrankaListFormated_1">
      <item>LADY&amp;MENS j.d.o.o. za usluge i trgovinu zastupanog po punomoćniku Josipa Manjok</item>
    </derivirana_varijabla>
  </DomainObject.Predmet.ProtuStrankaListFormated>
  <DomainObject.Predmet.ProtuStrankaListFormatedOIB>
    <izvorni_sadrzaj>
      <item>LADY&amp;MENS j.d.o.o. za usluge i trgovinu, OIB 86105348879 zastupanog po punomoćniku Josipa Manjok</item>
    </izvorni_sadrzaj>
    <derivirana_varijabla naziv="DomainObject.Predmet.ProtuStrankaListFormatedOIB_1">
      <item>LADY&amp;MENS j.d.o.o. za usluge i trgovinu, OIB 86105348879 zastupanog po punomoćniku Josipa Manjok</item>
    </derivirana_varijabla>
  </DomainObject.Predmet.ProtuStrankaListFormatedOIB>
  <DomainObject.Predmet.ProtuStrankaListFormatedWithAdress>
    <izvorni_sadrzaj>
      <item>LADY&amp;MENS j.d.o.o. za usluge i trgovinu, Psunjska 46, 31431 Čepin zastupanog po punomoćniku Josipa Manjok</item>
    </izvorni_sadrzaj>
    <derivirana_varijabla naziv="DomainObject.Predmet.ProtuStrankaListFormatedWithAdress_1">
      <item>LADY&amp;MENS j.d.o.o. za usluge i trgovinu, Psunjska 46, 31431 Čepin zastupanog po punomoćniku Josipa Manjok</item>
    </derivirana_varijabla>
  </DomainObject.Predmet.ProtuStrankaListFormatedWithAdress>
  <DomainObject.Predmet.ProtuStrankaListFormatedWithAdressOIB>
    <izvorni_sadrzaj>
      <item>LADY&amp;MENS j.d.o.o. za usluge i trgovinu, OIB 86105348879, Psunjska 46, 31431 Čepin zastupanog po punomoćniku Josipa Manjok</item>
    </izvorni_sadrzaj>
    <derivirana_varijabla naziv="DomainObject.Predmet.ProtuStrankaListFormatedWithAdressOIB_1">
      <item>LADY&amp;MENS j.d.o.o. za usluge i trgovinu, OIB 86105348879, Psunjska 46, 31431 Čepin zastupanog po punomoćniku Josipa Manjok</item>
    </derivirana_varijabla>
  </DomainObject.Predmet.ProtuStrankaListFormatedWithAdressOIB>
  <DomainObject.Predmet.ProtuStrankaListNazivFormated>
    <izvorni_sadrzaj>
      <item>LADY&amp;MENS j.d.o.o. za usluge i trgovinu</item>
    </izvorni_sadrzaj>
    <derivirana_varijabla naziv="DomainObject.Predmet.ProtuStrankaListNazivFormated_1">
      <item>LADY&amp;MENS j.d.o.o. za usluge i trgovinu</item>
    </derivirana_varijabla>
  </DomainObject.Predmet.ProtuStrankaListNazivFormated>
  <DomainObject.Predmet.ProtuStrankaListNazivFormatedOIB>
    <izvorni_sadrzaj>
      <item>LADY&amp;MENS j.d.o.o. za usluge i trgovinu, OIB 86105348879</item>
    </izvorni_sadrzaj>
    <derivirana_varijabla naziv="DomainObject.Predmet.ProtuStrankaListNazivFormatedOIB_1">
      <item>LADY&amp;MENS j.d.o.o. za usluge i trgovinu, OIB 86105348879</item>
    </derivirana_varijabla>
  </DomainObject.Predmet.ProtuStrankaListNazivFormatedOIB>
  <DomainObject.Predmet.OstaliListFormated>
    <izvorni_sadrzaj>
      <item>Josipa Manjok punomoćnica sudionika u postupku LADY&amp;MENS j.d.o.o. za usluge i trgovinu</item>
      <item>Županijsko državno odvjetništvo u Osijeku</item>
    </izvorni_sadrzaj>
    <derivirana_varijabla naziv="DomainObject.Predmet.OstaliListFormated_1">
      <item>Josipa Manjok punomoćnica sudionika u postupku LADY&amp;MENS j.d.o.o. za usluge i trgovinu</item>
      <item>Županijsko državno odvjetništvo u Osijeku</item>
    </derivirana_varijabla>
  </DomainObject.Predmet.OstaliListFormated>
  <DomainObject.Predmet.OstaliListFormatedOIB>
    <izvorni_sadrzaj>
      <item>Josipa Manjok, OIB 69816197666 punomoćnica sudionika u postupku LADY&amp;MENS j.d.o.o. za usluge i trgovinu</item>
      <item>Županijsko državno odvjetništvo u Osijeku, OIB 61379160880</item>
    </izvorni_sadrzaj>
    <derivirana_varijabla naziv="DomainObject.Predmet.OstaliListFormatedOIB_1">
      <item>Josipa Manjok, OIB 69816197666 punomoćnica sudionika u postupku LADY&amp;MENS j.d.o.o. za usluge i trgovinu</item>
      <item>Županijsko državno odvjetništvo u Osijeku, OIB 61379160880</item>
    </derivirana_varijabla>
  </DomainObject.Predmet.OstaliListFormatedOIB>
  <DomainObject.Predmet.OstaliListFormatedWithAdress>
    <izvorni_sadrzaj>
      <item>Josipa Manjok, Nikole Šubića Zrinskog 42, 31326 Darda punomoćnica sudionika u postupku LADY&amp;MENS j.d.o.o. za usluge i trgovinu</item>
      <item>Županijsko državno odvjetništvo u Osijeku, Kapucinska 21, 31000 Osijek</item>
    </izvorni_sadrzaj>
    <derivirana_varijabla naziv="DomainObject.Predmet.OstaliListFormatedWithAdress_1">
      <item>Josipa Manjok, Nikole Šubića Zrinskog 42, 31326 Darda punomoćnica sudionika u postupku LADY&amp;MENS j.d.o.o. za usluge i trgovinu</item>
      <item>Županijsko državno odvjetništvo u Osijeku, Kapucinska 21, 31000 Osijek</item>
    </derivirana_varijabla>
  </DomainObject.Predmet.OstaliListFormatedWithAdress>
  <DomainObject.Predmet.OstaliListFormatedWithAdressOIB>
    <izvorni_sadrzaj>
      <item>Josipa Manjok, OIB 69816197666, Nikole Šubića Zrinskog 42, 31326 Darda punomoćnica sudionika u postupku LADY&amp;MENS j.d.o.o. za usluge i trgovinu</item>
      <item>Županijsko državno odvjetništvo u Osijeku, OIB 61379160880, Kapucinska 21, 31000 Osijek</item>
    </izvorni_sadrzaj>
    <derivirana_varijabla naziv="DomainObject.Predmet.OstaliListFormatedWithAdressOIB_1">
      <item>Josipa Manjok, OIB 69816197666, Nikole Šubića Zrinskog 42, 31326 Darda punomoćnica sudionika u postupku LADY&amp;MENS j.d.o.o. za usluge i trgovinu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Josipa Manjok</item>
      <item>Županijsko državno odvjetništvo u Osijeku</item>
    </izvorni_sadrzaj>
    <derivirana_varijabla naziv="DomainObject.Predmet.OstaliListNazivFormated_1">
      <item>Josipa Manjok</item>
      <item>Županijsko državno odvjetništvo u Osijeku</item>
    </derivirana_varijabla>
  </DomainObject.Predmet.OstaliListNazivFormated>
  <DomainObject.Predmet.OstaliListNazivFormatedOIB>
    <izvorni_sadrzaj>
      <item>Josipa Manjok, OIB 69816197666</item>
      <item>Županijsko državno odvjetništvo u Osijeku, OIB 61379160880</item>
    </izvorni_sadrzaj>
    <derivirana_varijabla naziv="DomainObject.Predmet.OstaliListNazivFormatedOIB_1">
      <item>Josipa Manjok, OIB 69816197666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LADY&amp;MENS j.d.o.o. za usluge i trgovinu</izvorni_sadrzaj>
    <derivirana_varijabla naziv="DomainObject.Predmet.ProtustrankaIDrugi_1">LADY&amp;MENS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LADY&amp;MENS j.d.o.o. za usluge i trgovinu, OIB 86105348879, Psunjska 46, 31431 Čepin</izvorni_sadrzaj>
    <derivirana_varijabla naziv="DomainObject.Predmet.ProtustrankaIDrugiAdressOIB_1">LADY&amp;MENS j.d.o.o. za usluge i trgovinu, OIB 86105348879, Psunjska 46,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LADY&amp;MENS j.d.o.o. za usluge i trgovinu</item>
      <item>Josipa Manjok</item>
      <item>Županijsko državno odvjetništvo u Osijeku</item>
    </izvorni_sadrzaj>
    <derivirana_varijabla naziv="DomainObject.Predmet.SudioniciListNaziv_1">
      <item>FINA RC OSIJEK</item>
      <item>LADY&amp;MENS j.d.o.o. za usluge i trgovinu</item>
      <item>Josipa Manjok</item>
      <item>Županijsko državno odvjetništvo u Osijeku</item>
    </derivirana_varijabla>
  </DomainObject.Predmet.SudioniciListNaziv>
  <DomainObject.Predmet.SudioniciListAdressOIB>
    <izvorni_sadrzaj>
      <item>FINA RC OSIJEK, OIB 85821130368</item>
      <item>LADY&amp;MENS j.d.o.o. za usluge i trgovinu, OIB 86105348879, Psunjska 46,31431 Čepin</item>
      <item>Josipa Manjok, OIB 69816197666, Nikole Šubića Zrinskog 42,31326 Darda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LADY&amp;MENS j.d.o.o. za usluge i trgovinu, OIB 86105348879, Psunjska 46,31431 Čepin</item>
      <item>Josipa Manjok, OIB 69816197666, Nikole Šubića Zrinskog 42,31326 Darda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86105348879</item>
      <item>, OIB 69816197666</item>
      <item>, OIB 61379160880</item>
    </izvorni_sadrzaj>
    <derivirana_varijabla naziv="DomainObject.Predmet.SudioniciListNazivOIB_1">
      <item>, OIB 85821130368</item>
      <item>, OIB 86105348879</item>
      <item>, OIB 69816197666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St-1041/2018-9</izvorni_sadrzaj>
    <derivirana_varijabla naziv="DomainObject.PredzadnjaOdlukaIzPredmeta.Oznaka_1">St-1041/2018-9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B0A764-E3AA-4EF0-A5E6-D42611DB0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662</properties:Words>
  <properties:Characters>3531</properties:Characters>
  <properties:Lines>108</properties:Lines>
  <properties:Paragraphs>31</properties:Paragraphs>
  <properties:TotalTime>1093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2018-12-18T08:56:00Z</dcterms:modified>
  <cp:revision>681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(1041-18 (-18) LADY&amp;MENS.docx)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