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b199" w14:paraId="d0db19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814D57">
        <w:rPr>
          <w:b/>
          <w:lang w:val="hr-HR"/>
        </w:rPr>
        <w:t>78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14D57">
        <w:rPr>
          <w:lang w:val="hr-HR"/>
        </w:rPr>
        <w:t>NET MEDIA-OGLAŠAVANJE d.o.o. Split, Kvaternikova 12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14D57">
        <w:rPr>
          <w:lang w:val="hr-HR"/>
        </w:rPr>
        <w:t>81199097983</w:t>
      </w:r>
      <w:r w:rsidR="000467BE">
        <w:rPr>
          <w:lang w:val="hr-HR"/>
        </w:rPr>
        <w:t xml:space="preserve">, MBS: </w:t>
      </w:r>
      <w:r w:rsidR="00814D57">
        <w:rPr>
          <w:lang w:val="hr-HR"/>
        </w:rPr>
        <w:t>060218972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05DD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14D57">
        <w:rPr>
          <w:lang w:val="hr-HR"/>
        </w:rPr>
        <w:t>NET MEDIA-OGLAŠAVANJE d.o.o. Split, Kvaternikova 12, OIB: 81199097983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14D57">
        <w:rPr>
          <w:lang w:val="hr-HR"/>
        </w:rPr>
        <w:t>26.767,68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05DD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05DD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754FA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5DDC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4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54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54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54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St-2878/2015</izvorni_sadrzaj>
    <derivirana_varijabla naziv="DomainObject.Predmet.OznakaBroj_1">St-2878/2015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 MEDIA-OGLAŠAVANJE d.o.o. za promidžbu</izvorni_sadrzaj>
    <derivirana_varijabla naziv="DomainObject.Predmet.ProtustrankaFormated_1">  NET MEDIA-OGLAŠAVANJE d.o.o. za promidžbu</derivirana_varijabla>
  </DomainObject.Predmet.ProtustrankaFormated>
  <DomainObject.Predmet.ProtustrankaFormatedOIB>
    <izvorni_sadrzaj>  NET MEDIA-OGLAŠAVANJE d.o.o. za promidžbu, OIB 81199097983</izvorni_sadrzaj>
    <derivirana_varijabla naziv="DomainObject.Predmet.ProtustrankaFormatedOIB_1">  NET MEDIA-OGLAŠAVANJE d.o.o. za promidžbu, OIB 81199097983</derivirana_varijabla>
  </DomainObject.Predmet.ProtustrankaFormatedOIB>
  <DomainObject.Predmet.ProtustrankaFormatedWithAdress>
    <izvorni_sadrzaj> NET MEDIA-OGLAŠAVANJE d.o.o. za promidžbu, Kvaternikova 12, 21000 Split</izvorni_sadrzaj>
    <derivirana_varijabla naziv="DomainObject.Predmet.ProtustrankaFormatedWithAdress_1"> NET MEDIA-OGLAŠAVANJE d.o.o. za promidžbu, Kvaternikova 12, 21000 Split</derivirana_varijabla>
  </DomainObject.Predmet.ProtustrankaFormatedWithAdress>
  <DomainObject.Predmet.ProtustrankaFormatedWithAdressOIB>
    <izvorni_sadrzaj> NET MEDIA-OGLAŠAVANJE d.o.o. za promidžbu, OIB 81199097983, Kvaternikova 12, 21000 Split</izvorni_sadrzaj>
    <derivirana_varijabla naziv="DomainObject.Predmet.ProtustrankaFormatedWithAdressOIB_1"> NET MEDIA-OGLAŠAVANJE d.o.o. za promidžbu, OIB 81199097983, Kvaternikova 12, 21000 Split</derivirana_varijabla>
  </DomainObject.Predmet.ProtustrankaFormatedWithAdressOIB>
  <DomainObject.Predmet.ProtustrankaWithAdress>
    <izvorni_sadrzaj>NET MEDIA-OGLAŠAVANJE d.o.o. za promidžbu Kvaternikova 12, 21000 Split</izvorni_sadrzaj>
    <derivirana_varijabla naziv="DomainObject.Predmet.ProtustrankaWithAdress_1">NET MEDIA-OGLAŠAVANJE d.o.o. za promidžbu Kvaternikova 12, 21000 Split</derivirana_varijabla>
  </DomainObject.Predmet.ProtustrankaWithAdress>
  <DomainObject.Predmet.ProtustrankaWithAdressOIB>
    <izvorni_sadrzaj>NET MEDIA-OGLAŠAVANJE d.o.o. za promidžbu, OIB 81199097983, Kvaternikova 12, 21000 Split</izvorni_sadrzaj>
    <derivirana_varijabla naziv="DomainObject.Predmet.ProtustrankaWithAdressOIB_1">NET MEDIA-OGLAŠAVANJE d.o.o. za promidžbu, OIB 81199097983, Kvaternikova 12, 21000 Split</derivirana_varijabla>
  </DomainObject.Predmet.ProtustrankaWithAdressOIB>
  <DomainObject.Predmet.ProtustrankaNazivFormated>
    <izvorni_sadrzaj>NET MEDIA-OGLAŠAVANJE d.o.o. za promidžbu</izvorni_sadrzaj>
    <derivirana_varijabla naziv="DomainObject.Predmet.ProtustrankaNazivFormated_1">NET MEDIA-OGLAŠAVANJE d.o.o. za promidžbu</derivirana_varijabla>
  </DomainObject.Predmet.ProtustrankaNazivFormated>
  <DomainObject.Predmet.ProtustrankaNazivFormatedOIB>
    <izvorni_sadrzaj>NET MEDIA-OGLAŠAVANJE d.o.o. za promidžbu, OIB 81199097983</izvorni_sadrzaj>
    <derivirana_varijabla naziv="DomainObject.Predmet.ProtustrankaNazivFormatedOIB_1">NET MEDIA-OGLAŠAVANJE d.o.o. za promidžbu, OIB 81199097983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26767.68</izvorni_sadrzaj>
    <derivirana_varijabla naziv="DomainObject.Predmet.TrenutnaVrijednost_1">26767.68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NET MEDIA-OGLAŠAVANJE d.o.o. za promidžbu</item>
    </izvorni_sadrzaj>
    <derivirana_varijabla naziv="DomainObject.Predmet.ProtuStrankaListFormated_1">
      <item>NET MEDIA-OGLAŠAVANJE d.o.o. za promidžbu</item>
    </derivirana_varijabla>
  </DomainObject.Predmet.ProtuStrankaListFormated>
  <DomainObject.Predmet.ProtuStrankaListFormatedOIB>
    <izvorni_sadrzaj>
      <item>NET MEDIA-OGLAŠAVANJE d.o.o. za promidžbu, OIB 81199097983</item>
    </izvorni_sadrzaj>
    <derivirana_varijabla naziv="DomainObject.Predmet.ProtuStrankaListFormatedOIB_1">
      <item>NET MEDIA-OGLAŠAVANJE d.o.o. za promidžbu, OIB 81199097983</item>
    </derivirana_varijabla>
  </DomainObject.Predmet.ProtuStrankaListFormatedOIB>
  <DomainObject.Predmet.ProtuStrankaListFormatedWithAdress>
    <izvorni_sadrzaj>
      <item>NET MEDIA-OGLAŠAVANJE d.o.o. za promidžbu, Kvaternikova 12, 21000 Split</item>
    </izvorni_sadrzaj>
    <derivirana_varijabla naziv="DomainObject.Predmet.ProtuStrankaListFormatedWithAdress_1">
      <item>NET MEDIA-OGLAŠAVANJE d.o.o. za promidžbu, Kvaternikova 12, 21000 Split</item>
    </derivirana_varijabla>
  </DomainObject.Predmet.ProtuStrankaListFormatedWithAdress>
  <DomainObject.Predmet.ProtuStrankaListFormatedWithAdressOIB>
    <izvorni_sadrzaj>
      <item>NET MEDIA-OGLAŠAVANJE d.o.o. za promidžbu, OIB 81199097983, Kvaternikova 12, 21000 Split</item>
    </izvorni_sadrzaj>
    <derivirana_varijabla naziv="DomainObject.Predmet.ProtuStrankaListFormatedWithAdressOIB_1">
      <item>NET MEDIA-OGLAŠAVANJE d.o.o. za promidžbu, OIB 81199097983, Kvaternikova 12, 21000 Split</item>
    </derivirana_varijabla>
  </DomainObject.Predmet.ProtuStrankaListFormatedWithAdressOIB>
  <DomainObject.Predmet.ProtuStrankaListNazivFormated>
    <izvorni_sadrzaj>
      <item>NET MEDIA-OGLAŠAVANJE d.o.o. za promidžbu</item>
    </izvorni_sadrzaj>
    <derivirana_varijabla naziv="DomainObject.Predmet.ProtuStrankaListNazivFormated_1">
      <item>NET MEDIA-OGLAŠAVANJE d.o.o. za promidžbu</item>
    </derivirana_varijabla>
  </DomainObject.Predmet.ProtuStrankaListNazivFormated>
  <DomainObject.Predmet.ProtuStrankaListNazivFormatedOIB>
    <izvorni_sadrzaj>
      <item>NET MEDIA-OGLAŠAVANJE d.o.o. za promidžbu, OIB 81199097983</item>
    </izvorni_sadrzaj>
    <derivirana_varijabla naziv="DomainObject.Predmet.ProtuStrankaListNazivFormatedOIB_1">
      <item>NET MEDIA-OGLAŠAVANJE d.o.o. za promidžbu, OIB 81199097983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NET MEDIA-OGLAŠAVANJE d.o.o. za promidžbu</izvorni_sadrzaj>
    <derivirana_varijabla naziv="DomainObject.Predmet.ProtustrankaIDrugi_1">NET MEDIA-OGLAŠAVANJE 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NET MEDIA-OGLAŠAVANJE d.o.o. za promidžbu, OIB 81199097983, Kvaternikova 12, 21000 Split</izvorni_sadrzaj>
    <derivirana_varijabla naziv="DomainObject.Predmet.ProtustrankaIDrugiAdressOIB_1">NET MEDIA-OGLAŠAVANJE d.o.o. za promidžbu, OIB 81199097983, Kvaternikova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 MEDIA-OGLAŠAVANJE d.o.o. za promidžbu</item>
      <item>FINANCIJSKA AGENCIJA, RC SPLIT</item>
    </izvorni_sadrzaj>
    <derivirana_varijabla naziv="DomainObject.Predmet.SudioniciListNaziv_1">
      <item>NET MEDIA-OGLAŠAVANJE d.o.o. za promidžbu</item>
      <item>FINANCIJSKA AGENCIJA, RC SPLIT</item>
    </derivirana_varijabla>
  </DomainObject.Predmet.SudioniciListNaziv>
  <DomainObject.Predmet.SudioniciListAdressOIB>
    <izvorni_sadrzaj>
      <item>NET MEDIA-OGLAŠAVANJE d.o.o. za promidžbu, OIB 81199097983, Kvaternikova 12,21000 Split</item>
      <item>FINANCIJSKA AGENCIJA, RC SPLIT, OIB 85821130368, Mažuranićevo šetalište 24 b,21000 Split</item>
    </izvorni_sadrzaj>
    <derivirana_varijabla naziv="DomainObject.Predmet.SudioniciListAdressOIB_1">
      <item>NET MEDIA-OGLAŠAVANJE d.o.o. za promidžbu, OIB 81199097983, Kvaternikova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81199097983</item>
      <item>, OIB 85821130368</item>
    </izvorni_sadrzaj>
    <derivirana_varijabla naziv="DomainObject.Predmet.SudioniciListNazivOIB_1">
      <item>, OIB 81199097983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9F7E0-64AC-4699-A4C4-AA7985E8C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1768</properties:Characters>
  <properties:Lines>50</properties:Lines>
  <properties:Paragraphs>16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2016-02-01T11:19:00Z</cp:lastPrinted>
  <dcterms:modified xmlns:xsi="http://www.w3.org/2001/XMLSchema-instance" xsi:type="dcterms:W3CDTF">2016-02-01T11:19:00Z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