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1d3b" w14:paraId="4801d3b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A902B2">
        <w:rPr>
          <w:rFonts w:cs="Times New Roman" w:hAnsi="Times New Roman" w:ascii="Times New Roman"/>
          <w:i w:val="false"/>
          <w:sz w:val="24"/>
          <w:szCs w:val="24"/>
        </w:rPr>
        <w:t>269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77784E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>Split, Sukoišanska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</w:t>
      </w:r>
      <w:r w:rsidR="003B36AF">
        <w:t>prethodnom</w:t>
      </w:r>
      <w:r w:rsidR="00FF68CD" w:rsidRPr="00FF68CD">
        <w:t xml:space="preserve"> postupku nad dužnikom </w:t>
      </w:r>
      <w:r w:rsidR="00A902B2" w:rsidRPr="00A902B2">
        <w:t>PANONIJA d.o.o., Ul. Bana Jelačića 52, 21224 Slatine,  OIB: 71992912247</w:t>
      </w:r>
      <w:r w:rsidR="00FF68CD" w:rsidRPr="00FF68CD">
        <w:t xml:space="preserve">, izvan ročišta, dana </w:t>
      </w:r>
      <w:r w:rsidR="003B36AF">
        <w:t>07</w:t>
      </w:r>
      <w:r w:rsidR="00FF68CD" w:rsidRPr="00FF68CD">
        <w:t xml:space="preserve">. </w:t>
      </w:r>
      <w:r w:rsidR="003B36AF">
        <w:t>rujn</w:t>
      </w:r>
      <w:r w:rsidR="00D329AD">
        <w:t>a</w:t>
      </w:r>
      <w:r w:rsidR="00585D76">
        <w:t xml:space="preserve"> 201</w:t>
      </w:r>
      <w:r w:rsidR="004B63AA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3B36AF" w:rsidR="00AA650B" w:rsidRPr="006F4ADD">
      <w:pPr>
        <w:ind w:firstLine="708"/>
        <w:jc w:val="both"/>
        <w:rPr>
          <w:b/>
        </w:rPr>
      </w:pPr>
      <w:r>
        <w:t xml:space="preserve">Poziva se </w:t>
      </w:r>
      <w:r w:rsidR="003B36AF">
        <w:t xml:space="preserve">privremeni </w:t>
      </w:r>
      <w:r>
        <w:t xml:space="preserve">stečajni upravitelj </w:t>
      </w:r>
      <w:r w:rsidR="00975E0D">
        <w:t>u roku od osam dana</w:t>
      </w:r>
      <w:r w:rsidR="0077784E" w:rsidRPr="0077784E">
        <w:t xml:space="preserve"> </w:t>
      </w:r>
      <w:r w:rsidR="003B36AF">
        <w:t xml:space="preserve">sudu dostaviti izvješće sa podacima postoji li razlog za otvaranjem </w:t>
      </w:r>
      <w:r w:rsidR="00A902B2">
        <w:t xml:space="preserve">redovnog </w:t>
      </w:r>
      <w:r w:rsidR="003B36AF">
        <w:t>stečajnog postupka, te ukoliko postoji mogu li se imovinom dužnika namiriti troškovi postupka</w:t>
      </w:r>
      <w:r w:rsidR="00A902B2">
        <w:t>, te se posebno očitovati o činjenici da bi dužnik sklopio ugovor o kupoprodaji, je li kupoprodaja realizirana odnosno je li dužnik postao vlasnik čest.zem. 914/2, 914/3, 914/9 i 914/10 k.o. Slatine</w:t>
      </w:r>
      <w:r w:rsidR="003B36AF">
        <w:t xml:space="preserve">.  </w:t>
      </w: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3B36AF">
        <w:t>07</w:t>
      </w:r>
      <w:r w:rsidR="0020123D" w:rsidRPr="0020123D">
        <w:t xml:space="preserve">. </w:t>
      </w:r>
      <w:r w:rsidR="003B36AF">
        <w:t>rujn</w:t>
      </w:r>
      <w:r w:rsidR="0020123D" w:rsidRPr="0020123D">
        <w:t xml:space="preserve">a </w:t>
      </w:r>
      <w:r w:rsidRPr="00AA650B">
        <w:t>20</w:t>
      </w:r>
      <w:r w:rsidR="006D1E3F" w:rsidRPr="00AA650B">
        <w:t>1</w:t>
      </w:r>
      <w:r w:rsidR="004B63AA">
        <w:t>8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</w:r>
      <w:r w:rsidR="00A902B2">
        <w:t xml:space="preserve">privremenom </w:t>
      </w:r>
      <w:r w:rsidRPr="009158D7">
        <w:t>stečajnom upravitelju</w:t>
      </w:r>
      <w:r w:rsidR="003B36AF">
        <w:t xml:space="preserve"> uz </w:t>
      </w:r>
      <w:r w:rsidR="00A902B2">
        <w:t>l.s. 50 i podnesak ŽDO Split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r w:rsidRPr="009158D7">
      <w:t xml:space="preserve">Posl.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3659"/>
    <w:rsid w:val="000745F0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0123D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20B35"/>
    <w:rsid w:val="00335153"/>
    <w:rsid w:val="003B36AF"/>
    <w:rsid w:val="003C1E56"/>
    <w:rsid w:val="004002A6"/>
    <w:rsid w:val="00402D8B"/>
    <w:rsid w:val="00402FE3"/>
    <w:rsid w:val="004533D2"/>
    <w:rsid w:val="00481220"/>
    <w:rsid w:val="004A6FC0"/>
    <w:rsid w:val="004B63AA"/>
    <w:rsid w:val="004B7135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B6FCC"/>
    <w:rsid w:val="005D549E"/>
    <w:rsid w:val="005E3D72"/>
    <w:rsid w:val="006079F7"/>
    <w:rsid w:val="00614B48"/>
    <w:rsid w:val="00617822"/>
    <w:rsid w:val="0068140B"/>
    <w:rsid w:val="00696D16"/>
    <w:rsid w:val="006B1910"/>
    <w:rsid w:val="006B5FFE"/>
    <w:rsid w:val="006D1B0D"/>
    <w:rsid w:val="006D1E3F"/>
    <w:rsid w:val="006D3015"/>
    <w:rsid w:val="006D455D"/>
    <w:rsid w:val="006F4ADD"/>
    <w:rsid w:val="007217EB"/>
    <w:rsid w:val="00721F79"/>
    <w:rsid w:val="007333EE"/>
    <w:rsid w:val="00741D3F"/>
    <w:rsid w:val="0077784E"/>
    <w:rsid w:val="00780E26"/>
    <w:rsid w:val="00794EDF"/>
    <w:rsid w:val="007967AA"/>
    <w:rsid w:val="007F479E"/>
    <w:rsid w:val="00802491"/>
    <w:rsid w:val="008577D3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6711F"/>
    <w:rsid w:val="0097520F"/>
    <w:rsid w:val="00975E0D"/>
    <w:rsid w:val="009E0F52"/>
    <w:rsid w:val="009E441E"/>
    <w:rsid w:val="00A246E5"/>
    <w:rsid w:val="00A64506"/>
    <w:rsid w:val="00A802E5"/>
    <w:rsid w:val="00A83539"/>
    <w:rsid w:val="00A902B2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4BD0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0FAD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E1AA7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A361D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5038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2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22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2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2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2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22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2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2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PANONIJA d.o.o. za turizam i trgovinu</izvorni_sadrzaj>
    <derivirana_varijabla naziv="DomainObject.Predmet.ProtustrankaFormated_1">  PANONIJA d.o.o. za turizam i trgovinu</derivirana_varijabla>
  </DomainObject.Predmet.ProtustrankaFormated>
  <DomainObject.Predmet.ProtustrankaFormatedOIB>
    <izvorni_sadrzaj>  PANONIJA d.o.o. za turizam i trgovinu, OIB 71992912247</izvorni_sadrzaj>
    <derivirana_varijabla naziv="DomainObject.Predmet.ProtustrankaFormatedOIB_1">  PANONIJA d.o.o. za turizam i trgovinu, OIB 71992912247</derivirana_varijabla>
  </DomainObject.Predmet.ProtustrankaFormatedOIB>
  <DomainObject.Predmet.ProtustrankaFormatedWithAdress>
    <izvorni_sadrzaj> PANONIJA d.o.o. za turizam i trgovinu, Ul. Bana Jelačića 52, 21220 Slatine</izvorni_sadrzaj>
    <derivirana_varijabla naziv="DomainObject.Predmet.ProtustrankaFormatedWithAdress_1"> PANONIJA d.o.o. za turizam i trgovinu, Ul. Bana Jelačića 52, 21220 Slatine</derivirana_varijabla>
  </DomainObject.Predmet.ProtustrankaFormatedWithAdress>
  <DomainObject.Predmet.ProtustrankaFormatedWithAdressOIB>
    <izvorni_sadrzaj> PANONIJA d.o.o. za turizam i trgovinu, OIB 71992912247, Ul. Bana Jelačića 52, 21220 Slatine</izvorni_sadrzaj>
    <derivirana_varijabla naziv="DomainObject.Predmet.ProtustrankaFormatedWithAdressOIB_1"> PANONIJA d.o.o. za turizam i trgovinu, OIB 71992912247, Ul. Bana Jelačića 52, 21220 Slatine</derivirana_varijabla>
  </DomainObject.Predmet.ProtustrankaFormatedWithAdressOIB>
  <DomainObject.Predmet.ProtustrankaWithAdress>
    <izvorni_sadrzaj>PANONIJA d.o.o. za turizam i trgovinu Ul. Bana Jelačića 52, 21220 Slatine</izvorni_sadrzaj>
    <derivirana_varijabla naziv="DomainObject.Predmet.ProtustrankaWithAdress_1">PANONIJA d.o.o. za turizam i trgovinu Ul. Bana Jelačića 52, 21220 Slatine</derivirana_varijabla>
  </DomainObject.Predmet.ProtustrankaWithAdress>
  <DomainObject.Predmet.ProtustrankaWithAdressOIB>
    <izvorni_sadrzaj>PANONIJA d.o.o. za turizam i trgovinu, OIB 71992912247, Ul. Bana Jelačića 52, 21220 Slatine</izvorni_sadrzaj>
    <derivirana_varijabla naziv="DomainObject.Predmet.ProtustrankaWithAdressOIB_1">PANONIJA d.o.o. za turizam i trgovinu, OIB 71992912247, Ul. Bana Jelačića 52, 21220 Slatine</derivirana_varijabla>
  </DomainObject.Predmet.ProtustrankaWithAdressOIB>
  <DomainObject.Predmet.ProtustrankaNazivFormated>
    <izvorni_sadrzaj>PANONIJA d.o.o. za turizam i trgovinu</izvorni_sadrzaj>
    <derivirana_varijabla naziv="DomainObject.Predmet.ProtustrankaNazivFormated_1">PANONIJA d.o.o. za turizam i trgovinu</derivirana_varijabla>
  </DomainObject.Predmet.ProtustrankaNazivFormated>
  <DomainObject.Predmet.ProtustrankaNazivFormatedOIB>
    <izvorni_sadrzaj>PANONIJA d.o.o. za turizam i trgovinu, OIB 71992912247</izvorni_sadrzaj>
    <derivirana_varijabla naziv="DomainObject.Predmet.ProtustrankaNazivFormatedOIB_1">PANONIJA d.o.o. za turizam i trgovinu, OIB 71992912247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PANONIJA d.o.o. za turizam i trgovinu</item>
    </izvorni_sadrzaj>
    <derivirana_varijabla naziv="DomainObject.Predmet.ProtuStrankaListFormated_1">
      <item>PANONIJA d.o.o. za turizam i trgovinu</item>
    </derivirana_varijabla>
  </DomainObject.Predmet.ProtuStrankaListFormated>
  <DomainObject.Predmet.ProtuStrankaListFormatedOIB>
    <izvorni_sadrzaj>
      <item>PANONIJA d.o.o. za turizam i trgovinu, OIB 71992912247</item>
    </izvorni_sadrzaj>
    <derivirana_varijabla naziv="DomainObject.Predmet.ProtuStrankaListFormatedOIB_1">
      <item>PANONIJA d.o.o. za turizam i trgovinu, OIB 71992912247</item>
    </derivirana_varijabla>
  </DomainObject.Predmet.ProtuStrankaListFormatedOIB>
  <DomainObject.Predmet.ProtuStrankaListFormatedWithAdress>
    <izvorni_sadrzaj>
      <item>PANONIJA d.o.o. za turizam i trgovinu, Ul. Bana Jelačića 52, 21220 Slatine</item>
    </izvorni_sadrzaj>
    <derivirana_varijabla naziv="DomainObject.Predmet.ProtuStrankaListFormatedWithAdress_1">
      <item>PANONIJA d.o.o. za turizam i trgovinu, Ul. Bana Jelačića 52, 21220 Slatine</item>
    </derivirana_varijabla>
  </DomainObject.Predmet.ProtuStrankaListFormatedWithAdress>
  <DomainObject.Predmet.ProtuStrankaListFormatedWithAdressOIB>
    <izvorni_sadrzaj>
      <item>PANONIJA d.o.o. za turizam i trgovinu, OIB 71992912247, Ul. Bana Jelačića 52, 21220 Slatine</item>
    </izvorni_sadrzaj>
    <derivirana_varijabla naziv="DomainObject.Predmet.ProtuStrankaListFormatedWithAdressOIB_1">
      <item>PANONIJA d.o.o. za turizam i trgovinu, OIB 71992912247, Ul. Bana Jelačića 52, 21220 Slatine</item>
    </derivirana_varijabla>
  </DomainObject.Predmet.ProtuStrankaListFormatedWithAdressOIB>
  <DomainObject.Predmet.ProtuStrankaListNazivFormated>
    <izvorni_sadrzaj>
      <item>PANONIJA d.o.o. za turizam i trgovinu</item>
    </izvorni_sadrzaj>
    <derivirana_varijabla naziv="DomainObject.Predmet.ProtuStrankaListNazivFormated_1">
      <item>PANONIJA d.o.o. za turizam i trgovinu</item>
    </derivirana_varijabla>
  </DomainObject.Predmet.ProtuStrankaListNazivFormated>
  <DomainObject.Predmet.ProtuStrankaListNazivFormatedOIB>
    <izvorni_sadrzaj>
      <item>PANONIJA d.o.o. za turizam i trgovinu, OIB 71992912247</item>
    </izvorni_sadrzaj>
    <derivirana_varijabla naziv="DomainObject.Predmet.ProtuStrankaListNazivFormatedOIB_1">
      <item>PANONIJA d.o.o. za turizam i trgovinu, OIB 71992912247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PANONIJA d.o.o. za turizam i trgovinu</izvorni_sadrzaj>
    <derivirana_varijabla naziv="DomainObject.Predmet.ProtustrankaIDrugi_1">PANONIJA d.o.o. za turizam i trgovinu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PANONIJA d.o.o. za turizam i trgovinu, OIB 71992912247, Ul. Bana Jelačića 52, 21220 Slatine</izvorni_sadrzaj>
    <derivirana_varijabla naziv="DomainObject.Predmet.ProtustrankaIDrugiAdressOIB_1">PANONIJA d.o.o. za turizam i trgovinu, OIB 71992912247, Ul. Bana Jelačića 52,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PANONIJA d.o.o. za turizam i trgovinu</item>
      <item>RH, Ministarstvo financija</item>
      <item>Županijsko državno odvjetništvo</item>
    </izvorni_sadrzaj>
    <derivirana_varijabla naziv="DomainObject.Predmet.SudioniciListNaziv_1">
      <item>PANONIJA d.o.o. za turizam i trgovinu</item>
      <item>RH, Ministarstvo financija</item>
      <item>Županijsko državno odvjetništvo</item>
    </derivirana_varijabla>
  </DomainObject.Predmet.SudioniciListNaziv>
  <DomainObject.Predmet.SudioniciListAdressOIB>
    <izvorni_sadrzaj>
      <item>PANONIJA d.o.o. za turizam i trgovinu, OIB 71992912247, Ul. Bana Jelačića 52,21220 Slatine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PANONIJA d.o.o. za turizam i trgovinu, OIB 71992912247, Ul. Bana Jelačića 52,21220 Slatine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71992912247</item>
      <item>, OIB 18683136487</item>
      <item>, OIB 70793241859</item>
    </izvorni_sadrzaj>
    <derivirana_varijabla naziv="DomainObject.Predmet.SudioniciListNazivOIB_1">
      <item>, OIB 71992912247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193</properties:Words>
  <properties:Characters>973</properties:Characters>
  <properties:Lines>41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1222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2018-09-07T12:01:00Z</dcterms:created>
  <dc:creator>none</dc:creator>
  <cp:lastModifiedBy>Katarina Franković</cp:lastModifiedBy>
  <cp:lastPrinted>2018-09-07T12:02:00Z</cp:lastPrinted>
  <dcterms:modified xmlns:xsi="http://www.w3.org/2001/XMLSchema-instance" xsi:type="dcterms:W3CDTF">2018-09-07T12:02:00Z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269 - 17 -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