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6b7c" w14:paraId="5f86b7c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074E1">
        <w:rPr>
          <w:color w:val="000000"/>
        </w:rPr>
        <w:t>KUGLAČKI KLUB "PODUZEĆA ZA CESTE SPLIT"-SPLIT, Hercegovačka 0 104, Split, OIB:01940048552</w:t>
      </w:r>
      <w:r w:rsidR="005A4641">
        <w:rPr>
          <w:lang w:val="hr-HR"/>
        </w:rPr>
        <w:t xml:space="preserve">, dana </w:t>
      </w:r>
      <w:r w:rsidR="00DF1A06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074E1">
        <w:rPr>
          <w:color w:val="000000"/>
        </w:rPr>
        <w:t>KUGLAČKI KLUB "PODUZEĆA ZA CESTE SPLIT"-SPLIT, Hercegovačka 0 104, Split, OIB:01940048552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50D1">
        <w:rPr>
          <w:lang w:val="hr-HR"/>
        </w:rPr>
        <w:t>18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8074E1">
        <w:rPr>
          <w:color w:val="000000"/>
        </w:rPr>
        <w:t>KUGLAČKI KLUB "PODUZEĆA ZA CESTE SPLIT"-SPLIT, Hercegovačka 0 104, Split, OIB:01940048552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F679B0">
        <w:rPr>
          <w:lang w:val="hr-HR"/>
        </w:rPr>
        <w:t>,</w:t>
      </w:r>
      <w:r>
        <w:rPr>
          <w:lang w:val="hr-HR"/>
        </w:rPr>
        <w:t xml:space="preserve"> dakle</w:t>
      </w:r>
      <w:r w:rsidR="00F679B0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F1A06">
        <w:rPr>
          <w:lang w:val="hr-HR"/>
        </w:rPr>
        <w:t>4. siječnja</w:t>
      </w:r>
      <w:r w:rsidR="00EF64B4">
        <w:rPr>
          <w:lang w:val="hr-HR"/>
        </w:rPr>
        <w:t xml:space="preserve"> </w:t>
      </w:r>
      <w:r w:rsidR="00285FC0">
        <w:rPr>
          <w:lang w:val="hr-HR"/>
        </w:rPr>
        <w:t>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0B1" w:rsidP="003734BE" w:rsidR="003C70B1">
      <w:r>
        <w:separator/>
      </w:r>
    </w:p>
  </w:endnote>
  <w:endnote w:id="0" w:type="continuationSeparator">
    <w:p w:rsidRDefault="003C70B1" w:rsidP="003734BE" w:rsidR="003C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0B1" w:rsidP="003734BE" w:rsidR="003C70B1">
      <w:r>
        <w:separator/>
      </w:r>
    </w:p>
  </w:footnote>
  <w:footnote w:id="0" w:type="continuationSeparator">
    <w:p w:rsidRDefault="003C70B1" w:rsidP="003734BE" w:rsidR="003C7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3C8B" w:rsidRPr="00613C8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72DBB">
      <w:t>183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B72DBB">
      <w:t>183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85FC0"/>
    <w:rsid w:val="002954C7"/>
    <w:rsid w:val="002D048F"/>
    <w:rsid w:val="002F0A10"/>
    <w:rsid w:val="003734BE"/>
    <w:rsid w:val="00382327"/>
    <w:rsid w:val="003855E7"/>
    <w:rsid w:val="003929B4"/>
    <w:rsid w:val="003C70B1"/>
    <w:rsid w:val="00403F01"/>
    <w:rsid w:val="004171BE"/>
    <w:rsid w:val="00473132"/>
    <w:rsid w:val="004777B1"/>
    <w:rsid w:val="004A6CA0"/>
    <w:rsid w:val="005451C2"/>
    <w:rsid w:val="00595DAC"/>
    <w:rsid w:val="005A4641"/>
    <w:rsid w:val="005C7075"/>
    <w:rsid w:val="00613C8B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074E1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2DBB"/>
    <w:rsid w:val="00B74553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1424"/>
    <w:rsid w:val="00DD50D1"/>
    <w:rsid w:val="00DF1A06"/>
    <w:rsid w:val="00E14AE2"/>
    <w:rsid w:val="00E47FD1"/>
    <w:rsid w:val="00E907BF"/>
    <w:rsid w:val="00EB167D"/>
    <w:rsid w:val="00EB78C8"/>
    <w:rsid w:val="00EC0B4A"/>
    <w:rsid w:val="00EF64B4"/>
    <w:rsid w:val="00F35310"/>
    <w:rsid w:val="00F679B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"PODUZEĆA ZA CESTE" - SPLIT</izvorni_sadrzaj>
    <derivirana_varijabla naziv="DomainObject.Predmet.ProtustrankaFormated_1">  KUGLAČKI KLUB "PODUZEĆA ZA CESTE" - SPLIT</derivirana_varijabla>
  </DomainObject.Predmet.ProtustrankaFormated>
  <DomainObject.Predmet.ProtustrankaFormatedOIB>
    <izvorni_sadrzaj>  KUGLAČKI KLUB "PODUZEĆA ZA CESTE" - SPLIT, OIB 01940048552</izvorni_sadrzaj>
    <derivirana_varijabla naziv="DomainObject.Predmet.ProtustrankaFormatedOIB_1">  KUGLAČKI KLUB "PODUZEĆA ZA CESTE" - SPLIT, OIB 01940048552</derivirana_varijabla>
  </DomainObject.Predmet.ProtustrankaFormatedOIB>
  <DomainObject.Predmet.ProtustrankaFormatedWithAdress>
    <izvorni_sadrzaj> KUGLAČKI KLUB "PODUZEĆA ZA CESTE" - SPLIT, Hercegovačka 104, 21000 Split</izvorni_sadrzaj>
    <derivirana_varijabla naziv="DomainObject.Predmet.ProtustrankaFormatedWithAdress_1"> KUGLAČKI KLUB "PODUZEĆA ZA CESTE" - SPLIT, Hercegovačka 104, 21000 Split</derivirana_varijabla>
  </DomainObject.Predmet.ProtustrankaFormatedWithAdress>
  <DomainObject.Predmet.ProtustrankaFormatedWithAdressOIB>
    <izvorni_sadrzaj> KUGLAČKI KLUB "PODUZEĆA ZA CESTE" - SPLIT, OIB 01940048552, Hercegovačka 104, 21000 Split</izvorni_sadrzaj>
    <derivirana_varijabla naziv="DomainObject.Predmet.ProtustrankaFormatedWithAdressOIB_1"> KUGLAČKI KLUB "PODUZEĆA ZA CESTE" - SPLIT, OIB 01940048552, Hercegovačka 104, 21000 Split</derivirana_varijabla>
  </DomainObject.Predmet.ProtustrankaFormatedWithAdressOIB>
  <DomainObject.Predmet.ProtustrankaWithAdress>
    <izvorni_sadrzaj>KUGLAČKI KLUB "PODUZEĆA ZA CESTE" - SPLIT Hercegovačka 104, 21000 Split</izvorni_sadrzaj>
    <derivirana_varijabla naziv="DomainObject.Predmet.ProtustrankaWithAdress_1">KUGLAČKI KLUB "PODUZEĆA ZA CESTE" - SPLIT Hercegovačka 104, 21000 Split</derivirana_varijabla>
  </DomainObject.Predmet.ProtustrankaWithAdress>
  <DomainObject.Predmet.ProtustrankaWithAdressOIB>
    <izvorni_sadrzaj>KUGLAČKI KLUB "PODUZEĆA ZA CESTE" - SPLIT, OIB 01940048552, Hercegovačka 104, 21000 Split</izvorni_sadrzaj>
    <derivirana_varijabla naziv="DomainObject.Predmet.ProtustrankaWithAdressOIB_1">KUGLAČKI KLUB "PODUZEĆA ZA CESTE" - SPLIT, OIB 01940048552, Hercegovačka 104, 21000 Split</derivirana_varijabla>
  </DomainObject.Predmet.ProtustrankaWithAdressOIB>
  <DomainObject.Predmet.ProtustrankaNazivFormated>
    <izvorni_sadrzaj>KUGLAČKI KLUB "PODUZEĆA ZA CESTE" - SPLIT</izvorni_sadrzaj>
    <derivirana_varijabla naziv="DomainObject.Predmet.ProtustrankaNazivFormated_1">KUGLAČKI KLUB "PODUZEĆA ZA CESTE" - SPLIT</derivirana_varijabla>
  </DomainObject.Predmet.ProtustrankaNazivFormated>
  <DomainObject.Predmet.ProtustrankaNazivFormatedOIB>
    <izvorni_sadrzaj>KUGLAČKI KLUB "PODUZEĆA ZA CESTE" - SPLIT, OIB 01940048552</izvorni_sadrzaj>
    <derivirana_varijabla naziv="DomainObject.Predmet.ProtustrankaNazivFormatedOIB_1">KUGLAČKI KLUB "PODUZEĆA ZA CESTE" - SPLIT, OIB 01940048552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596.84</izvorni_sadrzaj>
    <derivirana_varijabla naziv="DomainObject.Predmet.TrenutnaVrijednost_1">596.84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KUGLAČKI KLUB "PODUZEĆA ZA CESTE" - SPLIT</item>
    </izvorni_sadrzaj>
    <derivirana_varijabla naziv="DomainObject.Predmet.ProtuStrankaListFormated_1">
      <item>KUGLAČKI KLUB "PODUZEĆA ZA CESTE" - SPLIT</item>
    </derivirana_varijabla>
  </DomainObject.Predmet.ProtuStrankaListFormated>
  <DomainObject.Predmet.ProtuStrankaListFormatedOIB>
    <izvorni_sadrzaj>
      <item>KUGLAČKI KLUB "PODUZEĆA ZA CESTE" - SPLIT, OIB 01940048552</item>
    </izvorni_sadrzaj>
    <derivirana_varijabla naziv="DomainObject.Predmet.ProtuStrankaListFormatedOIB_1">
      <item>KUGLAČKI KLUB "PODUZEĆA ZA CESTE" - SPLIT, OIB 01940048552</item>
    </derivirana_varijabla>
  </DomainObject.Predmet.ProtuStrankaListFormatedOIB>
  <DomainObject.Predmet.ProtuStrankaListFormatedWithAdress>
    <izvorni_sadrzaj>
      <item>KUGLAČKI KLUB "PODUZEĆA ZA CESTE" - SPLIT, Hercegovačka 104, 21000 Split</item>
    </izvorni_sadrzaj>
    <derivirana_varijabla naziv="DomainObject.Predmet.ProtuStrankaListFormatedWithAdress_1">
      <item>KUGLAČKI KLUB "PODUZEĆA ZA CESTE" - SPLIT, Hercegovačka 104, 21000 Split</item>
    </derivirana_varijabla>
  </DomainObject.Predmet.ProtuStrankaListFormatedWithAdress>
  <DomainObject.Predmet.ProtuStrankaListFormatedWithAdressOIB>
    <izvorni_sadrzaj>
      <item>KUGLAČKI KLUB "PODUZEĆA ZA CESTE" - SPLIT, OIB 01940048552, Hercegovačka 104, 21000 Split</item>
    </izvorni_sadrzaj>
    <derivirana_varijabla naziv="DomainObject.Predmet.ProtuStrankaListFormatedWithAdressOIB_1">
      <item>KUGLAČKI KLUB "PODUZEĆA ZA CESTE" - SPLIT, OIB 01940048552, Hercegovačka 104, 21000 Split</item>
    </derivirana_varijabla>
  </DomainObject.Predmet.ProtuStrankaListFormatedWithAdressOIB>
  <DomainObject.Predmet.ProtuStrankaListNazivFormated>
    <izvorni_sadrzaj>
      <item>KUGLAČKI KLUB "PODUZEĆA ZA CESTE" - SPLIT</item>
    </izvorni_sadrzaj>
    <derivirana_varijabla naziv="DomainObject.Predmet.ProtuStrankaListNazivFormated_1">
      <item>KUGLAČKI KLUB "PODUZEĆA ZA CESTE" - SPLIT</item>
    </derivirana_varijabla>
  </DomainObject.Predmet.ProtuStrankaListNazivFormated>
  <DomainObject.Predmet.ProtuStrankaListNazivFormatedOIB>
    <izvorni_sadrzaj>
      <item>KUGLAČKI KLUB "PODUZEĆA ZA CESTE" - SPLIT, OIB 01940048552</item>
    </izvorni_sadrzaj>
    <derivirana_varijabla naziv="DomainObject.Predmet.ProtuStrankaListNazivFormatedOIB_1">
      <item>KUGLAČKI KLUB "PODUZEĆA ZA CESTE" - SPLIT, OIB 01940048552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KUGLAČKI KLUB "PODUZEĆA ZA CESTE" - SPLIT</izvorni_sadrzaj>
    <derivirana_varijabla naziv="DomainObject.Predmet.ProtustrankaIDrugi_1">KUGLAČKI KLUB "PODUZEĆA ZA CESTE" -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KUGLAČKI KLUB "PODUZEĆA ZA CESTE" - SPLIT, OIB 01940048552, Hercegovačka 104, 21000 Split</izvorni_sadrzaj>
    <derivirana_varijabla naziv="DomainObject.Predmet.ProtustrankaIDrugiAdressOIB_1">KUGLAČKI KLUB "PODUZEĆA ZA CESTE" - SPLIT, OIB 01940048552, Hercegovačka 104,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KUGLAČKI KLUB "PODUZEĆA ZA CESTE" - SPLIT</item>
    </izvorni_sadrzaj>
    <derivirana_varijabla naziv="DomainObject.Predmet.SudioniciListNaziv_1">
      <item>FINA SPLIT</item>
      <item>KUGLAČKI KLUB "PODUZEĆA ZA CESTE" - SPLIT</item>
    </derivirana_varijabla>
  </DomainObject.Predmet.SudioniciListNaziv>
  <DomainObject.Predmet.SudioniciListAdressOIB>
    <izvorni_sadrzaj>
      <item>FINA SPLIT, Mažuranićevo šetalište 24 b,21000 Split</item>
      <item>KUGLAČKI KLUB "PODUZEĆA ZA CESTE" - SPLIT, OIB 01940048552, Hercegovačka 104,21000 Split</item>
    </izvorni_sadrzaj>
    <derivirana_varijabla naziv="DomainObject.Predmet.SudioniciListAdressOIB_1">
      <item>FINA SPLIT, Mažuranićevo šetalište 24 b,21000 Split</item>
      <item>KUGLAČKI KLUB "PODUZEĆA ZA CESTE" - SPLIT, OIB 01940048552, Hercegovačka 104,21000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01940048552</item>
    </izvorni_sadrzaj>
    <derivirana_varijabla naziv="DomainObject.Predmet.SudioniciListNazivOIB_1">
      <item>, OIB null</item>
      <item>, OIB 01940048552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9B8BA-E0FA-4136-87CC-58D5C9752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3993</properties:Characters>
  <properties:Lines>98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2015-12-21T10:42:00Z</dcterms:created>
  <dc:creator>wsadmin</dc:creator>
  <cp:lastModifiedBy>Katarina Mikulić</cp:lastModifiedBy>
  <cp:lastPrinted>2015-12-22T08:04:00Z</cp:lastPrinted>
  <dcterms:modified xmlns:xsi="http://www.w3.org/2001/XMLSchema-instance" xsi:type="dcterms:W3CDTF">2016-01-04T13:35:00Z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