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6bc19b4" w14:paraId="6bc19b4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C66997">
        <w:rPr>
          <w:sz w:val="22"/>
          <w:szCs w:val="22"/>
        </w:rPr>
        <w:t xml:space="preserve"> 1</w:t>
      </w:r>
      <w:r w:rsidR="00956EDF">
        <w:rPr>
          <w:sz w:val="22"/>
          <w:szCs w:val="22"/>
        </w:rPr>
        <w:t>9</w:t>
      </w:r>
      <w:r w:rsidR="004D1B1B">
        <w:rPr>
          <w:sz w:val="22"/>
          <w:szCs w:val="22"/>
        </w:rPr>
        <w:t xml:space="preserve"> St-393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4D1B1B">
        <w:t>IPSILON</w:t>
      </w:r>
      <w:r w:rsidR="00461804">
        <w:t xml:space="preserve"> </w:t>
      </w:r>
      <w:r>
        <w:t xml:space="preserve">d.o.o. za </w:t>
      </w:r>
      <w:r w:rsidR="004D1B1B">
        <w:t>ugostiteljstvo</w:t>
      </w:r>
      <w:r w:rsidR="000D2B1F">
        <w:t>,</w:t>
      </w:r>
      <w:r w:rsidRPr="00D7388E">
        <w:t xml:space="preserve"> OIB: </w:t>
      </w:r>
      <w:r w:rsidR="004D1B1B">
        <w:t>94496616571</w:t>
      </w:r>
      <w:r w:rsidR="00C66997">
        <w:t>,</w:t>
      </w:r>
      <w:r w:rsidRPr="00D7388E">
        <w:t xml:space="preserve"> MBS: </w:t>
      </w:r>
      <w:r w:rsidR="004D1B1B">
        <w:t>081013288</w:t>
      </w:r>
      <w:r w:rsidRPr="00D7388E">
        <w:t xml:space="preserve">, </w:t>
      </w:r>
      <w:r w:rsidR="00F8027B">
        <w:t xml:space="preserve"> </w:t>
      </w:r>
      <w:r w:rsidR="004D1B1B">
        <w:t>Zagreb</w:t>
      </w:r>
      <w:r w:rsidR="00CC653A">
        <w:t xml:space="preserve"> Maksimirska 30</w:t>
      </w:r>
      <w:r w:rsidR="00C66997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CC653A">
        <w:t>IPSILON d.o.o. za ugostiteljstvo,</w:t>
      </w:r>
      <w:r w:rsidR="00CC653A" w:rsidRPr="00D7388E">
        <w:t xml:space="preserve"> OIB: </w:t>
      </w:r>
      <w:r w:rsidR="00CC653A">
        <w:t>94496616571,</w:t>
      </w:r>
      <w:r w:rsidR="00CC653A" w:rsidRPr="00D7388E">
        <w:t xml:space="preserve"> MBS: </w:t>
      </w:r>
      <w:r w:rsidR="00CC653A">
        <w:t>081013288</w:t>
      </w:r>
      <w:r w:rsidR="00CC653A" w:rsidRPr="00D7388E">
        <w:t xml:space="preserve">, </w:t>
      </w:r>
      <w:r w:rsidR="00CC653A">
        <w:t xml:space="preserve"> Zagreb Maksimirska 30</w:t>
      </w:r>
      <w:r w:rsidR="00F8027B">
        <w:t xml:space="preserve">, </w:t>
      </w:r>
      <w:r w:rsidRPr="00D7388E">
        <w:t xml:space="preserve">na temelju neizvršenih osnova za plaćanje iznosi </w:t>
      </w:r>
      <w:r w:rsidR="00CC653A">
        <w:t>171.235,77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CC653A">
        <w:t>Ilija Brajković</w:t>
      </w:r>
      <w:r w:rsidR="00284443">
        <w:t>,</w:t>
      </w:r>
      <w:r w:rsidR="0079370E" w:rsidRPr="00D7388E">
        <w:t xml:space="preserve"> </w:t>
      </w:r>
      <w:r w:rsidR="00CC653A">
        <w:t xml:space="preserve">OIB: 47513257358, Zagreb, Ulica Pavla </w:t>
      </w:r>
      <w:proofErr w:type="spellStart"/>
      <w:r w:rsidR="00CC653A">
        <w:t>Štoosa</w:t>
      </w:r>
      <w:proofErr w:type="spellEnd"/>
      <w:r w:rsidR="00CC653A">
        <w:t xml:space="preserve"> 13,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C653A">
        <w:t>393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84443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1804"/>
    <w:rsid w:val="00463C3F"/>
    <w:rsid w:val="004A5B00"/>
    <w:rsid w:val="004C18BC"/>
    <w:rsid w:val="004D1B1B"/>
    <w:rsid w:val="005225A9"/>
    <w:rsid w:val="005260B0"/>
    <w:rsid w:val="00532380"/>
    <w:rsid w:val="005334A7"/>
    <w:rsid w:val="00542B36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14E6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9370E"/>
    <w:rsid w:val="007C75AC"/>
    <w:rsid w:val="008169C7"/>
    <w:rsid w:val="008241A3"/>
    <w:rsid w:val="008365B6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56EDF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7F62"/>
    <w:rsid w:val="00CB16AA"/>
    <w:rsid w:val="00CC1E31"/>
    <w:rsid w:val="00CC653A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A23B7"/>
    <w:rsid w:val="00EF1A8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4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4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4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4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4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4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4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4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St-393/2018-3</izvorni_sadrzaj>
    <derivirana_varijabla naziv="DomainObject.Oznaka_1">St-393/2018-3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IPSILON d.o.o.</izvorni_sadrzaj>
    <derivirana_varijabla naziv="DomainObject.Predmet.ProtustrankaFormated_1">  IPSILON d.o.o.</derivirana_varijabla>
  </DomainObject.Predmet.ProtustrankaFormated>
  <DomainObject.Predmet.ProtustrankaFormatedOIB>
    <izvorni_sadrzaj>  IPSILON d.o.o., OIB 94496616571</izvorni_sadrzaj>
    <derivirana_varijabla naziv="DomainObject.Predmet.ProtustrankaFormatedOIB_1">  IPSILON d.o.o., OIB 94496616571</derivirana_varijabla>
  </DomainObject.Predmet.ProtustrankaFormatedOIB>
  <DomainObject.Predmet.ProtustrankaFormatedWithAdress>
    <izvorni_sadrzaj> IPSILON d.o.o., Maksimirska 30, 10000 Zagreb</izvorni_sadrzaj>
    <derivirana_varijabla naziv="DomainObject.Predmet.ProtustrankaFormatedWithAdress_1"> IPSILON d.o.o., Maksimirska 30, 10000 Zagreb</derivirana_varijabla>
  </DomainObject.Predmet.ProtustrankaFormatedWithAdress>
  <DomainObject.Predmet.ProtustrankaFormatedWithAdressOIB>
    <izvorni_sadrzaj> IPSILON d.o.o., OIB 94496616571, Maksimirska 30, 10000 Zagreb</izvorni_sadrzaj>
    <derivirana_varijabla naziv="DomainObject.Predmet.ProtustrankaFormatedWithAdressOIB_1"> IPSILON d.o.o., OIB 94496616571, Maksimirska 30, 10000 Zagreb</derivirana_varijabla>
  </DomainObject.Predmet.ProtustrankaFormatedWithAdressOIB>
  <DomainObject.Predmet.ProtustrankaWithAdress>
    <izvorni_sadrzaj>IPSILON d.o.o. Maksimirska 30, 10000 Zagreb</izvorni_sadrzaj>
    <derivirana_varijabla naziv="DomainObject.Predmet.ProtustrankaWithAdress_1">IPSILON d.o.o. Maksimirska 30, 10000 Zagreb</derivirana_varijabla>
  </DomainObject.Predmet.ProtustrankaWithAdress>
  <DomainObject.Predmet.ProtustrankaWithAdressOIB>
    <izvorni_sadrzaj>IPSILON d.o.o., OIB 94496616571, Maksimirska 30, 10000 Zagreb</izvorni_sadrzaj>
    <derivirana_varijabla naziv="DomainObject.Predmet.ProtustrankaWithAdressOIB_1">IPSILON d.o.o., OIB 94496616571, Maksimirska 30, 10000 Zagreb</derivirana_varijabla>
  </DomainObject.Predmet.ProtustrankaWithAdressOIB>
  <DomainObject.Predmet.ProtustrankaNazivFormated>
    <izvorni_sadrzaj>IPSILON d.o.o.</izvorni_sadrzaj>
    <derivirana_varijabla naziv="DomainObject.Predmet.ProtustrankaNazivFormated_1">IPSILON d.o.o.</derivirana_varijabla>
  </DomainObject.Predmet.ProtustrankaNazivFormated>
  <DomainObject.Predmet.ProtustrankaNazivFormatedOIB>
    <izvorni_sadrzaj>IPSILON d.o.o., OIB 94496616571</izvorni_sadrzaj>
    <derivirana_varijabla naziv="DomainObject.Predmet.ProtustrankaNazivFormatedOIB_1">IPSILON d.o.o., OIB 94496616571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IPSILON d.o.o.</item>
    </izvorni_sadrzaj>
    <derivirana_varijabla naziv="DomainObject.Predmet.ProtuStrankaListFormated_1">
      <item>IPSILON d.o.o.</item>
    </derivirana_varijabla>
  </DomainObject.Predmet.ProtuStrankaListFormated>
  <DomainObject.Predmet.ProtuStrankaListFormatedOIB>
    <izvorni_sadrzaj>
      <item>IPSILON d.o.o., OIB 94496616571</item>
    </izvorni_sadrzaj>
    <derivirana_varijabla naziv="DomainObject.Predmet.ProtuStrankaListFormatedOIB_1">
      <item>IPSILON d.o.o., OIB 94496616571</item>
    </derivirana_varijabla>
  </DomainObject.Predmet.ProtuStrankaListFormatedOIB>
  <DomainObject.Predmet.ProtuStrankaListFormatedWithAdress>
    <izvorni_sadrzaj>
      <item>IPSILON d.o.o., Maksimirska 30, 10000 Zagreb</item>
    </izvorni_sadrzaj>
    <derivirana_varijabla naziv="DomainObject.Predmet.ProtuStrankaListFormatedWithAdress_1">
      <item>IPSILON d.o.o., Maksimirska 30, 10000 Zagreb</item>
    </derivirana_varijabla>
  </DomainObject.Predmet.ProtuStrankaListFormatedWithAdress>
  <DomainObject.Predmet.ProtuStrankaListFormatedWithAdressOIB>
    <izvorni_sadrzaj>
      <item>IPSILON d.o.o., OIB 94496616571, Maksimirska 30, 10000 Zagreb</item>
    </izvorni_sadrzaj>
    <derivirana_varijabla naziv="DomainObject.Predmet.ProtuStrankaListFormatedWithAdressOIB_1">
      <item>IPSILON d.o.o., OIB 94496616571, Maksimirska 30, 10000 Zagreb</item>
    </derivirana_varijabla>
  </DomainObject.Predmet.ProtuStrankaListFormatedWithAdressOIB>
  <DomainObject.Predmet.ProtuStrankaListNazivFormated>
    <izvorni_sadrzaj>
      <item>IPSILON d.o.o.</item>
    </izvorni_sadrzaj>
    <derivirana_varijabla naziv="DomainObject.Predmet.ProtuStrankaListNazivFormated_1">
      <item>IPSILON d.o.o.</item>
    </derivirana_varijabla>
  </DomainObject.Predmet.ProtuStrankaListNazivFormated>
  <DomainObject.Predmet.ProtuStrankaListNazivFormatedOIB>
    <izvorni_sadrzaj>
      <item>IPSILON d.o.o., OIB 94496616571</item>
    </izvorni_sadrzaj>
    <derivirana_varijabla naziv="DomainObject.Predmet.ProtuStrankaListNazivFormatedOIB_1">
      <item>IPSILON d.o.o., OIB 94496616571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St-393/2018-3</izvorni_sadrzaj>
    <derivirana_varijabla naziv="DomainObject.PoslovniBrojDokumenta_1">St-393/2018-3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IPSILON d.o.o.</izvorni_sadrzaj>
    <derivirana_varijabla naziv="DomainObject.Predmet.ProtustrankaIDrugi_1">IPSILON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IPSILON d.o.o., OIB 94496616571, Maksimirska 30, 10000 Zagreb</izvorni_sadrzaj>
    <derivirana_varijabla naziv="DomainObject.Predmet.ProtustrankaIDrugiAdressOIB_1">IPSILON d.o.o., OIB 94496616571, Maksimirska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IPSILON d.o.o.</item>
      <item>FINA Regionalni centar Zagreb</item>
    </izvorni_sadrzaj>
    <derivirana_varijabla naziv="DomainObject.Predmet.SudioniciListNaziv_1">
      <item>IPSILON d.o.o.</item>
      <item>FINA Regionalni centar Zagreb</item>
    </derivirana_varijabla>
  </DomainObject.Predmet.SudioniciListNaziv>
  <DomainObject.Predmet.SudioniciListAdressOIB>
    <izvorni_sadrzaj>
      <item>IPSILON d.o.o., OIB 94496616571, Maksimirska 30,10000 Zagreb</item>
      <item>FINA Regionalni centar Zagreb, OIB 85821130368, Trg svibanjskih žrtava 1995. br. 1,10000 Zagreb</item>
    </izvorni_sadrzaj>
    <derivirana_varijabla naziv="DomainObject.Predmet.SudioniciListAdressOIB_1">
      <item>IPSILON d.o.o., OIB 94496616571, Maksimirska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94496616571</item>
      <item>, OIB 85821130368</item>
    </izvorni_sadrzaj>
    <derivirana_varijabla naziv="DomainObject.Predmet.SudioniciListNazivOIB_1">
      <item>, OIB 94496616571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36D4A-3FA3-4AC5-A533-D10FDD1EA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2160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2018-04-17T10:26:00Z</dcterms:created>
  <dc:creator>Snježana Andrijanić</dc:creator>
  <cp:lastModifiedBy>Snježana Andrijanić</cp:lastModifiedBy>
  <cp:lastPrinted>2018-04-17T10:26:00Z</cp:lastPrinted>
  <dcterms:modified xmlns:xsi="http://www.w3.org/2001/XMLSchema-instance" xsi:type="dcterms:W3CDTF">2018-05-17T12:35:00Z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St-393/2018-3 / Odluka - Oglas (St-393-18.docx)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