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65DEE" w:rsidR="00465DEE" w:rsidRPr="00465DEE">
        <w:tc>
          <w:tcPr>
            <w:tcW w:type="dxa" w:w="2985"/>
            <w:hideMark/>
          </w:tcPr>
          <w:p w:rsidRDefault="00465DEE" w:rsidP="00465DEE" w:rsidR="00465DEE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465DE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65DEE" w:rsidP="00465DEE" w:rsidR="00465DEE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65D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465DEE" w:rsidP="00465DEE" w:rsidR="00465DEE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65D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465DEE" w:rsidP="00465DEE" w:rsidR="00465DEE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65D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e51c675" w14:paraId="e51c675" w:rsidRDefault="00465DEE" w:rsidP="00465DEE" w:rsidR="00465DEE" w:rsidRPr="00465DEE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5DEE" w:rsidR="00465DEE" w:rsidRPr="00465DEE">
        <w:trPr>
          <w:jc w:val="right"/>
        </w:trPr>
        <w:tc>
          <w:tcPr>
            <w:tcW w:type="dxa" w:w="4320"/>
            <w:hideMark/>
          </w:tcPr>
          <w:p w:rsidRDefault="00465DEE" w:rsidP="00465DEE" w:rsidR="00465DEE" w:rsidRPr="00465D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St-76/16-193</w:t>
            </w:r>
          </w:p>
        </w:tc>
      </w:tr>
    </w:tbl>
    <w:p w:rsidRDefault="00465DEE" w:rsidP="00465DEE" w:rsidR="00465DEE" w:rsidRPr="00465DE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465DEE" w:rsidP="00465DEE" w:rsidR="00465DEE" w:rsidRPr="00465DE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465DEE" w:rsidP="00465DEE" w:rsidR="00465DEE" w:rsidRPr="00465DE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465DEE" w:rsidP="00465DEE" w:rsidR="00465DEE" w:rsidRPr="00465DE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465DEE">
        <w:rPr>
          <w:rFonts w:cs="Times New Roman" w:eastAsia="Calibri" w:hAnsi="Times New Roman" w:ascii="Times New Roman"/>
          <w:sz w:val="24"/>
          <w:szCs w:val="24"/>
        </w:rPr>
        <w:t>Trgovački sud u Varaždinu, po sucu toga suda Kseniji Flack-Makitan, u stečajnom postupku koji se vodi nad stečajnim dužnikom A.B.M. d.o.o. u stečaju, Koprivnica, Florijanski trg 8, OIB: 01709786550, nakon održane elektroničke javne dra</w:t>
      </w:r>
      <w:r>
        <w:rPr>
          <w:rFonts w:cs="Times New Roman" w:eastAsia="Calibri" w:hAnsi="Times New Roman" w:ascii="Times New Roman"/>
          <w:sz w:val="24"/>
          <w:szCs w:val="24"/>
        </w:rPr>
        <w:t>žbe kod Financijske agencije, 26</w:t>
      </w:r>
      <w:r w:rsidRPr="00465DEE">
        <w:rPr>
          <w:rFonts w:cs="Times New Roman" w:eastAsia="Calibri" w:hAnsi="Times New Roman" w:ascii="Times New Roman"/>
          <w:sz w:val="24"/>
          <w:szCs w:val="24"/>
        </w:rPr>
        <w:t>. listopada 2018. donosi sljedeći</w:t>
      </w:r>
    </w:p>
    <w:p w:rsidRDefault="006B4E6E" w:rsidP="006B4E6E" w:rsidR="006B4E6E" w:rsidRPr="006B4E6E">
      <w:pPr>
        <w:rPr>
          <w:rFonts w:cs="Times New Roman" w:hAnsi="Times New Roman" w:ascii="Times New Roman"/>
          <w:sz w:val="24"/>
          <w:szCs w:val="24"/>
        </w:rPr>
      </w:pPr>
    </w:p>
    <w:p w:rsidRDefault="006B4E6E" w:rsidP="00465DEE" w:rsidR="006B4E6E" w:rsidRPr="006B4E6E">
      <w:pPr>
        <w:jc w:val="center"/>
        <w:rPr>
          <w:rFonts w:cs="Times New Roman" w:hAnsi="Times New Roman" w:ascii="Times New Roman"/>
          <w:sz w:val="24"/>
          <w:szCs w:val="24"/>
        </w:rPr>
      </w:pPr>
      <w:r w:rsidRPr="006B4E6E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6B4E6E" w:rsidP="00465DEE" w:rsidR="006B4E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B4E6E">
        <w:rPr>
          <w:rFonts w:cs="Times New Roman" w:hAnsi="Times New Roman" w:ascii="Times New Roman"/>
          <w:sz w:val="24"/>
          <w:szCs w:val="24"/>
        </w:rPr>
        <w:t>I.</w:t>
      </w:r>
      <w:r w:rsidRPr="006B4E6E">
        <w:rPr>
          <w:rFonts w:cs="Times New Roman" w:hAnsi="Times New Roman" w:ascii="Times New Roman"/>
          <w:sz w:val="24"/>
          <w:szCs w:val="24"/>
        </w:rPr>
        <w:tab/>
        <w:t>Na temelju rješenja o dosudi ovoga suda od 16. kolovoza 2</w:t>
      </w:r>
      <w:r>
        <w:rPr>
          <w:rFonts w:cs="Times New Roman" w:hAnsi="Times New Roman" w:ascii="Times New Roman"/>
          <w:sz w:val="24"/>
          <w:szCs w:val="24"/>
        </w:rPr>
        <w:t>018., poslovni broj St-76/16-133</w:t>
      </w:r>
      <w:r w:rsidRPr="006B4E6E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stečajnog dužnika A.B.M. d.o.o. u stečaju, Koprivnica, Florijanski trg 8, OIB: 01709786550 i to:</w:t>
      </w:r>
    </w:p>
    <w:p w:rsidRDefault="006B4E6E" w:rsidP="00465DEE" w:rsidR="006B4E6E" w:rsidRPr="006B4E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B4E6E">
        <w:rPr>
          <w:rFonts w:cs="Times New Roman" w:hAnsi="Times New Roman" w:ascii="Times New Roman"/>
          <w:sz w:val="24"/>
          <w:szCs w:val="24"/>
        </w:rPr>
        <w:t>1. čkbr. 831 kuća i dvor na Florijanskom trgu, površine 516 m</w:t>
      </w:r>
      <w:r w:rsidRPr="00465DE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B4E6E">
        <w:rPr>
          <w:rFonts w:cs="Times New Roman" w:hAnsi="Times New Roman" w:ascii="Times New Roman"/>
          <w:sz w:val="24"/>
          <w:szCs w:val="24"/>
        </w:rPr>
        <w:t xml:space="preserve"> i čkbr. 832 zgrada i dvor na Florijanskom trgu, površine 549 m</w:t>
      </w:r>
      <w:r w:rsidRPr="00465DE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B4E6E">
        <w:rPr>
          <w:rFonts w:cs="Times New Roman" w:hAnsi="Times New Roman" w:ascii="Times New Roman"/>
          <w:sz w:val="24"/>
          <w:szCs w:val="24"/>
        </w:rPr>
        <w:t>, ukupne površine 1065 m</w:t>
      </w:r>
      <w:r w:rsidRPr="00465DE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B4E6E">
        <w:rPr>
          <w:rFonts w:cs="Times New Roman" w:hAnsi="Times New Roman" w:ascii="Times New Roman"/>
          <w:sz w:val="24"/>
          <w:szCs w:val="24"/>
        </w:rPr>
        <w:t>, upisane u z.k.ul.</w:t>
      </w:r>
      <w:r w:rsidR="00465DEE">
        <w:rPr>
          <w:rFonts w:cs="Times New Roman" w:hAnsi="Times New Roman" w:ascii="Times New Roman"/>
          <w:sz w:val="24"/>
          <w:szCs w:val="24"/>
        </w:rPr>
        <w:t xml:space="preserve"> </w:t>
      </w:r>
      <w:r w:rsidRPr="006B4E6E">
        <w:rPr>
          <w:rFonts w:cs="Times New Roman" w:hAnsi="Times New Roman" w:ascii="Times New Roman"/>
          <w:sz w:val="24"/>
          <w:szCs w:val="24"/>
        </w:rPr>
        <w:t xml:space="preserve">br. 968, k.o. Koprivnica, 1. vlasnički dio: 1/1, upisana kod Zemljišno-knjižnog odjela Koprivnica, kod Općinskog suda u Koprivnici, u korist kupca </w:t>
      </w:r>
      <w:r w:rsidR="00465DEE">
        <w:rPr>
          <w:rFonts w:cs="Times New Roman" w:hAnsi="Times New Roman" w:ascii="Times New Roman"/>
          <w:sz w:val="24"/>
          <w:szCs w:val="24"/>
        </w:rPr>
        <w:t>BINEKO d.o.o., Koprivnica, J. Vargovića 1 I, OIB: 10952404284</w:t>
      </w:r>
      <w:r w:rsidRPr="006B4E6E">
        <w:rPr>
          <w:rFonts w:cs="Times New Roman" w:hAnsi="Times New Roman" w:ascii="Times New Roman"/>
          <w:sz w:val="24"/>
          <w:szCs w:val="24"/>
        </w:rPr>
        <w:t>.</w:t>
      </w:r>
    </w:p>
    <w:p w:rsidRDefault="006B4E6E" w:rsidP="00465DEE" w:rsidR="006B4E6E" w:rsidRPr="006B4E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B4E6E">
        <w:rPr>
          <w:rFonts w:cs="Times New Roman" w:hAnsi="Times New Roman" w:ascii="Times New Roman"/>
          <w:sz w:val="24"/>
          <w:szCs w:val="24"/>
        </w:rPr>
        <w:t>II.</w:t>
      </w:r>
      <w:r w:rsidRPr="006B4E6E">
        <w:rPr>
          <w:rFonts w:cs="Times New Roman" w:hAnsi="Times New Roman" w:ascii="Times New Roman"/>
          <w:sz w:val="24"/>
          <w:szCs w:val="24"/>
        </w:rPr>
        <w:tab/>
        <w:t xml:space="preserve">Potvrđuje se da je kupac </w:t>
      </w:r>
      <w:r w:rsidR="00465DEE">
        <w:rPr>
          <w:rFonts w:cs="Times New Roman" w:hAnsi="Times New Roman" w:ascii="Times New Roman"/>
          <w:sz w:val="24"/>
          <w:szCs w:val="24"/>
        </w:rPr>
        <w:t>BINEKO d.o.o., Koprivnica, J. Vargovića 1 I, OIB: 10952404284</w:t>
      </w:r>
      <w:r w:rsidRPr="006B4E6E">
        <w:rPr>
          <w:rFonts w:cs="Times New Roman" w:hAnsi="Times New Roman" w:ascii="Times New Roman"/>
          <w:sz w:val="24"/>
          <w:szCs w:val="24"/>
        </w:rPr>
        <w:t xml:space="preserve">, uplatio u cijelosti kupovninu za nekretnine navedene u toč. I. izreke ovog </w:t>
      </w:r>
      <w:r>
        <w:rPr>
          <w:rFonts w:cs="Times New Roman" w:hAnsi="Times New Roman" w:ascii="Times New Roman"/>
          <w:sz w:val="24"/>
          <w:szCs w:val="24"/>
        </w:rPr>
        <w:t xml:space="preserve">zaključka u iznosu od </w:t>
      </w:r>
      <w:r w:rsidR="00D350E2">
        <w:rPr>
          <w:rFonts w:cs="Times New Roman" w:hAnsi="Times New Roman" w:ascii="Times New Roman"/>
          <w:sz w:val="24"/>
          <w:szCs w:val="24"/>
        </w:rPr>
        <w:t xml:space="preserve">499.808,56 </w:t>
      </w:r>
      <w:r w:rsidRPr="006B4E6E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B4E6E" w:rsidP="00465DEE" w:rsidR="006B4E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B4E6E">
        <w:rPr>
          <w:rFonts w:cs="Times New Roman" w:hAnsi="Times New Roman" w:ascii="Times New Roman"/>
          <w:sz w:val="24"/>
          <w:szCs w:val="24"/>
        </w:rPr>
        <w:t>III.</w:t>
      </w:r>
      <w:r w:rsidRPr="006B4E6E">
        <w:rPr>
          <w:rFonts w:cs="Times New Roman" w:hAnsi="Times New Roman" w:ascii="Times New Roman"/>
          <w:sz w:val="24"/>
          <w:szCs w:val="24"/>
        </w:rPr>
        <w:tab/>
        <w:t xml:space="preserve">Nalaže se Zemljišno-knjižnoj službi Općinskog suda </w:t>
      </w:r>
      <w:r w:rsidR="00465DEE">
        <w:rPr>
          <w:rFonts w:cs="Times New Roman" w:hAnsi="Times New Roman" w:ascii="Times New Roman"/>
          <w:sz w:val="24"/>
          <w:szCs w:val="24"/>
        </w:rPr>
        <w:t>u  Koprivnici, Zemljišno-knjižnom</w:t>
      </w:r>
      <w:r w:rsidRPr="006B4E6E">
        <w:rPr>
          <w:rFonts w:cs="Times New Roman" w:hAnsi="Times New Roman" w:ascii="Times New Roman"/>
          <w:sz w:val="24"/>
          <w:szCs w:val="24"/>
        </w:rPr>
        <w:t xml:space="preserve"> odjel</w:t>
      </w:r>
      <w:r w:rsidR="00465DEE">
        <w:rPr>
          <w:rFonts w:cs="Times New Roman" w:hAnsi="Times New Roman" w:ascii="Times New Roman"/>
          <w:sz w:val="24"/>
          <w:szCs w:val="24"/>
        </w:rPr>
        <w:t>u</w:t>
      </w:r>
      <w:r w:rsidRPr="006B4E6E">
        <w:rPr>
          <w:rFonts w:cs="Times New Roman" w:hAnsi="Times New Roman" w:ascii="Times New Roman"/>
          <w:sz w:val="24"/>
          <w:szCs w:val="24"/>
        </w:rPr>
        <w:t>, da izvrši upis prava vlasništva na navedenim nekretninama iz točke I. ovog zaključka, kao i da na istim nekretninama izvrši upis brisanja svih zabilježbi i svih upisanih založnih prava i tereta i to:</w:t>
      </w:r>
    </w:p>
    <w:p w:rsidRDefault="00660B7B" w:rsidP="00465DEE" w:rsidR="00660B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660B7B">
        <w:rPr>
          <w:rFonts w:cs="Times New Roman" w:hAnsi="Times New Roman" w:ascii="Times New Roman"/>
          <w:sz w:val="24"/>
          <w:szCs w:val="24"/>
        </w:rPr>
        <w:t>Zaprimljeno 23.02.2015.g. pod brojem Z-1263/2015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60B7B" w:rsidP="00465DEE" w:rsidR="00660B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660B7B">
        <w:rPr>
          <w:rFonts w:cs="Times New Roman" w:hAnsi="Times New Roman" w:ascii="Times New Roman"/>
          <w:sz w:val="24"/>
          <w:szCs w:val="24"/>
        </w:rPr>
        <w:t>Zaprimljeno 28.08.2017.g. pod brojem Z-7105/2017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60B7B" w:rsidP="00465DEE" w:rsidR="00660B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660B7B">
        <w:rPr>
          <w:rFonts w:cs="Times New Roman" w:hAnsi="Times New Roman" w:ascii="Times New Roman"/>
          <w:sz w:val="24"/>
          <w:szCs w:val="24"/>
        </w:rPr>
        <w:t>Zaprimljeno 24.08.2018.g. pod brojem Z-8545/2018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60B7B" w:rsidP="00465DEE" w:rsidR="00660B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660B7B">
        <w:rPr>
          <w:rFonts w:cs="Times New Roman" w:hAnsi="Times New Roman" w:ascii="Times New Roman"/>
          <w:sz w:val="24"/>
          <w:szCs w:val="24"/>
        </w:rPr>
        <w:t>Zaprimljeno 13.06.2011.g. pod brojem Z-2880/2011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60B7B" w:rsidP="00465DEE" w:rsidR="00660B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660B7B">
        <w:rPr>
          <w:rFonts w:cs="Times New Roman" w:hAnsi="Times New Roman" w:ascii="Times New Roman"/>
          <w:sz w:val="24"/>
          <w:szCs w:val="24"/>
        </w:rPr>
        <w:t>Zaprimljeno 13.06.2011.g. pod brojem Z-2880/2011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60B7B" w:rsidP="00465DEE" w:rsidR="00660B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660B7B">
        <w:rPr>
          <w:rFonts w:cs="Times New Roman" w:hAnsi="Times New Roman" w:ascii="Times New Roman"/>
          <w:sz w:val="24"/>
          <w:szCs w:val="24"/>
        </w:rPr>
        <w:t>Zaprimljeno 30.06.2011.g. pod brojem Z-3270/2011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660B7B" w:rsidP="00465DEE" w:rsidR="00660B7B" w:rsidRPr="00660B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660B7B">
        <w:rPr>
          <w:rFonts w:cs="Times New Roman" w:hAnsi="Times New Roman" w:ascii="Times New Roman"/>
          <w:sz w:val="24"/>
          <w:szCs w:val="24"/>
        </w:rPr>
        <w:t>Zaprimljeno 13.06.2011.g. pod brojem Z-2880/2011</w:t>
      </w:r>
    </w:p>
    <w:p w:rsidRDefault="00F94CDB" w:rsidP="00465DEE" w:rsidR="00660B7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94CDB">
        <w:rPr>
          <w:rFonts w:cs="Times New Roman" w:hAnsi="Times New Roman" w:ascii="Times New Roman"/>
          <w:sz w:val="24"/>
          <w:szCs w:val="24"/>
        </w:rPr>
        <w:t>Zaprimljeno 13.06.2011.g. pod brojem Z-2880/2011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94CDB" w:rsidP="00465DEE" w:rsidR="00F94C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94CDB">
        <w:rPr>
          <w:rFonts w:cs="Times New Roman" w:hAnsi="Times New Roman" w:ascii="Times New Roman"/>
          <w:sz w:val="24"/>
          <w:szCs w:val="24"/>
        </w:rPr>
        <w:t>Zaprimljeno 30.06.2011.g. pod brojem Z-3270/2011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94CDB" w:rsidP="00465DEE" w:rsidR="00F94C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94CDB">
        <w:rPr>
          <w:rFonts w:cs="Times New Roman" w:hAnsi="Times New Roman" w:ascii="Times New Roman"/>
          <w:sz w:val="24"/>
          <w:szCs w:val="24"/>
        </w:rPr>
        <w:t>Zaprimljeno 07.02.2013.g. pod brojem Z-1074/2013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94CDB" w:rsidP="00465DEE" w:rsidR="00F94C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F94CDB">
        <w:rPr>
          <w:rFonts w:cs="Times New Roman" w:hAnsi="Times New Roman" w:ascii="Times New Roman"/>
          <w:sz w:val="24"/>
          <w:szCs w:val="24"/>
        </w:rPr>
        <w:t>Zaprimljeno 07.02.2013.g. pod brojem Z-1074/2013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94CDB" w:rsidP="00465DEE" w:rsidR="00F94CD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B17F42" w:rsidRPr="00B17F42">
        <w:rPr>
          <w:rFonts w:cs="Times New Roman" w:hAnsi="Times New Roman" w:ascii="Times New Roman"/>
          <w:sz w:val="24"/>
          <w:szCs w:val="24"/>
        </w:rPr>
        <w:t>Zaprimljeno 07.02.2013.g. pod brojem Z-1074/2013</w:t>
      </w:r>
      <w:r w:rsidR="00B17F42">
        <w:rPr>
          <w:rFonts w:cs="Times New Roman" w:hAnsi="Times New Roman" w:ascii="Times New Roman"/>
          <w:sz w:val="24"/>
          <w:szCs w:val="24"/>
        </w:rPr>
        <w:t>,</w:t>
      </w:r>
    </w:p>
    <w:p w:rsidRDefault="00B17F42" w:rsidP="006B4E6E" w:rsidR="00B17F42" w:rsidRPr="006B4E6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17F42">
        <w:rPr>
          <w:rFonts w:cs="Times New Roman" w:hAnsi="Times New Roman" w:ascii="Times New Roman"/>
          <w:sz w:val="24"/>
          <w:szCs w:val="24"/>
        </w:rPr>
        <w:t>Zaprimljeno 07.02.2013.g. pod brojem Z-1074/2013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6B4E6E" w:rsidP="00465DEE" w:rsidR="006B4E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4E6E">
        <w:rPr>
          <w:rFonts w:cs="Times New Roman" w:hAnsi="Times New Roman" w:ascii="Times New Roman"/>
          <w:sz w:val="24"/>
          <w:szCs w:val="24"/>
        </w:rPr>
        <w:lastRenderedPageBreak/>
        <w:t>IV.</w:t>
      </w:r>
      <w:r w:rsidRPr="006B4E6E">
        <w:rPr>
          <w:rFonts w:cs="Times New Roman" w:hAnsi="Times New Roman" w:ascii="Times New Roman"/>
          <w:sz w:val="24"/>
          <w:szCs w:val="24"/>
        </w:rPr>
        <w:tab/>
        <w:t>Nalaže se stečajnom upravitelju da izvrši primopredaju kupljene imovine, te da nakon predaje u posjed o tome pismeno izvijesti sud.</w:t>
      </w:r>
    </w:p>
    <w:p w:rsidRDefault="00465DEE" w:rsidP="00465DEE" w:rsidR="00465D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5DEE" w:rsidP="00465DEE" w:rsidR="00465DEE" w:rsidRPr="006B4E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4E6E" w:rsidP="00465DEE" w:rsidR="00465D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4E6E">
        <w:rPr>
          <w:rFonts w:cs="Times New Roman" w:hAnsi="Times New Roman" w:ascii="Times New Roman"/>
          <w:sz w:val="24"/>
          <w:szCs w:val="24"/>
        </w:rPr>
        <w:t>Obrazloženje</w:t>
      </w:r>
    </w:p>
    <w:p w:rsidRDefault="00465DEE" w:rsidP="00465DEE" w:rsidR="00465D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5DEE" w:rsidP="00465DEE" w:rsidR="00465DEE" w:rsidRPr="006B4E6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B4E6E" w:rsidP="00465DEE" w:rsidR="006B4E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4E6E">
        <w:rPr>
          <w:rFonts w:cs="Times New Roman" w:hAnsi="Times New Roman" w:ascii="Times New Roman"/>
          <w:sz w:val="24"/>
          <w:szCs w:val="24"/>
        </w:rPr>
        <w:tab/>
        <w:t>Ovaj sud je donio rješenje o dosudi 16. kolovoza 2</w:t>
      </w:r>
      <w:r w:rsidR="00B17F42">
        <w:rPr>
          <w:rFonts w:cs="Times New Roman" w:hAnsi="Times New Roman" w:ascii="Times New Roman"/>
          <w:sz w:val="24"/>
          <w:szCs w:val="24"/>
        </w:rPr>
        <w:t>018., poslovni broj St-76/16-133</w:t>
      </w:r>
      <w:r w:rsidRPr="006B4E6E">
        <w:rPr>
          <w:rFonts w:cs="Times New Roman" w:hAnsi="Times New Roman" w:ascii="Times New Roman"/>
          <w:sz w:val="24"/>
          <w:szCs w:val="24"/>
        </w:rPr>
        <w:t xml:space="preserve">, kojim je dosuđena nekretnina iz toč. I. izreke ovog zaključka kupcu BINEKO d.o.o., Koprivnica, J. Vargovića 1 I, te je isti pozvan na uplatu preostale kupovnine u iznosu od </w:t>
      </w:r>
      <w:r w:rsidR="00B17F42">
        <w:rPr>
          <w:rFonts w:cs="Times New Roman" w:hAnsi="Times New Roman" w:ascii="Times New Roman"/>
          <w:sz w:val="24"/>
          <w:szCs w:val="24"/>
        </w:rPr>
        <w:t>399.808,56</w:t>
      </w:r>
      <w:r w:rsidRPr="006B4E6E">
        <w:rPr>
          <w:rFonts w:cs="Times New Roman" w:hAnsi="Times New Roman" w:ascii="Times New Roman"/>
          <w:sz w:val="24"/>
          <w:szCs w:val="24"/>
        </w:rPr>
        <w:t xml:space="preserve"> kn, jer je prije provođenja elektroničke javne dražbe </w:t>
      </w:r>
      <w:r w:rsidR="00B17F42">
        <w:rPr>
          <w:rFonts w:cs="Times New Roman" w:hAnsi="Times New Roman" w:ascii="Times New Roman"/>
          <w:sz w:val="24"/>
          <w:szCs w:val="24"/>
        </w:rPr>
        <w:t>uplatio jamčevinu u iznosu od 100</w:t>
      </w:r>
      <w:r w:rsidRPr="006B4E6E">
        <w:rPr>
          <w:rFonts w:cs="Times New Roman" w:hAnsi="Times New Roman" w:ascii="Times New Roman"/>
          <w:sz w:val="24"/>
          <w:szCs w:val="24"/>
        </w:rPr>
        <w:t>.000,00 kn, pa je dakle s osnova ku</w:t>
      </w:r>
      <w:r w:rsidR="00B17F42">
        <w:rPr>
          <w:rFonts w:cs="Times New Roman" w:hAnsi="Times New Roman" w:ascii="Times New Roman"/>
          <w:sz w:val="24"/>
          <w:szCs w:val="24"/>
        </w:rPr>
        <w:t>povnine kupac uplatio 499.808,56</w:t>
      </w:r>
      <w:r w:rsidRPr="006B4E6E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465DEE" w:rsidP="00465DEE" w:rsidR="00465DEE" w:rsidRPr="006B4E6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4E6E" w:rsidP="00465DEE" w:rsidR="006B4E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B4E6E">
        <w:rPr>
          <w:rFonts w:cs="Times New Roman" w:hAnsi="Times New Roman" w:ascii="Times New Roman"/>
          <w:sz w:val="24"/>
          <w:szCs w:val="24"/>
        </w:rPr>
        <w:tab/>
        <w:t xml:space="preserve">S obzirom na uplaćenu kupovninu od strane kupca, o čemu je ovaj sud izvijestila Financijska agencija </w:t>
      </w:r>
      <w:r w:rsidR="004B2B80">
        <w:rPr>
          <w:rFonts w:cs="Times New Roman" w:hAnsi="Times New Roman" w:ascii="Times New Roman"/>
          <w:sz w:val="24"/>
          <w:szCs w:val="24"/>
        </w:rPr>
        <w:t xml:space="preserve">25. </w:t>
      </w:r>
      <w:r w:rsidRPr="006B4E6E">
        <w:rPr>
          <w:rFonts w:cs="Times New Roman" w:hAnsi="Times New Roman" w:ascii="Times New Roman"/>
          <w:sz w:val="24"/>
          <w:szCs w:val="24"/>
        </w:rPr>
        <w:t xml:space="preserve"> listopada 2018.</w:t>
      </w:r>
      <w:r w:rsidR="00465DEE">
        <w:rPr>
          <w:rFonts w:cs="Times New Roman" w:hAnsi="Times New Roman" w:ascii="Times New Roman"/>
          <w:sz w:val="24"/>
          <w:szCs w:val="24"/>
        </w:rPr>
        <w:t>,</w:t>
      </w:r>
      <w:r w:rsidRPr="006B4E6E">
        <w:rPr>
          <w:rFonts w:cs="Times New Roman" w:hAnsi="Times New Roman" w:ascii="Times New Roman"/>
          <w:sz w:val="24"/>
          <w:szCs w:val="24"/>
        </w:rPr>
        <w:t xml:space="preserve"> valjal</w:t>
      </w:r>
      <w:r w:rsidR="00465DEE">
        <w:rPr>
          <w:rFonts w:cs="Times New Roman" w:hAnsi="Times New Roman" w:ascii="Times New Roman"/>
          <w:sz w:val="24"/>
          <w:szCs w:val="24"/>
        </w:rPr>
        <w:t xml:space="preserve">o je primjenom čl. 108. i 126. </w:t>
      </w:r>
      <w:r w:rsidRPr="006B4E6E">
        <w:rPr>
          <w:rFonts w:cs="Times New Roman" w:hAnsi="Times New Roman" w:ascii="Times New Roman"/>
          <w:sz w:val="24"/>
          <w:szCs w:val="24"/>
        </w:rPr>
        <w:t>Ovršnog zakona (Nar</w:t>
      </w:r>
      <w:r w:rsidR="00465DEE">
        <w:rPr>
          <w:rFonts w:cs="Times New Roman" w:hAnsi="Times New Roman" w:ascii="Times New Roman"/>
          <w:sz w:val="24"/>
          <w:szCs w:val="24"/>
        </w:rPr>
        <w:t xml:space="preserve">odne novine br. 121/12, 25/13, </w:t>
      </w:r>
      <w:r w:rsidRPr="006B4E6E">
        <w:rPr>
          <w:rFonts w:cs="Times New Roman" w:hAnsi="Times New Roman" w:ascii="Times New Roman"/>
          <w:sz w:val="24"/>
          <w:szCs w:val="24"/>
        </w:rPr>
        <w:t>93/14, 73/17) odlučiti kao u izreci ovog zaključka.</w:t>
      </w:r>
    </w:p>
    <w:p w:rsidRDefault="00465DEE" w:rsidP="00465DEE" w:rsidR="00465DEE" w:rsidRPr="006B4E6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65DEE" w:rsidP="00465DEE" w:rsidR="00465DEE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26. listopada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465DEE" w:rsidP="00465DEE" w:rsidR="00465DE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465DEE" w:rsidP="00465DEE" w:rsidR="00465DE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465DEE" w:rsidP="00465DEE" w:rsidR="00465DE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465DEE" w:rsidP="00465DEE" w:rsidR="00465DE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465DEE" w:rsidP="00465DEE" w:rsidR="00465DEE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465DEE" w:rsidP="00465DEE" w:rsidR="00465DEE" w:rsidRPr="002C7D6E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465DEE" w:rsidP="006B4E6E" w:rsidR="00465DEE">
      <w:pPr>
        <w:rPr>
          <w:rFonts w:cs="Times New Roman" w:hAnsi="Times New Roman" w:ascii="Times New Roman"/>
          <w:sz w:val="24"/>
          <w:szCs w:val="24"/>
        </w:rPr>
      </w:pPr>
    </w:p>
    <w:p w:rsidRDefault="00465DEE" w:rsidP="006B4E6E" w:rsidR="00465DEE" w:rsidRPr="006B4E6E">
      <w:pPr>
        <w:rPr>
          <w:rFonts w:cs="Times New Roman" w:hAnsi="Times New Roman" w:ascii="Times New Roman"/>
          <w:sz w:val="24"/>
          <w:szCs w:val="24"/>
        </w:rPr>
      </w:pPr>
    </w:p>
    <w:p w:rsidRDefault="00465DEE" w:rsidP="00465DEE" w:rsidR="00465DEE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65DEE" w:rsidP="00465DEE" w:rsidR="00465D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465DEE" w:rsidP="00465DEE" w:rsidR="00465D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5DEE" w:rsidP="00465DEE" w:rsidR="00465D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5DEE" w:rsidP="00465DEE" w:rsidR="00465D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465DEE" w:rsidP="00465DEE" w:rsidR="00465DE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65DEE" w:rsidP="00465DEE" w:rsidR="00465DE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Koprivnici, Zemljišno-knjižni odjel Koprivnica, Hrvatske državnosti 5, sa pravomoćnim rješenjem o dosudi, </w:t>
      </w:r>
    </w:p>
    <w:p w:rsidRDefault="00465DEE" w:rsidP="00465DEE" w:rsidR="00465DE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sa pravomoćnim rješenjem o dosudi,</w:t>
      </w:r>
    </w:p>
    <w:p w:rsidRDefault="006B4E6E" w:rsidP="006B4E6E" w:rsidR="006B4E6E" w:rsidRPr="006B4E6E">
      <w:pPr>
        <w:rPr>
          <w:rFonts w:cs="Times New Roman" w:hAnsi="Times New Roman" w:ascii="Times New Roman"/>
          <w:sz w:val="24"/>
          <w:szCs w:val="24"/>
        </w:rPr>
      </w:pPr>
    </w:p>
    <w:p w:rsidRDefault="00465DEE" w:rsidP="00465DEE" w:rsidR="00465DEE" w:rsidRPr="005B180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465DEE" w:rsidP="00465DEE" w:rsidR="00465DE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Želimir Uršulin, Trg hrvatskih ivanovaca 9, Ivanec,</w:t>
      </w:r>
    </w:p>
    <w:p w:rsidRDefault="00465DEE" w:rsidP="00465DEE" w:rsidR="00465DEE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>
        <w:rPr>
          <w:rFonts w:cs="Times New Roman" w:hAnsi="Times New Roman" w:ascii="Times New Roman"/>
          <w:sz w:val="24"/>
          <w:szCs w:val="24"/>
        </w:rPr>
        <w:t>BINEKO d.o.o., Koprivnica, J. Vargovića 1 I,</w:t>
      </w:r>
    </w:p>
    <w:p w:rsidRDefault="00465DEE" w:rsidP="00465DEE" w:rsidR="00465DE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465DEE" w:rsidP="00465DEE" w:rsidR="00710EC7" w:rsidRPr="006B4E6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sectPr w:rsidSect="00465DEE" w:rsidR="00710EC7" w:rsidRPr="006B4E6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4A6" w:rsidP="00465DEE" w:rsidR="00F164A6">
      <w:pPr>
        <w:spacing w:lineRule="auto" w:line="240" w:after="0"/>
      </w:pPr>
      <w:r>
        <w:separator/>
      </w:r>
    </w:p>
  </w:endnote>
  <w:endnote w:id="0" w:type="continuationSeparator">
    <w:p w:rsidRDefault="00F164A6" w:rsidP="00465DEE" w:rsidR="00F164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4A6" w:rsidP="00465DEE" w:rsidR="00F164A6">
      <w:pPr>
        <w:spacing w:lineRule="auto" w:line="240" w:after="0"/>
      </w:pPr>
      <w:r>
        <w:separator/>
      </w:r>
    </w:p>
  </w:footnote>
  <w:footnote w:id="0" w:type="continuationSeparator">
    <w:p w:rsidRDefault="00F164A6" w:rsidP="00465DEE" w:rsidR="00F164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0544704"/>
      <w:docPartObj>
        <w:docPartGallery w:val="Page Numbers (Top of Page)"/>
        <w:docPartUnique/>
      </w:docPartObj>
    </w:sdtPr>
    <w:sdtEndPr/>
    <w:sdtContent>
      <w:p w:rsidRDefault="00465DEE" w:rsidP="00465DEE" w:rsidR="00465DEE" w:rsidRPr="00465DE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65DE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65DE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65DE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47A9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65DE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65DEE" w:rsidR="00465DEE">
        <w:pPr>
          <w:pStyle w:val="Zaglavlje"/>
          <w:jc w:val="center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>Poslovni broj: 5 St-76/16-193</w:t>
        </w:r>
      </w:p>
      <w:p w:rsidRDefault="00C47A99" w:rsidR="00465DEE">
        <w:pPr>
          <w:pStyle w:val="Zaglavlje"/>
          <w:jc w:val="center"/>
        </w:pPr>
      </w:p>
    </w:sdtContent>
  </w:sdt>
  <w:p w:rsidRDefault="00465DEE" w:rsidR="00465D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DEE" w:rsidR="00465DEE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144"/>
    <w:rsid w:val="00465DEE"/>
    <w:rsid w:val="004B2B80"/>
    <w:rsid w:val="00555144"/>
    <w:rsid w:val="00660B7B"/>
    <w:rsid w:val="006B4E6E"/>
    <w:rsid w:val="00710EC7"/>
    <w:rsid w:val="00B17F42"/>
    <w:rsid w:val="00C10325"/>
    <w:rsid w:val="00C47A99"/>
    <w:rsid w:val="00D350E2"/>
    <w:rsid w:val="00F164A6"/>
    <w:rsid w:val="00F9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5DE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5D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5D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5DE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65DEE"/>
  </w:style>
  <w:style w:styleId="Podnoje" w:type="paragraph">
    <w:name w:val="footer"/>
    <w:basedOn w:val="Normal"/>
    <w:link w:val="PodnojeChar"/>
    <w:uiPriority w:val="99"/>
    <w:unhideWhenUsed/>
    <w:rsid w:val="00465D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65DEE"/>
  </w:style>
  <w:style w:styleId="Tekstrezerviranogmjesta" w:type="character">
    <w:name w:val="Placeholder Text"/>
    <w:basedOn w:val="Zadanifontodlomka"/>
    <w:uiPriority w:val="99"/>
    <w:semiHidden/>
    <w:rsid w:val="00C47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A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7A9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7A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7A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5DE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5D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5D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5DE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65DEE"/>
  </w:style>
  <w:style w:styleId="Podnoje" w:type="paragraph">
    <w:name w:val="footer"/>
    <w:basedOn w:val="Normal"/>
    <w:link w:val="PodnojeChar"/>
    <w:uiPriority w:val="99"/>
    <w:unhideWhenUsed/>
    <w:rsid w:val="00465DE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65DEE"/>
  </w:style>
  <w:style w:styleId="Tekstrezerviranogmjesta" w:type="character">
    <w:name w:val="Placeholder Text"/>
    <w:basedOn w:val="Zadanifontodlomka"/>
    <w:uiPriority w:val="99"/>
    <w:semiHidden/>
    <w:rsid w:val="00C47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A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7A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7A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7A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74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12.11.2018.</izvorni_sadrzaj>
    <derivirana_varijabla naziv="DomainObject.Predmet.PrimjedbaSuca_1">Kal. 12.11.2018.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St-76/2016-189</izvorni_sadrzaj>
    <derivirana_varijabla naziv="DomainObject.PredzadnjaOdlukaIzPredmeta.Oznaka_1">St-76/2016-189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3255</properties:Characters>
  <properties:Lines>86</properties:Lines>
  <properties:Paragraphs>41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2018-10-26T06:59:00Z</dcterms:created>
  <dc:creator>Ksenija Flack Makitan</dc:creator>
  <cp:lastModifiedBy>Lea Rogina</cp:lastModifiedBy>
  <cp:lastPrinted>2018-10-26T08:05:00Z</cp:lastPrinted>
  <dcterms:modified xmlns:xsi="http://www.w3.org/2001/XMLSchema-instance" xsi:type="dcterms:W3CDTF">2018-10-26T08:07:00Z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(bineko 2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