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ed39" w14:paraId="8caed39" w:rsidRDefault="00AE649C" w:rsidP="00FA5B5E" w:rsidR="00AE649C" w:rsidRPr="00B76F3C">
      <w:pPr>
        <w:pStyle w:val="Naslov3"/>
        <w15:collapsed w:val="false"/>
      </w:pPr>
    </w:p>
    <w:p w:rsidRDefault="0000417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04173" w:rsidP="00004173" w:rsidR="0000417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04173" w:rsidP="00004173" w:rsidR="0000417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04173" w:rsidP="00004173" w:rsidR="0000417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04173" w:rsidP="00004173" w:rsidR="00004173">
      <w:pPr>
        <w:jc w:val="both"/>
      </w:pPr>
      <w:r>
        <w:tab/>
      </w:r>
      <w:r>
        <w:tab/>
      </w:r>
      <w:r>
        <w:tab/>
      </w:r>
    </w:p>
    <w:p w:rsidRDefault="00004173" w:rsidP="00004173" w:rsidR="00004173">
      <w:pPr>
        <w:jc w:val="center"/>
      </w:pPr>
      <w:r>
        <w:t>R E P U B L I K A   H R V A T S K A</w:t>
      </w:r>
    </w:p>
    <w:p w:rsidRDefault="00004173" w:rsidP="00004173" w:rsidR="00004173">
      <w:pPr>
        <w:jc w:val="center"/>
      </w:pPr>
    </w:p>
    <w:p w:rsidRDefault="00004173" w:rsidP="00004173" w:rsidR="00004173">
      <w:pPr>
        <w:jc w:val="center"/>
      </w:pPr>
      <w:r>
        <w:t>O G L A S</w:t>
      </w:r>
    </w:p>
    <w:p w:rsidRDefault="00004173" w:rsidP="00004173" w:rsidR="00004173">
      <w:pPr>
        <w:jc w:val="center"/>
      </w:pPr>
    </w:p>
    <w:p w:rsidRDefault="00004173" w:rsidP="00004173" w:rsidR="0000417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AGRICOLA URSA, poljoprivredna zadruga sa sjedištem u Grabu (Općina Gračac), Grab 58 d, OIB: 23584330164, povodom zahtjeva Financijske agencije, Regionalnog centra Split, Podružnice Zadar, Ivana Danila 4, OIB: 85821130368 od 23. kolovoza 2016., 5. rujna 2016. objavio je </w:t>
      </w:r>
    </w:p>
    <w:p w:rsidRDefault="00004173" w:rsidP="00004173" w:rsidR="00004173">
      <w:pPr>
        <w:jc w:val="both"/>
      </w:pPr>
    </w:p>
    <w:p w:rsidRDefault="00004173" w:rsidP="00004173" w:rsidR="00004173">
      <w:pPr>
        <w:jc w:val="center"/>
      </w:pPr>
      <w:r>
        <w:t>o g l a s</w:t>
      </w:r>
    </w:p>
    <w:p w:rsidRDefault="00004173" w:rsidP="00004173" w:rsidR="00004173">
      <w:pPr>
        <w:jc w:val="center"/>
      </w:pPr>
    </w:p>
    <w:p w:rsidRDefault="00004173" w:rsidP="00004173" w:rsidR="00004173">
      <w:pPr>
        <w:ind w:firstLine="315"/>
        <w:jc w:val="both"/>
      </w:pPr>
      <w:r>
        <w:tab/>
        <w:t xml:space="preserve">1.  Utvrđuje se da ukupni iznos evidentiranog duga dužnika AGRICOLA URSA, poljoprivredna zadruga sa sjedištem u Grabu (Općina Gračac), Grab 58 d, OIB: 23584330164 na temelju neizvršenih osnova za plaćanje iznosi 59.592,61 kn. </w:t>
      </w:r>
    </w:p>
    <w:p w:rsidRDefault="00004173" w:rsidP="00004173" w:rsidR="00004173">
      <w:pPr>
        <w:ind w:firstLine="315"/>
        <w:jc w:val="both"/>
      </w:pPr>
    </w:p>
    <w:p w:rsidRDefault="00004173" w:rsidP="00004173" w:rsidR="00004173">
      <w:pPr>
        <w:jc w:val="both"/>
      </w:pPr>
      <w:r>
        <w:t xml:space="preserve">      </w:t>
      </w:r>
      <w:r>
        <w:tab/>
        <w:t xml:space="preserve">2.  Poziva se osoba ovlaštena za zastupanje dužnika po zakonu Boris Mesarov, Grab, Grab 58 D,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004173" w:rsidP="00004173" w:rsidR="00004173">
      <w:pPr>
        <w:jc w:val="both"/>
      </w:pPr>
    </w:p>
    <w:p w:rsidRDefault="00004173" w:rsidP="00004173" w:rsidR="0000417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004173" w:rsidP="00004173" w:rsidR="00004173">
      <w:pPr>
        <w:jc w:val="both"/>
      </w:pPr>
    </w:p>
    <w:p w:rsidRDefault="00004173" w:rsidP="00004173" w:rsidR="0000417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04173" w:rsidP="00004173" w:rsidR="00004173">
      <w:pPr>
        <w:tabs>
          <w:tab w:pos="0" w:val="left"/>
        </w:tabs>
        <w:jc w:val="both"/>
      </w:pPr>
    </w:p>
    <w:p w:rsidRDefault="00004173" w:rsidP="00004173" w:rsidR="00004173">
      <w:pPr>
        <w:tabs>
          <w:tab w:pos="0" w:val="left"/>
        </w:tabs>
        <w:jc w:val="both"/>
      </w:pPr>
    </w:p>
    <w:p w:rsidRDefault="00004173" w:rsidP="00004173" w:rsidR="00004173">
      <w:pPr>
        <w:tabs>
          <w:tab w:pos="4536" w:val="center"/>
          <w:tab w:pos="9072" w:val="right"/>
        </w:tabs>
      </w:pPr>
      <w:r>
        <w:tab/>
        <w:t>U Zadru 5. rujna 2016.</w:t>
      </w:r>
      <w:r>
        <w:tab/>
      </w:r>
    </w:p>
    <w:p w:rsidRDefault="00004173" w:rsidP="00004173" w:rsidR="00004173">
      <w:pPr>
        <w:jc w:val="center"/>
      </w:pPr>
    </w:p>
    <w:p w:rsidRDefault="00004173" w:rsidP="00004173" w:rsidR="00004173">
      <w:pPr>
        <w:ind w:firstLine="708" w:left="6372"/>
        <w:jc w:val="center"/>
      </w:pPr>
      <w:r>
        <w:t>Sudska savjetnica:</w:t>
      </w:r>
    </w:p>
    <w:p w:rsidRDefault="00004173" w:rsidP="00004173" w:rsidR="0000417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004173" w:rsidP="00004173" w:rsidR="00004173">
      <w:pPr>
        <w:tabs>
          <w:tab w:pos="720" w:val="left"/>
        </w:tabs>
        <w:ind w:firstLine="315" w:left="7788"/>
        <w:jc w:val="both"/>
      </w:pPr>
    </w:p>
    <w:p w:rsidRDefault="00004173" w:rsidP="00004173" w:rsidR="00004173">
      <w:pPr>
        <w:tabs>
          <w:tab w:pos="720" w:val="left"/>
        </w:tabs>
        <w:ind w:firstLine="315" w:left="7788"/>
        <w:jc w:val="both"/>
      </w:pPr>
      <w:r>
        <w:tab/>
      </w:r>
    </w:p>
    <w:p w:rsidRDefault="00004173" w:rsidP="00004173" w:rsidR="00004173">
      <w:pPr>
        <w:ind w:firstLine="708"/>
        <w:jc w:val="both"/>
      </w:pPr>
      <w:r>
        <w:t>DNA:</w:t>
      </w:r>
    </w:p>
    <w:p w:rsidRDefault="00004173" w:rsidP="00004173" w:rsidR="00004173">
      <w:pPr>
        <w:ind w:firstLine="708"/>
        <w:jc w:val="both"/>
      </w:pPr>
      <w:r>
        <w:t>1. e-Oglasna ploča suda</w:t>
      </w:r>
    </w:p>
    <w:p w:rsidRDefault="00004173" w:rsidP="00004173" w:rsidR="00004173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B0EA4" w:rsidP="00004173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173" w:rsidP="00004173" w:rsidR="00004173">
    <w:pPr>
      <w:jc w:val="right"/>
    </w:pPr>
    <w:r>
      <w:t>Poslovni broj: 5 St-1023-16-6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17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9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St-1023/2016-4</izvorni_sadrzaj>
    <derivirana_varijabla naziv="DomainObject.Oznaka_1">St-1023/2016-4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59592.61</izvorni_sadrzaj>
    <derivirana_varijabla naziv="DomainObject.Predmet.TrenutnaVrijednost_1">59592.61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St-1023/2016-4</izvorni_sadrzaj>
    <derivirana_varijabla naziv="DomainObject.PoslovniBrojDokumenta_1">St-1023/2016-4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AGRICOLA URSA, poljoprivredna zadruga</item>
    </izvorni_sadrzaj>
    <derivirana_varijabla naziv="DomainObject.Predmet.SudioniciListNaziv_1">
      <item>FINA</item>
      <item>AGRICOLA URSA, poljoprivredna zadruga</item>
    </derivirana_varijabla>
  </DomainObject.Predmet.SudioniciListNaziv>
  <DomainObject.Predmet.SudioniciListAdressOIB>
    <izvorni_sadrzaj>
      <item>FINA, OIB 85821130368</item>
      <item>AGRICOLA URSA, poljoprivredna zadruga, OIB 23584330164, Grab 58 d ,23440 Grab</item>
    </izvorni_sadrzaj>
    <derivirana_varijabla naziv="DomainObject.Predmet.SudioniciListAdressOIB_1">
      <item>FINA, OIB 85821130368</item>
      <item>AGRICOLA URSA, poljoprivredna zadruga, OIB 23584330164, Grab 58 d 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7F9BD-DEFA-465D-BF96-8A9F53EA8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2024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