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6522" w14:paraId="0646522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8D62D6">
        <w:t>541</w:t>
      </w:r>
      <w:r w:rsidR="00D259A4">
        <w:t>/16-</w:t>
      </w:r>
      <w:r w:rsidR="008D62D6">
        <w:t>9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8D62D6" w:rsidRPr="008D62D6">
        <w:t>HMELINA j.d.o.o., Višnjevac, A.Starčevića 13, OIB: 94376451698, MBS: 030139094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434598">
        <w:t>2</w:t>
      </w:r>
      <w:r w:rsidR="008D62D6">
        <w:t>4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8D62D6" w:rsidRPr="008D62D6">
        <w:t>HMELINA j.d.o.o., Višnjevac, A.Starčevića 13, OIB: 94376451698, MBS: 030139094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9F5A8F">
        <w:t>Zvonko Tomljanović</w:t>
      </w:r>
      <w:r w:rsidR="00FF2438">
        <w:t xml:space="preserve"> iz </w:t>
      </w:r>
      <w:r w:rsidR="009F5A8F">
        <w:t>Našica</w:t>
      </w:r>
      <w:r w:rsidR="00717947">
        <w:t xml:space="preserve">, </w:t>
      </w:r>
      <w:r w:rsidR="009F5A8F">
        <w:t>J. Runjanina 7</w:t>
      </w:r>
      <w:r w:rsidR="00841C42">
        <w:t xml:space="preserve">, OIB: </w:t>
      </w:r>
      <w:r w:rsidR="009F5A8F" w:rsidRPr="00B03FBD">
        <w:t>01559486405</w:t>
      </w:r>
      <w:r w:rsidR="0009206B">
        <w:t>.</w:t>
      </w:r>
    </w:p>
    <w:p w:rsidRDefault="00A26E0B" w:rsidP="003742E1" w:rsidR="004B741D">
      <w:pPr>
        <w:pStyle w:val="BodyText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8D62D6">
        <w:t>9</w:t>
      </w:r>
      <w:r w:rsidR="00FF2438">
        <w:t xml:space="preserve">. </w:t>
      </w:r>
      <w:r w:rsidR="008D62D6">
        <w:t>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8D62D6" w:rsidRPr="008D62D6">
        <w:t>HMELINA j.d.o.o., Višnjevac, A.Starčevića 13, OIB: 94376451698, MBS: 030139094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8D62D6">
        <w:t>8</w:t>
      </w:r>
      <w:r w:rsidR="009F5A8F">
        <w:t xml:space="preserve">. </w:t>
      </w:r>
      <w:r w:rsidR="008D62D6">
        <w:t>ožujka</w:t>
      </w:r>
      <w:r w:rsidR="00841C42">
        <w:t xml:space="preserve"> </w:t>
      </w:r>
      <w:r w:rsidR="009F5A8F">
        <w:t>2016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1E1BC5" w:rsidP="00004F11" w:rsidR="001E1BC5">
      <w:pPr>
        <w:pStyle w:val="BodyText"/>
        <w:ind w:firstLine="708"/>
      </w:pPr>
    </w:p>
    <w:p w:rsidRDefault="001E1BC5" w:rsidP="001E1BC5" w:rsidR="008D62D6">
      <w:pPr>
        <w:jc w:val="right"/>
      </w:pPr>
      <w:r>
        <w:tab/>
      </w:r>
    </w:p>
    <w:p w:rsidRDefault="008D62D6" w:rsidP="001E1BC5" w:rsidR="001E1BC5">
      <w:pPr>
        <w:jc w:val="right"/>
      </w:pPr>
      <w:r>
        <w:lastRenderedPageBreak/>
        <w:t>6 St-541/16-9</w:t>
      </w:r>
    </w:p>
    <w:p w:rsidRDefault="001E1BC5" w:rsidP="001E1BC5" w:rsidR="001E1BC5">
      <w:pPr>
        <w:pStyle w:val="BodyText"/>
        <w:tabs>
          <w:tab w:pos="1695" w:val="left"/>
        </w:tabs>
        <w:ind w:firstLine="708"/>
      </w:pPr>
    </w:p>
    <w:p w:rsidRDefault="001E1BC5" w:rsidP="00004F11" w:rsidR="001E1BC5">
      <w:pPr>
        <w:pStyle w:val="BodyText"/>
        <w:ind w:firstLine="708"/>
      </w:pPr>
    </w:p>
    <w:p w:rsidRDefault="00316834" w:rsidP="00841C42" w:rsidR="00316834">
      <w:pPr>
        <w:pStyle w:val="BodyText"/>
      </w:pPr>
      <w:r>
        <w:t xml:space="preserve">od </w:t>
      </w:r>
      <w:r w:rsidR="00C03DCE">
        <w:t>1</w:t>
      </w:r>
      <w:r w:rsidR="009F5A8F">
        <w:t>20</w:t>
      </w:r>
      <w:r w:rsidR="00841C42">
        <w:t xml:space="preserve"> </w:t>
      </w:r>
      <w:r>
        <w:t xml:space="preserve">dana u ukupnom iznosu od </w:t>
      </w:r>
      <w:r w:rsidR="008D62D6">
        <w:t>11.08</w:t>
      </w:r>
      <w:r w:rsidR="009F5A8F">
        <w:t>7</w:t>
      </w:r>
      <w:r w:rsidR="00841C42">
        <w:t>,</w:t>
      </w:r>
      <w:r w:rsidR="008D62D6">
        <w:t>95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8D62D6">
        <w:t>1</w:t>
      </w:r>
      <w:r>
        <w:t xml:space="preserve"> </w:t>
      </w:r>
      <w:r w:rsidR="00C03DCE">
        <w:t>zaposlen</w:t>
      </w:r>
      <w:r w:rsidR="008D62D6">
        <w:t>og</w:t>
      </w:r>
      <w:r>
        <w:t>.</w:t>
      </w:r>
    </w:p>
    <w:p w:rsidRDefault="009F5A8F" w:rsidP="00DD6DE4" w:rsidR="009F5A8F">
      <w:pPr>
        <w:pStyle w:val="BodyText"/>
        <w:ind w:firstLine="708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9F5A8F">
        <w:t>Zvonko Tomljanović iz Našica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434598">
        <w:t>2</w:t>
      </w:r>
      <w:r w:rsidR="008D62D6">
        <w:t>4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8D62D6">
        <w:t>9</w:t>
      </w:r>
      <w:r w:rsidR="00841C42">
        <w:t>.</w:t>
      </w:r>
      <w:r w:rsidR="008D62D6">
        <w:t>3</w:t>
      </w:r>
      <w:r w:rsidR="00841C42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8D62D6">
        <w:t>24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7DA7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8D62D6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87DA7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A87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87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87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A87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87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87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HMELINA jednostavno društvo s ograničenom odgovornošću ugostiteljstvo i ostale usluge</izvorni_sadrzaj>
    <derivirana_varijabla naziv="DomainObject.Predmet.ProtustrankaFormated_1">  HMELINA jednostavno društvo s ograničenom odgovornošću ugostiteljstvo i ostale usluge</derivirana_varijabla>
  </DomainObject.Predmet.ProtustrankaFormated>
  <DomainObject.Predmet.ProtustrankaFormatedOIB>
    <izvorni_sadrzaj>  HMELINA jednostavno društvo s ograničenom odgovornošću ugostiteljstvo i ostale usluge, OIB 94376451698</izvorni_sadrzaj>
    <derivirana_varijabla naziv="DomainObject.Predmet.ProtustrankaFormatedOIB_1">  HMELINA jednostavno društvo s ograničenom odgovornošću ugostiteljstvo i ostale usluge, OIB 94376451698</derivirana_varijabla>
  </DomainObject.Predmet.ProtustrankaFormatedOIB>
  <DomainObject.Predmet.ProtustrankaFormatedWithAdress>
    <izvorni_sadrzaj> HMELINA jednostavno društvo s ograničenom odgovornošću ugostiteljstvo i ostale usluge, A.Starčevića 13, 31220 Višnjevac</izvorni_sadrzaj>
    <derivirana_varijabla naziv="DomainObject.Predmet.ProtustrankaFormatedWithAdress_1"> HMELINA jednostavno društvo s ograničenom odgovornošću ugostiteljstvo i ostale usluge, A.Starčevića 13, 31220 Višnjevac</derivirana_varijabla>
  </DomainObject.Predmet.ProtustrankaFormatedWithAdress>
  <DomainObject.Predmet.ProtustrankaFormatedWithAdressOIB>
    <izvorni_sadrzaj> HMELINA jednostavno društvo s ograničenom odgovornošću ugostiteljstvo i ostale usluge, OIB 94376451698, A.Starčevića 13, 31220 Višnjevac</izvorni_sadrzaj>
    <derivirana_varijabla naziv="DomainObject.Predmet.ProtustrankaFormatedWithAdressOIB_1"> HMELINA jednostavno društvo s ograničenom odgovornošću ugostiteljstvo i ostale usluge, OIB 94376451698, A.Starčevića 13, 31220 Višnjevac</derivirana_varijabla>
  </DomainObject.Predmet.ProtustrankaFormatedWithAdressOIB>
  <DomainObject.Predmet.ProtustrankaWithAdress>
    <izvorni_sadrzaj>HMELINA jednostavno društvo s ograničenom odgovornošću ugostiteljstvo i ostale usluge A.Starčevića 13, 31220 Višnjevac</izvorni_sadrzaj>
    <derivirana_varijabla naziv="DomainObject.Predmet.ProtustrankaWithAdress_1">HMELINA jednostavno društvo s ograničenom odgovornošću ugostiteljstvo i ostale usluge A.Starčevića 13, 31220 Višnjevac</derivirana_varijabla>
  </DomainObject.Predmet.ProtustrankaWithAdress>
  <DomainObject.Predmet.ProtustrankaWithAdressOIB>
    <izvorni_sadrzaj>HMELINA jednostavno društvo s ograničenom odgovornošću ugostiteljstvo i ostale usluge, OIB 94376451698, A.Starčevića 13, 31220 Višnjevac</izvorni_sadrzaj>
    <derivirana_varijabla naziv="DomainObject.Predmet.ProtustrankaWithAdressOIB_1">HMELINA jednostavno društvo s ograničenom odgovornošću ugostiteljstvo i ostale usluge, OIB 94376451698, A.Starčevića 13, 31220 Višnjevac</derivirana_varijabla>
  </DomainObject.Predmet.ProtustrankaWithAdressOIB>
  <DomainObject.Predmet.ProtustrankaNazivFormated>
    <izvorni_sadrzaj>HMELINA jednostavno društvo s ograničenom odgovornošću ugostiteljstvo i ostale usluge</izvorni_sadrzaj>
    <derivirana_varijabla naziv="DomainObject.Predmet.ProtustrankaNazivFormated_1">HMELINA jednostavno društvo s ograničenom odgovornošću ugostiteljstvo i ostale usluge</derivirana_varijabla>
  </DomainObject.Predmet.ProtustrankaNazivFormated>
  <DomainObject.Predmet.ProtustrankaNazivFormatedOIB>
    <izvorni_sadrzaj>HMELINA jednostavno društvo s ograničenom odgovornošću ugostiteljstvo i ostale usluge, OIB 94376451698</izvorni_sadrzaj>
    <derivirana_varijabla naziv="DomainObject.Predmet.ProtustrankaNazivFormatedOIB_1">HMELINA jednostavno društvo s ograničenom odgovornošću ugostiteljstvo i ostale usluge, OIB 94376451698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HMELINA jednostavno društvo s ograničenom odgovornošću ugostiteljstvo i ostale usluge</item>
    </izvorni_sadrzaj>
    <derivirana_varijabla naziv="DomainObject.Predmet.ProtuStrankaListFormated_1">
      <item>HMELINA jednostavno društvo s ograničenom odgovornošću ugostiteljstvo i ostale usluge</item>
    </derivirana_varijabla>
  </DomainObject.Predmet.ProtuStrankaListFormated>
  <DomainObject.Predmet.ProtuStrankaListFormatedOIB>
    <izvorni_sadrzaj>
      <item>HMELINA jednostavno društvo s ograničenom odgovornošću ugostiteljstvo i ostale usluge, OIB 94376451698</item>
    </izvorni_sadrzaj>
    <derivirana_varijabla naziv="DomainObject.Predmet.ProtuStrankaListFormatedOIB_1">
      <item>HMELINA jednostavno društvo s ograničenom odgovornošću ugostiteljstvo i ostale usluge, OIB 94376451698</item>
    </derivirana_varijabla>
  </DomainObject.Predmet.ProtuStrankaListFormatedOIB>
  <DomainObject.Predmet.ProtuStrankaListFormatedWithAdress>
    <izvorni_sadrzaj>
      <item>HMELINA jednostavno društvo s ograničenom odgovornošću ugostiteljstvo i ostale usluge, A.Starčevića 13, 31220 Višnjevac</item>
    </izvorni_sadrzaj>
    <derivirana_varijabla naziv="DomainObject.Predmet.ProtuStrankaListFormatedWithAdress_1">
      <item>HMELINA jednostavno društvo s ograničenom odgovornošću ugostiteljstvo i ostale usluge, A.Starčevića 13, 31220 Višnjevac</item>
    </derivirana_varijabla>
  </DomainObject.Predmet.ProtuStrankaListFormatedWithAdress>
  <DomainObject.Predmet.ProtuStrankaListFormatedWithAdressOIB>
    <izvorni_sadrzaj>
      <item>HMELINA jednostavno društvo s ograničenom odgovornošću ugostiteljstvo i ostale usluge, OIB 94376451698, A.Starčevića 13, 31220 Višnjevac</item>
    </izvorni_sadrzaj>
    <derivirana_varijabla naziv="DomainObject.Predmet.ProtuStrankaListFormatedWithAdressOIB_1">
      <item>HMELINA jednostavno društvo s ograničenom odgovornošću ugostiteljstvo i ostale usluge, OIB 94376451698, A.Starčevića 13, 31220 Višnjevac</item>
    </derivirana_varijabla>
  </DomainObject.Predmet.ProtuStrankaListFormatedWithAdressOIB>
  <DomainObject.Predmet.ProtuStrankaListNazivFormated>
    <izvorni_sadrzaj>
      <item>HMELINA jednostavno društvo s ograničenom odgovornošću ugostiteljstvo i ostale usluge</item>
    </izvorni_sadrzaj>
    <derivirana_varijabla naziv="DomainObject.Predmet.ProtuStrankaListNazivFormated_1">
      <item>HMELINA jednostavno društvo s ograničenom odgovornošću ugostiteljstvo i ostale usluge</item>
    </derivirana_varijabla>
  </DomainObject.Predmet.ProtuStrankaListNazivFormated>
  <DomainObject.Predmet.ProtuStrankaListNazivFormatedOIB>
    <izvorni_sadrzaj>
      <item>HMELINA jednostavno društvo s ograničenom odgovornošću ugostiteljstvo i ostale usluge, OIB 94376451698</item>
    </izvorni_sadrzaj>
    <derivirana_varijabla naziv="DomainObject.Predmet.ProtuStrankaListNazivFormatedOIB_1">
      <item>HMELINA jednostavno društvo s ograničenom odgovornošću ugostiteljstvo i ostale usluge, OIB 94376451698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HMELINA jednostavno društvo s ograničenom odgovornošću ugostiteljstvo i ostale usluge</izvorni_sadrzaj>
    <derivirana_varijabla naziv="DomainObject.Predmet.ProtustrankaIDrugi_1">HMELINA jednostavno društvo s ograničenom odgovornošću ugostiteljstvo i ostale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HMELINA jednostavno društvo s ograničenom odgovornošću ugostiteljstvo i ostale usluge, OIB 94376451698, A.Starčevića 13, 31220 Višnjevac</izvorni_sadrzaj>
    <derivirana_varijabla naziv="DomainObject.Predmet.ProtustrankaIDrugiAdressOIB_1">HMELINA jednostavno društvo s ograničenom odgovornošću ugostiteljstvo i ostale usluge, OIB 94376451698, A.Starčevića 13,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HMELINA jednostavno društvo s ograničenom odgovornošću ugostiteljstvo i ostale usluge</item>
    </izvorni_sadrzaj>
    <derivirana_varijabla naziv="DomainObject.Predmet.SudioniciListNaziv_1">
      <item>FINA RC OSIJEK</item>
      <item>HMELINA jednostavno društvo s ograničenom odgovornošću ugostiteljstvo i ostale usluge</item>
    </derivirana_varijabla>
  </DomainObject.Predmet.SudioniciListNaziv>
  <DomainObject.Predmet.SudioniciListAdressOIB>
    <izvorni_sadrzaj>
      <item>FINA RC OSIJEK, OIB 85821130368, L. JEGERA 3,31000 Osijek</item>
      <item>HMELINA jednostavno društvo s ograničenom odgovornošću ugostiteljstvo i ostale usluge, OIB 94376451698, A.Starčevića 13,31220 Višnjevac</item>
    </izvorni_sadrzaj>
    <derivirana_varijabla naziv="DomainObject.Predmet.SudioniciListAdressOIB_1">
      <item>FINA RC OSIJEK, OIB 85821130368, L. JEGERA 3,31000 Osijek</item>
      <item>HMELINA jednostavno društvo s ograničenom odgovornošću ugostiteljstvo i ostale usluge, OIB 94376451698, A.Starčevića 13,31220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94376451698</item>
    </izvorni_sadrzaj>
    <derivirana_varijabla naziv="DomainObject.Predmet.SudioniciListNazivOIB_1">
      <item>, OIB 85821130368</item>
      <item>, OIB 94376451698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7FB26-1BAA-49D7-B4BD-702FDA3048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2423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2017-02-24T07:20:00Z</dcterms:created>
  <dc:creator>hermanj</dc:creator>
  <cp:lastModifiedBy>Maja Videnović</cp:lastModifiedBy>
  <cp:lastPrinted>2016-05-05T06:46:00Z</cp:lastPrinted>
  <dcterms:modified xmlns:xsi="http://www.w3.org/2001/XMLSchema-instance" xsi:type="dcterms:W3CDTF">2017-02-24T07:25:00Z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