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e710" w14:paraId="001e710" w:rsidRDefault="0021505D" w:rsidP="0021505D" w:rsidR="0021505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05D" w:rsidP="0021505D" w:rsidR="0021505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505D" w:rsidP="0021505D" w:rsidR="0021505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505D" w:rsidP="0021505D" w:rsidR="0021505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505D" w:rsidP="0021505D" w:rsidR="0021505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1505D" w:rsidP="0021505D" w:rsidR="0021505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1505D" w:rsidP="0021505D" w:rsidR="0021505D">
      <w:pPr>
        <w:jc w:val="center"/>
        <w:rPr>
          <w:rFonts w:cs="Times New Roman" w:eastAsia="Times New Roman"/>
          <w:szCs w:val="24"/>
        </w:rPr>
      </w:pPr>
    </w:p>
    <w:p w:rsidRDefault="0021505D" w:rsidP="0021505D" w:rsidR="0021505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A03C42">
        <w:rPr>
          <w:rFonts w:cs="Times New Roman" w:eastAsia="Times New Roman"/>
          <w:szCs w:val="24"/>
        </w:rPr>
        <w:t xml:space="preserve">SAVEZ HRVAČKIH SPORTOVA ISTARSKE ŽUPANIJE, Pula, Marsovo polje 6, OIB 89141150061, reg. br. </w:t>
      </w:r>
      <w:r w:rsidR="00A03C42">
        <w:t>18002007</w:t>
      </w:r>
      <w:r>
        <w:rPr>
          <w:rFonts w:cs="Times New Roman" w:eastAsia="Times New Roman"/>
          <w:szCs w:val="24"/>
        </w:rPr>
        <w:t xml:space="preserve">, </w:t>
      </w:r>
      <w:r w:rsidR="00A03C4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EC1256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</w:t>
      </w:r>
      <w:r w:rsidR="00A03C4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A03C42">
        <w:rPr>
          <w:rFonts w:cs="Times New Roman" w:eastAsia="Times New Roman"/>
          <w:szCs w:val="24"/>
        </w:rPr>
        <w:t xml:space="preserve">SAVEZ HRVAČKIH SPORTOVA ISTARSKE ŽUPANIJE, Pula, Marsovo polje 6, OIB 89141150061, reg. br. </w:t>
      </w:r>
      <w:r w:rsidR="00A03C42">
        <w:t>18002007</w:t>
      </w:r>
      <w:r>
        <w:rPr>
          <w:rFonts w:cs="Times New Roman" w:eastAsia="Times New Roman"/>
          <w:szCs w:val="24"/>
        </w:rPr>
        <w:t>.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D27601" w:rsidR="00D2760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D27601" w:rsidRPr="00F85FDA">
        <w:rPr>
          <w:rFonts w:cs="Times New Roman" w:eastAsia="Times New Roman"/>
          <w:szCs w:val="20"/>
        </w:rPr>
        <w:t xml:space="preserve">Marina Mamić iz Zagreba, Kruge 9, </w:t>
      </w:r>
      <w:r w:rsidR="00D27601" w:rsidRPr="00F85FDA">
        <w:t xml:space="preserve">OIB </w:t>
      </w:r>
      <w:r w:rsidR="00D27601" w:rsidRPr="00113D42">
        <w:t>12021589075.</w:t>
      </w:r>
    </w:p>
    <w:p w:rsidRDefault="0021505D" w:rsidP="0021505D" w:rsidR="0021505D">
      <w:pPr>
        <w:ind w:firstLine="708"/>
        <w:rPr>
          <w:rFonts w:cs="Times New Roman" w:eastAsia="Times New Roman"/>
          <w:szCs w:val="20"/>
        </w:rPr>
      </w:pPr>
    </w:p>
    <w:p w:rsidRDefault="0021505D" w:rsidP="0021505D" w:rsidR="0021505D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A03C42">
        <w:rPr>
          <w:rFonts w:cs="Times New Roman" w:eastAsia="Times New Roman"/>
          <w:szCs w:val="24"/>
        </w:rPr>
        <w:t xml:space="preserve">SAVEZ HRVAČKIH SPORTOVA ISTARSKE ŽUPANIJE, Pula, Marsovo polje 6, OIB 89141150061, reg. br. </w:t>
      </w:r>
      <w:r w:rsidR="00A03C42">
        <w:t>18002007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A03C42">
        <w:rPr>
          <w:rFonts w:cs="Times New Roman" w:eastAsia="Times New Roman"/>
          <w:szCs w:val="20"/>
        </w:rPr>
        <w:t>107</w:t>
      </w:r>
      <w:r>
        <w:rPr>
          <w:rFonts w:cs="Times New Roman" w:eastAsia="Times New Roman"/>
          <w:szCs w:val="20"/>
        </w:rPr>
        <w:t>-201</w:t>
      </w:r>
      <w:r w:rsidR="00A03C42">
        <w:rPr>
          <w:rFonts w:cs="Times New Roman" w:eastAsia="Times New Roman"/>
          <w:szCs w:val="20"/>
        </w:rPr>
        <w:t>8</w:t>
      </w:r>
      <w:r>
        <w:rPr>
          <w:rFonts w:cs="Times New Roman" w:eastAsia="Times New Roman"/>
          <w:szCs w:val="20"/>
        </w:rPr>
        <w:t xml:space="preserve">, i da obustavi daljnju pljenidbu do iznosa od </w:t>
      </w:r>
      <w:r w:rsidR="00C8729C">
        <w:rPr>
          <w:rFonts w:cs="Times New Roman" w:eastAsia="Times New Roman"/>
          <w:szCs w:val="20"/>
        </w:rPr>
        <w:t>5.000,00</w:t>
      </w:r>
      <w:r>
        <w:rPr>
          <w:rFonts w:cs="Times New Roman" w:eastAsia="Times New Roman"/>
          <w:szCs w:val="20"/>
        </w:rPr>
        <w:t xml:space="preserve"> kn.</w:t>
      </w:r>
    </w:p>
    <w:p w:rsidRDefault="0021505D" w:rsidP="0021505D" w:rsidR="0021505D">
      <w:pPr>
        <w:rPr>
          <w:rFonts w:cs="Times New Roman" w:eastAsia="Times New Roman"/>
          <w:szCs w:val="20"/>
        </w:rPr>
      </w:pPr>
    </w:p>
    <w:p w:rsidRDefault="0021505D" w:rsidP="0021505D" w:rsidR="002150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 w:rsidR="00A03C42">
        <w:rPr>
          <w:rFonts w:cs="Times New Roman" w:eastAsia="Times New Roman"/>
          <w:szCs w:val="24"/>
        </w:rPr>
        <w:t xml:space="preserve">SAVEZ HRVAČKIH SPORTOVA ISTARSKE ŽUPANIJE, Pula, Marsovo polje 6, OIB 89141150061, reg. br. </w:t>
      </w:r>
      <w:r w:rsidR="00A03C42">
        <w:t>18002007</w:t>
      </w:r>
      <w:r>
        <w:rPr>
          <w:rFonts w:cs="Times New Roman" w:eastAsia="Times New Roman"/>
          <w:szCs w:val="24"/>
        </w:rPr>
        <w:t>.</w:t>
      </w:r>
    </w:p>
    <w:p w:rsidRDefault="0021505D" w:rsidP="0021505D" w:rsidR="0021505D">
      <w:pPr>
        <w:ind w:firstLine="709"/>
        <w:rPr>
          <w:rFonts w:cs="Times New Roman" w:eastAsia="Times New Roman"/>
          <w:szCs w:val="24"/>
        </w:rPr>
      </w:pPr>
    </w:p>
    <w:p w:rsidRDefault="0021505D" w:rsidP="0021505D" w:rsidR="002150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</w:t>
      </w:r>
      <w:r w:rsidR="00A03C42">
        <w:rPr>
          <w:rFonts w:cs="Times New Roman" w:eastAsia="Times New Roman"/>
          <w:szCs w:val="24"/>
        </w:rPr>
        <w:t xml:space="preserve">SAVEZ HRVAČKIH SPORTOVA ISTARSKE ŽUPANIJE, Pula, Marsovo polje 6, OIB 89141150061, reg. br. </w:t>
      </w:r>
      <w:r w:rsidR="00A03C42">
        <w:t>18002007</w:t>
      </w:r>
      <w:r>
        <w:rPr>
          <w:rFonts w:cs="Times New Roman" w:eastAsia="Times New Roman"/>
          <w:szCs w:val="24"/>
        </w:rPr>
        <w:t>, iz Registra udruga u Republici Hrvatskoj.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1505D" w:rsidP="0021505D" w:rsidR="0021505D">
      <w:pPr>
        <w:ind w:firstLine="708"/>
        <w:rPr>
          <w:rFonts w:cs="Times New Roman" w:eastAsia="Times New Roman"/>
          <w:szCs w:val="24"/>
        </w:rPr>
      </w:pPr>
    </w:p>
    <w:p w:rsidRDefault="0021505D" w:rsidP="0021505D" w:rsidR="00215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A03C4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A03C42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</w:t>
      </w:r>
      <w:r w:rsidR="00A03C4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A03C42">
        <w:rPr>
          <w:rFonts w:cs="Times New Roman" w:eastAsia="Times New Roman"/>
          <w:szCs w:val="24"/>
        </w:rPr>
        <w:t>SAVEZ HRVAČKIH SPORTOVA ISTARSKE ŽUPANIJE, Pula</w:t>
      </w:r>
      <w:r>
        <w:rPr>
          <w:rFonts w:cs="Times New Roman" w:eastAsia="Times New Roman"/>
          <w:szCs w:val="24"/>
        </w:rPr>
        <w:t>.</w:t>
      </w:r>
    </w:p>
    <w:p w:rsidRDefault="0021505D" w:rsidP="0021505D" w:rsidR="0021505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</w:t>
      </w:r>
      <w:r w:rsidRPr="00FB2CA9">
        <w:lastRenderedPageBreak/>
        <w:t>osnove za pl</w:t>
      </w:r>
      <w:r>
        <w:t xml:space="preserve">aćanje u neprekinutom razdoblju od 120 dana (dužnik je na dan </w:t>
      </w:r>
      <w:r w:rsidR="00A03C42">
        <w:t>27</w:t>
      </w:r>
      <w:r>
        <w:t xml:space="preserve">. </w:t>
      </w:r>
      <w:r w:rsidR="00A03C42">
        <w:t>ožujka</w:t>
      </w:r>
      <w:r>
        <w:t xml:space="preserve"> </w:t>
      </w:r>
      <w:r w:rsidR="00A03C42">
        <w:t>2018</w:t>
      </w:r>
      <w:r>
        <w:t xml:space="preserve">. imao neizvršene osnove za plaćanje u neprekinutom razdoblju od 120 dana u ukupnom iznosu </w:t>
      </w:r>
      <w:r w:rsidR="00A03C42">
        <w:t>5.150,57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A03C42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A03C42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</w:t>
      </w:r>
      <w:r w:rsidR="00A03C4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</w:t>
      </w:r>
      <w:r w:rsidR="00A03C42">
        <w:rPr>
          <w:rFonts w:cs="Times New Roman" w:eastAsia="Times New Roman"/>
          <w:szCs w:val="24"/>
        </w:rPr>
        <w:t xml:space="preserve"> 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A03C42">
        <w:rPr>
          <w:rFonts w:cs="Times New Roman" w:eastAsia="Times New Roman"/>
          <w:szCs w:val="24"/>
        </w:rPr>
        <w:t>107/2018</w:t>
      </w:r>
      <w:r>
        <w:rPr>
          <w:rFonts w:cs="Times New Roman" w:eastAsia="Times New Roman"/>
          <w:szCs w:val="24"/>
        </w:rPr>
        <w:t xml:space="preserve">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1505D" w:rsidP="0021505D" w:rsidR="00215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1505D" w:rsidP="0021505D" w:rsidR="00215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21505D" w:rsidP="0021505D" w:rsidR="00215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A03C4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E454A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</w:t>
      </w:r>
      <w:r w:rsidR="00A03C4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 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03C42" w:rsidP="0021505D" w:rsidR="00A03C4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03C42" w:rsidP="0021505D" w:rsidR="0021505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0457A">
        <w:rPr>
          <w:rFonts w:cs="Times New Roman" w:eastAsia="Times New Roman"/>
          <w:szCs w:val="24"/>
        </w:rPr>
        <w:t>, v.r.</w:t>
      </w:r>
    </w:p>
    <w:p w:rsidRDefault="0021505D" w:rsidP="0021505D" w:rsidR="0021505D">
      <w:pPr>
        <w:jc w:val="left"/>
        <w:rPr>
          <w:rFonts w:cs="Times New Roman" w:eastAsia="Times New Roman"/>
          <w:szCs w:val="24"/>
        </w:rPr>
      </w:pPr>
    </w:p>
    <w:p w:rsidRDefault="0021505D" w:rsidP="0021505D" w:rsidR="002150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1505D" w:rsidP="0021505D" w:rsidR="0021505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1505D" w:rsidP="0021505D" w:rsidR="00215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1505D" w:rsidP="0021505D" w:rsidR="0021505D">
      <w:pPr>
        <w:rPr>
          <w:rFonts w:cs="Times New Roman" w:eastAsia="Times New Roman"/>
          <w:szCs w:val="24"/>
        </w:rPr>
      </w:pPr>
    </w:p>
    <w:p w:rsidRDefault="0021505D" w:rsidP="0021505D" w:rsidR="0021505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1505D" w:rsidP="0021505D" w:rsidR="0021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1505D" w:rsidP="0021505D" w:rsidR="0021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D1955">
        <w:rPr>
          <w:rFonts w:cs="Times New Roman" w:eastAsia="Times New Roman"/>
          <w:szCs w:val="24"/>
        </w:rPr>
        <w:t>SAVEZ HRVAČKIH SPORTOVA ISTARSKE ŽUPANIJE, Pula, Marsovo polje 6</w:t>
      </w:r>
      <w:r>
        <w:rPr>
          <w:rFonts w:cs="Times New Roman" w:eastAsia="Times New Roman"/>
        </w:rPr>
        <w:t xml:space="preserve">, </w:t>
      </w:r>
    </w:p>
    <w:p w:rsidRDefault="0021505D" w:rsidP="0021505D" w:rsidR="0021505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7D195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7D1955"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, </w:t>
      </w:r>
    </w:p>
    <w:p w:rsidRDefault="0021505D" w:rsidP="0021505D" w:rsidR="0021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7D1955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21505D" w:rsidP="0021505D" w:rsidR="0021505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B2830">
        <w:rPr>
          <w:rFonts w:cs="Times New Roman" w:eastAsia="Times New Roman"/>
          <w:szCs w:val="20"/>
        </w:rPr>
        <w:t xml:space="preserve">Marina Mamić, </w:t>
      </w:r>
      <w:r w:rsidR="000B2830" w:rsidRPr="00F85FDA">
        <w:rPr>
          <w:rFonts w:cs="Times New Roman" w:eastAsia="Times New Roman"/>
          <w:szCs w:val="20"/>
        </w:rPr>
        <w:t xml:space="preserve">Zagreb, Kruge </w:t>
      </w:r>
      <w:r w:rsidR="000B2830" w:rsidRPr="000B2830">
        <w:rPr>
          <w:rFonts w:cs="Times New Roman" w:eastAsia="Times New Roman"/>
          <w:szCs w:val="20"/>
        </w:rPr>
        <w:t>9</w:t>
      </w:r>
      <w:r w:rsidRPr="000B2830">
        <w:t>,</w:t>
      </w:r>
    </w:p>
    <w:p w:rsidRDefault="0021505D" w:rsidP="0021505D" w:rsidR="0021505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1505D" w:rsidP="0021505D" w:rsidR="0021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21505D" w:rsidR="0037487C" w:rsidRPr="007D19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sectPr w:rsidSect="007E7386" w:rsidR="0037487C" w:rsidRPr="007D195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87C" w:rsidR="00CA2BF7">
      <w:r>
        <w:separator/>
      </w:r>
    </w:p>
  </w:endnote>
  <w:endnote w:id="0" w:type="continuationSeparator">
    <w:p w:rsidRDefault="0037487C" w:rsidR="00CA2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87C" w:rsidR="00CA2BF7">
      <w:r>
        <w:separator/>
      </w:r>
    </w:p>
  </w:footnote>
  <w:footnote w:id="0" w:type="continuationSeparator">
    <w:p w:rsidRDefault="0037487C" w:rsidR="00CA2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386" w:rsidP="007E7386" w:rsidR="007E7386">
    <w:pPr>
      <w:pStyle w:val="Zaglavlje"/>
      <w:jc w:val="left"/>
    </w:pPr>
    <w:r>
      <w:tab/>
    </w:r>
    <w:sdt>
      <w:sdtPr>
        <w:id w:val="-93119158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457A">
          <w:rPr>
            <w:noProof/>
          </w:rPr>
          <w:t>2</w:t>
        </w:r>
        <w:r>
          <w:fldChar w:fldCharType="end"/>
        </w:r>
      </w:sdtContent>
    </w:sdt>
    <w:r>
      <w:tab/>
      <w:t>9 St-107/2018-4</w:t>
    </w:r>
  </w:p>
  <w:p w:rsidRDefault="00B0457A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05D" w:rsidP="00710D92" w:rsidR="00710D92">
    <w:pPr>
      <w:pStyle w:val="Zaglavlje"/>
    </w:pPr>
    <w:r>
      <w:tab/>
    </w:r>
    <w:r>
      <w:tab/>
    </w:r>
    <w:r w:rsidR="00A03C42">
      <w:t>9 St-107/2018-4</w:t>
    </w:r>
  </w:p>
  <w:p w:rsidRDefault="00B0457A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A0D"/>
    <w:rsid w:val="000B2830"/>
    <w:rsid w:val="000B38EF"/>
    <w:rsid w:val="001E454A"/>
    <w:rsid w:val="0021505D"/>
    <w:rsid w:val="0037487C"/>
    <w:rsid w:val="00591A0D"/>
    <w:rsid w:val="007D1955"/>
    <w:rsid w:val="007E7386"/>
    <w:rsid w:val="009676C7"/>
    <w:rsid w:val="00A03C42"/>
    <w:rsid w:val="00B0457A"/>
    <w:rsid w:val="00C8729C"/>
    <w:rsid w:val="00CA2BF7"/>
    <w:rsid w:val="00D27601"/>
    <w:rsid w:val="00EC125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50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50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505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0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50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3C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3C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5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45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45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45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50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50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505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0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50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3C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3C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5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45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45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45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HRVAČKIH SPORTOVA ISTARSKE ŽUPANIJE, PULA</izvorni_sadrzaj>
    <derivirana_varijabla naziv="DomainObject.Predmet.ProtustrankaFormated_1">  SAVEZ HRVAČKIH SPORTOVA ISTARSKE ŽUPANIJE, PULA</derivirana_varijabla>
  </DomainObject.Predmet.ProtustrankaFormated>
  <DomainObject.Predmet.ProtustrankaFormatedOIB>
    <izvorni_sadrzaj>  SAVEZ HRVAČKIH SPORTOVA ISTARSKE ŽUPANIJE, PULA, OIB 89141150061</izvorni_sadrzaj>
    <derivirana_varijabla naziv="DomainObject.Predmet.ProtustrankaFormatedOIB_1">  SAVEZ HRVAČKIH SPORTOVA ISTARSKE ŽUPANIJE, PULA, OIB 89141150061</derivirana_varijabla>
  </DomainObject.Predmet.ProtustrankaFormatedOIB>
  <DomainObject.Predmet.ProtustrankaFormatedWithAdress>
    <izvorni_sadrzaj> SAVEZ HRVAČKIH SPORTOVA ISTARSKE ŽUPANIJE, PULA, Marsovo polje 6, 52100 Pula</izvorni_sadrzaj>
    <derivirana_varijabla naziv="DomainObject.Predmet.ProtustrankaFormatedWithAdress_1"> SAVEZ HRVAČKIH SPORTOVA ISTARSKE ŽUPANIJE, PULA, Marsovo polje 6, 52100 Pula</derivirana_varijabla>
  </DomainObject.Predmet.ProtustrankaFormatedWithAdress>
  <DomainObject.Predmet.ProtustrankaFormatedWithAdressOIB>
    <izvorni_sadrzaj> SAVEZ HRVAČKIH SPORTOVA ISTARSKE ŽUPANIJE, PULA, OIB 89141150061, Marsovo polje 6, 52100 Pula</izvorni_sadrzaj>
    <derivirana_varijabla naziv="DomainObject.Predmet.ProtustrankaFormatedWithAdressOIB_1"> SAVEZ HRVAČKIH SPORTOVA ISTARSKE ŽUPANIJE, PULA, OIB 89141150061, Marsovo polje 6, 52100 Pula</derivirana_varijabla>
  </DomainObject.Predmet.ProtustrankaFormatedWithAdressOIB>
  <DomainObject.Predmet.ProtustrankaWithAdress>
    <izvorni_sadrzaj>SAVEZ HRVAČKIH SPORTOVA ISTARSKE ŽUPANIJE, PULA Marsovo polje 6, 52100 Pula</izvorni_sadrzaj>
    <derivirana_varijabla naziv="DomainObject.Predmet.ProtustrankaWithAdress_1">SAVEZ HRVAČKIH SPORTOVA ISTARSKE ŽUPANIJE, PULA Marsovo polje 6, 52100 Pula</derivirana_varijabla>
  </DomainObject.Predmet.ProtustrankaWithAdress>
  <DomainObject.Predmet.ProtustrankaWithAdressOIB>
    <izvorni_sadrzaj>SAVEZ HRVAČKIH SPORTOVA ISTARSKE ŽUPANIJE, PULA, OIB 89141150061, Marsovo polje 6, 52100 Pula</izvorni_sadrzaj>
    <derivirana_varijabla naziv="DomainObject.Predmet.ProtustrankaWithAdressOIB_1">SAVEZ HRVAČKIH SPORTOVA ISTARSKE ŽUPANIJE, PULA, OIB 89141150061, Marsovo polje 6, 52100 Pula</derivirana_varijabla>
  </DomainObject.Predmet.ProtustrankaWithAdressOIB>
  <DomainObject.Predmet.ProtustrankaNazivFormated>
    <izvorni_sadrzaj>SAVEZ HRVAČKIH SPORTOVA ISTARSKE ŽUPANIJE, PULA</izvorni_sadrzaj>
    <derivirana_varijabla naziv="DomainObject.Predmet.ProtustrankaNazivFormated_1">SAVEZ HRVAČKIH SPORTOVA ISTARSKE ŽUPANIJE, PULA</derivirana_varijabla>
  </DomainObject.Predmet.ProtustrankaNazivFormated>
  <DomainObject.Predmet.ProtustrankaNazivFormatedOIB>
    <izvorni_sadrzaj>SAVEZ HRVAČKIH SPORTOVA ISTARSKE ŽUPANIJE, PULA, OIB 89141150061</izvorni_sadrzaj>
    <derivirana_varijabla naziv="DomainObject.Predmet.ProtustrankaNazivFormatedOIB_1">SAVEZ HRVAČKIH SPORTOVA ISTARSKE ŽUPANIJE, PULA, OIB 89141150061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5150.57</izvorni_sadrzaj>
    <derivirana_varijabla naziv="DomainObject.Predmet.TrenutnaVrijednost_1">5150.57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SAVEZ HRVAČKIH SPORTOVA ISTARSKE ŽUPANIJE, PULA</item>
    </izvorni_sadrzaj>
    <derivirana_varijabla naziv="DomainObject.Predmet.ProtuStrankaListFormated_1">
      <item>SAVEZ HRVAČKIH SPORTOVA ISTARSKE ŽUPANIJE, PULA</item>
    </derivirana_varijabla>
  </DomainObject.Predmet.ProtuStrankaListFormated>
  <DomainObject.Predmet.ProtuStrankaListFormatedOIB>
    <izvorni_sadrzaj>
      <item>SAVEZ HRVAČKIH SPORTOVA ISTARSKE ŽUPANIJE, PULA, OIB 89141150061</item>
    </izvorni_sadrzaj>
    <derivirana_varijabla naziv="DomainObject.Predmet.ProtuStrankaListFormatedOIB_1">
      <item>SAVEZ HRVAČKIH SPORTOVA ISTARSKE ŽUPANIJE, PULA, OIB 89141150061</item>
    </derivirana_varijabla>
  </DomainObject.Predmet.ProtuStrankaListFormatedOIB>
  <DomainObject.Predmet.ProtuStrankaListFormatedWithAdress>
    <izvorni_sadrzaj>
      <item>SAVEZ HRVAČKIH SPORTOVA ISTARSKE ŽUPANIJE, PULA, Marsovo polje 6, 52100 Pula</item>
    </izvorni_sadrzaj>
    <derivirana_varijabla naziv="DomainObject.Predmet.ProtuStrankaListFormatedWithAdress_1">
      <item>SAVEZ HRVAČKIH SPORTOVA ISTARSKE ŽUPANIJE, PULA, Marsovo polje 6, 52100 Pula</item>
    </derivirana_varijabla>
  </DomainObject.Predmet.ProtuStrankaListFormatedWithAdress>
  <DomainObject.Predmet.ProtuStrankaListFormatedWithAdressOIB>
    <izvorni_sadrzaj>
      <item>SAVEZ HRVAČKIH SPORTOVA ISTARSKE ŽUPANIJE, PULA, OIB 89141150061, Marsovo polje 6, 52100 Pula</item>
    </izvorni_sadrzaj>
    <derivirana_varijabla naziv="DomainObject.Predmet.ProtuStrankaListFormatedWithAdressOIB_1">
      <item>SAVEZ HRVAČKIH SPORTOVA ISTARSKE ŽUPANIJE, PULA, OIB 89141150061, Marsovo polje 6, 52100 Pula</item>
    </derivirana_varijabla>
  </DomainObject.Predmet.ProtuStrankaListFormatedWithAdressOIB>
  <DomainObject.Predmet.ProtuStrankaListNazivFormated>
    <izvorni_sadrzaj>
      <item>SAVEZ HRVAČKIH SPORTOVA ISTARSKE ŽUPANIJE, PULA</item>
    </izvorni_sadrzaj>
    <derivirana_varijabla naziv="DomainObject.Predmet.ProtuStrankaListNazivFormated_1">
      <item>SAVEZ HRVAČKIH SPORTOVA ISTARSKE ŽUPANIJE, PULA</item>
    </derivirana_varijabla>
  </DomainObject.Predmet.ProtuStrankaListNazivFormated>
  <DomainObject.Predmet.ProtuStrankaListNazivFormatedOIB>
    <izvorni_sadrzaj>
      <item>SAVEZ HRVAČKIH SPORTOVA ISTARSKE ŽUPANIJE, PULA, OIB 89141150061</item>
    </izvorni_sadrzaj>
    <derivirana_varijabla naziv="DomainObject.Predmet.ProtuStrankaListNazivFormatedOIB_1">
      <item>SAVEZ HRVAČKIH SPORTOVA ISTARSKE ŽUPANIJE, PULA, OIB 89141150061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SAVEZ HRVAČKIH SPORTOVA ISTARSKE ŽUPANIJE, PULA</izvorni_sadrzaj>
    <derivirana_varijabla naziv="DomainObject.Predmet.ProtustrankaIDrugi_1">SAVEZ HRVAČKIH SPORTOVA ISTARSKE ŽUPANIJE,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SAVEZ HRVAČKIH SPORTOVA ISTARSKE ŽUPANIJE, PULA, OIB 89141150061, Marsovo polje 6, 52100 Pula</izvorni_sadrzaj>
    <derivirana_varijabla naziv="DomainObject.Predmet.ProtustrankaIDrugiAdressOIB_1">SAVEZ HRVAČKIH SPORTOVA ISTARSKE ŽUPANIJE, PULA, OIB 89141150061, Marsovo polje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SAVEZ HRVAČKIH SPORTOVA ISTARSKE ŽUPANIJE, PULA</item>
    </izvorni_sadrzaj>
    <derivirana_varijabla naziv="DomainObject.Predmet.SudioniciListNaziv_1">
      <item>FINANCIJSKA AGENCIJA, RC RIJEKA, PODRUŽNICA PULA, PULA</item>
      <item>SAVEZ HRVAČKIH SPORTOVA ISTARSKE ŽUPANIJE,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SAVEZ HRVAČKIH SPORTOVA ISTARSKE ŽUPANIJE, PULA, OIB 89141150061, Marsovo polje 6,52100 Pula</item>
    </izvorni_sadrzaj>
    <derivirana_varijabla naziv="DomainObject.Predmet.SudioniciListAdressOIB_1">
      <item>FINANCIJSKA AGENCIJA, RC RIJEKA, PODRUŽNICA PULA, PULA, OIB 85821130368, F. Kurelca 8,51000 Rijeka</item>
      <item>SAVEZ HRVAČKIH SPORTOVA ISTARSKE ŽUPANIJE, PULA, OIB 89141150061, Marsovo polje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89141150061</item>
    </izvorni_sadrzaj>
    <derivirana_varijabla naziv="DomainObject.Predmet.SudioniciListNazivOIB_1">
      <item>, OIB 85821130368</item>
      <item>, OIB 89141150061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827</properties:Words>
  <properties:Characters>4424</properties:Characters>
  <properties:Lines>97</properties:Lines>
  <properties:Paragraphs>33</properties:Paragraphs>
  <properties:TotalTime>40</properties:TotalTime>
  <properties:ScaleCrop>false</properties:ScaleCrop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2018-03-15T09:43:00Z</dcterms:created>
  <dc:creator>Mihaela Kaligari</dc:creator>
  <dc:description/>
  <cp:keywords/>
  <cp:lastModifiedBy>Ana Jeromela</cp:lastModifiedBy>
  <cp:lastPrinted>2018-07-03T06:03:00Z</cp:lastPrinted>
  <dcterms:modified xmlns:xsi="http://www.w3.org/2001/XMLSchema-instance" xsi:type="dcterms:W3CDTF">2018-07-03T06:03:00Z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107-18 SAVEZ HRVAČKIH SPORTOVA IŽ - otvaranje i zaključenje - udruga -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