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5cab" w14:paraId="9485cab" w:rsidRDefault="00E71681" w:rsidP="00E71681" w:rsidR="00E71681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E71681" w:rsidP="00E71681" w:rsidR="00E71681">
      <w:pPr>
        <w:spacing w:after="0"/>
        <w:jc w:val="both"/>
      </w:pPr>
      <w:r>
        <w:t xml:space="preserve">       REPUBLIKA HRVATSKA</w:t>
      </w:r>
    </w:p>
    <w:p w:rsidRDefault="00E71681" w:rsidP="00E71681" w:rsidR="00E71681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71681" w:rsidP="00E71681" w:rsidR="00E71681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                                                                                                   </w:t>
      </w:r>
    </w:p>
    <w:p w:rsidRDefault="00E71681" w:rsidP="00E71681" w:rsidR="00E71681">
      <w:pPr>
        <w:pStyle w:val="Tijeloteksta"/>
        <w:spacing w:after="0"/>
        <w:rPr>
          <w:b/>
          <w:bCs/>
        </w:rPr>
      </w:pPr>
    </w:p>
    <w:p w:rsidRDefault="00E71681" w:rsidP="00E71681" w:rsidR="00E71681">
      <w:pPr>
        <w:pStyle w:val="Tijeloteksta"/>
        <w:spacing w:after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  </w:t>
      </w:r>
      <w:r>
        <w:rPr>
          <w:bCs/>
        </w:rPr>
        <w:t>Poslovni broj: 3 St-13/14-52</w:t>
      </w:r>
    </w:p>
    <w:p w:rsidRDefault="00E71681" w:rsidP="00E71681" w:rsidR="00E71681">
      <w:pPr>
        <w:pStyle w:val="Tijeloteksta"/>
        <w:spacing w:after="0"/>
        <w:rPr>
          <w:b/>
          <w:bCs/>
        </w:rPr>
      </w:pPr>
    </w:p>
    <w:p w:rsidRDefault="00E71681" w:rsidP="00E71681" w:rsidR="00E71681">
      <w:pPr>
        <w:pStyle w:val="Tijeloteksta"/>
        <w:spacing w:after="0"/>
        <w:rPr>
          <w:b/>
          <w:bCs/>
        </w:rPr>
      </w:pPr>
    </w:p>
    <w:p w:rsidRDefault="00E71681" w:rsidP="00E71681" w:rsidR="00E71681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 HERMAN d.o.o. "u stečaju", Mihovljan, I. Gundulića 51, Čakovec, MBS: 070054298, OIB: 54613244053, na temelju rješenja o prodaji broj St-13/14-22 od 18. ožujka 2015. godine, a u skladu s odredbom čl. 164. st. 3. Stečajnog zakona, dana 12. travnja 2016. godine donio je slijedeći</w:t>
      </w:r>
    </w:p>
    <w:p w:rsidRDefault="00E71681" w:rsidP="00E71681" w:rsidR="00E71681">
      <w:pPr>
        <w:spacing w:after="0"/>
        <w:jc w:val="both"/>
      </w:pPr>
    </w:p>
    <w:p w:rsidRDefault="00E71681" w:rsidP="00E71681" w:rsidR="00E71681" w:rsidRPr="00E71681">
      <w:pPr>
        <w:pStyle w:val="Naslov1"/>
        <w:spacing w:after="0"/>
        <w:jc w:val="center"/>
        <w:rPr>
          <w:color w:themeColor="text1" w:val="000000"/>
          <w:sz w:val="24"/>
          <w:szCs w:val="24"/>
        </w:rPr>
      </w:pPr>
      <w:r w:rsidRPr="00E71681">
        <w:rPr>
          <w:color w:themeColor="text1" w:val="000000"/>
          <w:sz w:val="24"/>
          <w:szCs w:val="24"/>
        </w:rPr>
        <w:t>ZAKLJUČAK O PRODAJI</w:t>
      </w:r>
    </w:p>
    <w:p w:rsidRDefault="00E71681" w:rsidP="00E71681" w:rsidR="00E71681">
      <w:pPr>
        <w:spacing w:after="0"/>
        <w:jc w:val="center"/>
        <w:rPr>
          <w:b/>
          <w:bCs/>
        </w:rPr>
      </w:pPr>
      <w:r>
        <w:rPr>
          <w:b/>
          <w:bCs/>
        </w:rPr>
        <w:t>10. JAVNA DRAŽBA</w:t>
      </w:r>
    </w:p>
    <w:p w:rsidRDefault="00E71681" w:rsidP="00E71681" w:rsidR="00E71681">
      <w:pPr>
        <w:spacing w:after="0"/>
        <w:jc w:val="center"/>
        <w:rPr>
          <w:b/>
          <w:bCs/>
        </w:rPr>
      </w:pPr>
    </w:p>
    <w:p w:rsidRDefault="00E71681" w:rsidP="00E71681" w:rsidR="00E71681">
      <w:pPr>
        <w:spacing w:after="0"/>
        <w:jc w:val="center"/>
        <w:rPr>
          <w:b/>
          <w:bCs/>
        </w:rPr>
      </w:pPr>
    </w:p>
    <w:p w:rsidRDefault="00E71681" w:rsidP="00E71681" w:rsidR="00E71681">
      <w:pPr>
        <w:pStyle w:val="Tijeloteksta"/>
        <w:spacing w:after="0"/>
        <w:ind w:left="360"/>
        <w:jc w:val="both"/>
      </w:pPr>
      <w:r>
        <w:t xml:space="preserve">I./ Određuje se prodaja nekretnine u vlasništvu stečajnog dužnika HERMAN d.o.o. "u stečaju", Mihovljan, I. Gundulića 51, u stečajnom postupku, uz odgovarajuću primjenu pravila o ovrsi na nekretninama: </w:t>
      </w:r>
    </w:p>
    <w:p w:rsidRDefault="00E71681" w:rsidP="00E71681" w:rsidR="00E71681">
      <w:pPr>
        <w:pStyle w:val="Tijeloteksta"/>
        <w:spacing w:after="0"/>
        <w:ind w:left="360"/>
      </w:pPr>
    </w:p>
    <w:p w:rsidRDefault="00E71681" w:rsidP="00E71681" w:rsidR="00E71681">
      <w:pPr>
        <w:spacing w:after="0"/>
        <w:ind w:left="1080"/>
        <w:jc w:val="both"/>
      </w:pPr>
      <w:r>
        <w:t xml:space="preserve">čkbr. 30/A/1 dvorište s 581 m2, poslovna zgrada s 257 m2, ukupne površine 838 m2, upisana u zk.ul. 1523 k.o. Palovec, u 1/1 dijela   </w:t>
      </w:r>
    </w:p>
    <w:p w:rsidRDefault="00E71681" w:rsidP="00E71681" w:rsidR="00E71681">
      <w:pPr>
        <w:spacing w:after="0"/>
        <w:jc w:val="both"/>
      </w:pPr>
    </w:p>
    <w:p w:rsidRDefault="00E71681" w:rsidP="00E71681" w:rsidR="00E71681">
      <w:pPr>
        <w:spacing w:after="0"/>
        <w:ind w:left="720"/>
        <w:jc w:val="both"/>
        <w:rPr>
          <w:b/>
        </w:rPr>
      </w:pPr>
      <w:r>
        <w:rPr>
          <w:b/>
        </w:rPr>
        <w:t>Procijenjena vrijednost nekretnine iznosi 785.000,00 kn.</w:t>
      </w:r>
    </w:p>
    <w:p w:rsidRDefault="00E71681" w:rsidP="00E71681" w:rsidR="00E71681">
      <w:pPr>
        <w:spacing w:after="0"/>
        <w:rPr>
          <w:b/>
        </w:rPr>
      </w:pPr>
    </w:p>
    <w:p w:rsidRDefault="00E71681" w:rsidP="00E71681" w:rsidR="00E71681">
      <w:pPr>
        <w:spacing w:after="0"/>
        <w:jc w:val="both"/>
      </w:pPr>
      <w:r>
        <w:rPr>
          <w:b/>
        </w:rPr>
        <w:tab/>
      </w:r>
      <w:r>
        <w:t>Na nekretnini je upisano založno pravo u korist Međimurske banke d.d. i RH Ministarstva financija.</w:t>
      </w:r>
      <w:r>
        <w:tab/>
      </w:r>
    </w:p>
    <w:p w:rsidRDefault="00E71681" w:rsidP="00E71681" w:rsidR="00E71681">
      <w:pPr>
        <w:spacing w:after="0"/>
        <w:jc w:val="both"/>
      </w:pPr>
    </w:p>
    <w:p w:rsidRDefault="00E71681" w:rsidP="00E71681" w:rsidR="00E71681">
      <w:pPr>
        <w:pStyle w:val="Tijeloteksta"/>
        <w:spacing w:after="0"/>
        <w:ind w:left="360"/>
        <w:jc w:val="both"/>
      </w:pPr>
      <w:r>
        <w:t xml:space="preserve">II./ Nekretnina će se prodati na  usmenoj javnoj dražbi. Deseto ročište za prodaju održat će se dana </w:t>
      </w:r>
      <w:r>
        <w:rPr>
          <w:b/>
        </w:rPr>
        <w:t>24.05.2016.</w:t>
      </w:r>
      <w:r>
        <w:t xml:space="preserve"> godine, u zgradi Trgovačkog suda u Varaždinu, soba 226/II, s početkom u </w:t>
      </w:r>
      <w:r>
        <w:rPr>
          <w:b/>
        </w:rPr>
        <w:t>13,00</w:t>
      </w:r>
      <w:r>
        <w:t xml:space="preserve"> sati. Ročište će se održati i ako na njemu sudjeluje samo jedan ponuditelj.</w:t>
      </w:r>
    </w:p>
    <w:p w:rsidRDefault="00E71681" w:rsidP="00E71681" w:rsidR="00E71681">
      <w:pPr>
        <w:pStyle w:val="Tijeloteksta"/>
        <w:spacing w:after="0"/>
        <w:ind w:left="360"/>
        <w:jc w:val="both"/>
      </w:pPr>
    </w:p>
    <w:p w:rsidRDefault="00E71681" w:rsidP="00E71681" w:rsidR="00E71681">
      <w:pPr>
        <w:pStyle w:val="Tijeloteksta"/>
        <w:spacing w:after="0"/>
        <w:ind w:left="360"/>
        <w:jc w:val="both"/>
      </w:pPr>
      <w:r>
        <w:t>III./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E71681" w:rsidP="00E71681" w:rsidR="00E71681">
      <w:pPr>
        <w:pStyle w:val="Tijeloteksta"/>
        <w:spacing w:after="0"/>
        <w:ind w:left="360"/>
      </w:pPr>
    </w:p>
    <w:p w:rsidRDefault="00E71681" w:rsidP="00E71681" w:rsidR="00E71681">
      <w:pPr>
        <w:pStyle w:val="Tijeloteksta"/>
        <w:spacing w:after="0"/>
        <w:ind w:left="360"/>
      </w:pPr>
      <w:r>
        <w:t>IV./ Uvjeti prodaje:</w:t>
      </w:r>
    </w:p>
    <w:p w:rsidRDefault="00E71681" w:rsidP="00E71681" w:rsidR="00E71681">
      <w:pPr>
        <w:numPr>
          <w:ilvl w:val="0"/>
          <w:numId w:val="47"/>
        </w:numPr>
        <w:spacing w:after="0"/>
        <w:jc w:val="both"/>
      </w:pPr>
      <w:r>
        <w:t xml:space="preserve">Nekretnina iz točke I. ovog zaključka prodavati će se po početnoj cijeni i to u iznosu od </w:t>
      </w:r>
      <w:r>
        <w:rPr>
          <w:b/>
        </w:rPr>
        <w:t>75.625,60 kn</w:t>
      </w:r>
      <w:r>
        <w:t xml:space="preserve"> i ispod te cijene se na desetom ročištu za javnu dražbu nekretnina ne može prodati. </w:t>
      </w:r>
    </w:p>
    <w:p w:rsidRDefault="00E71681" w:rsidP="00E71681" w:rsidR="00E71681">
      <w:pPr>
        <w:pStyle w:val="Tijeloteksta"/>
        <w:numPr>
          <w:ilvl w:val="0"/>
          <w:numId w:val="47"/>
        </w:numPr>
        <w:spacing w:after="0"/>
        <w:jc w:val="both"/>
      </w:pPr>
      <w:r>
        <w:t>Sve poreze i pristojbe u vezi s prodajom nekretnine snosi kupac.</w:t>
      </w:r>
    </w:p>
    <w:p w:rsidRDefault="00E71681" w:rsidP="00E71681" w:rsidR="00E71681">
      <w:pPr>
        <w:pStyle w:val="Tijeloteksta"/>
        <w:numPr>
          <w:ilvl w:val="0"/>
          <w:numId w:val="47"/>
        </w:numPr>
        <w:spacing w:after="0"/>
        <w:jc w:val="both"/>
      </w:pPr>
      <w:r>
        <w:lastRenderedPageBreak/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St-13/14 i dokaz o tome predoče stečajnom sucu prije  početka dražbe. Kupcu nekretnine jamčevina se uračunava u kupoprodajnu cijenu, a ostalima se vraća  odmah nakon zaključenja javne dražbe.</w:t>
      </w:r>
    </w:p>
    <w:p w:rsidRDefault="00E71681" w:rsidP="00E71681" w:rsidR="00E71681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E71681" w:rsidP="00E71681" w:rsidR="00E71681">
      <w:pPr>
        <w:numPr>
          <w:ilvl w:val="0"/>
          <w:numId w:val="47"/>
        </w:numPr>
        <w:spacing w:after="0"/>
        <w:jc w:val="both"/>
      </w:pPr>
      <w:r>
        <w:t>U rješenju o dosudi sud će odrediti da se nakon pravomoćnosti  toga  rješenja i nakon što kupac položi kupovninu, u zemljišnim knjigama upiše pravo vlasništva na dosuđenoj nekretnini u korist kupca, te brisati prava i terete na nekretnini koji prestaju njezinom prodajom.</w:t>
      </w:r>
    </w:p>
    <w:p w:rsidRDefault="00E71681" w:rsidP="00E71681" w:rsidR="00E71681">
      <w:pPr>
        <w:numPr>
          <w:ilvl w:val="0"/>
          <w:numId w:val="47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E71681" w:rsidP="00E71681" w:rsidR="00E71681">
      <w:pPr>
        <w:pStyle w:val="Tijeloteksta"/>
        <w:numPr>
          <w:ilvl w:val="0"/>
          <w:numId w:val="47"/>
        </w:numPr>
        <w:tabs>
          <w:tab w:pos="1260" w:val="left"/>
        </w:tabs>
        <w:spacing w:after="0"/>
        <w:jc w:val="both"/>
      </w:pPr>
      <w:r>
        <w:t>Zainteresirane osobe mogu razgledati nekretninu koja je predmet prodaje uz prethodni dogovor sa stečajnim upraviteljem Stankom Makar, dipl. oec. iz Ludbrega, na broj 091 2010001, svakog radnog dana od 8,00-15,00 sati.</w:t>
      </w:r>
    </w:p>
    <w:p w:rsidRDefault="00E71681" w:rsidP="00E71681" w:rsidR="00E71681">
      <w:pPr>
        <w:pStyle w:val="Tijeloteksta"/>
        <w:tabs>
          <w:tab w:pos="1260" w:val="left"/>
        </w:tabs>
        <w:spacing w:after="0"/>
      </w:pPr>
    </w:p>
    <w:p w:rsidRDefault="00E71681" w:rsidP="00E71681" w:rsidR="00E71681">
      <w:pPr>
        <w:pStyle w:val="Tijeloteksta"/>
        <w:tabs>
          <w:tab w:pos="1260" w:val="left"/>
        </w:tabs>
        <w:spacing w:after="0"/>
        <w:ind w:left="720"/>
      </w:pPr>
    </w:p>
    <w:p w:rsidRDefault="00E71681" w:rsidP="00E71681" w:rsidR="00E71681">
      <w:pPr>
        <w:tabs>
          <w:tab w:pos="1260" w:val="left"/>
        </w:tabs>
        <w:spacing w:after="0"/>
        <w:jc w:val="center"/>
      </w:pPr>
      <w:r>
        <w:t>U Varaždinu, 12. travnja 2016. godine</w:t>
      </w:r>
    </w:p>
    <w:p w:rsidRDefault="00E71681" w:rsidP="00E71681" w:rsidR="00E71681">
      <w:pPr>
        <w:tabs>
          <w:tab w:pos="1260" w:val="left"/>
        </w:tabs>
        <w:spacing w:after="0"/>
        <w:jc w:val="both"/>
      </w:pPr>
    </w:p>
    <w:p w:rsidRDefault="00E71681" w:rsidP="00E71681" w:rsidR="00E71681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E71681" w:rsidP="00E71681" w:rsidR="00E71681">
      <w:pPr>
        <w:tabs>
          <w:tab w:pos="1260" w:val="left"/>
        </w:tabs>
        <w:spacing w:after="0"/>
        <w:jc w:val="both"/>
      </w:pPr>
    </w:p>
    <w:p w:rsidRDefault="00E71681" w:rsidP="00E71681" w:rsidR="00E71681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E71681" w:rsidP="00E71681" w:rsidR="00E71681">
      <w:pPr>
        <w:tabs>
          <w:tab w:pos="1260" w:val="left"/>
        </w:tabs>
        <w:spacing w:after="0"/>
        <w:jc w:val="both"/>
      </w:pPr>
    </w:p>
    <w:p w:rsidRDefault="00E71681" w:rsidP="00E71681" w:rsidR="00E71681">
      <w:pPr>
        <w:tabs>
          <w:tab w:pos="1260" w:val="left"/>
        </w:tabs>
        <w:spacing w:after="0"/>
        <w:jc w:val="both"/>
      </w:pPr>
    </w:p>
    <w:p w:rsidRDefault="00E71681" w:rsidP="00E71681" w:rsidR="00E71681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E71681" w:rsidP="00E71681" w:rsidR="00E71681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E71681" w:rsidP="00E71681" w:rsidR="00E71681">
      <w:pPr>
        <w:tabs>
          <w:tab w:pos="1260" w:val="left"/>
        </w:tabs>
        <w:spacing w:after="0"/>
        <w:jc w:val="both"/>
      </w:pPr>
    </w:p>
    <w:p w:rsidRDefault="00E71681" w:rsidP="00E71681" w:rsidR="00E71681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E71681" w:rsidP="00E71681" w:rsidR="00E71681">
      <w:pPr>
        <w:tabs>
          <w:tab w:pos="1260" w:val="left"/>
        </w:tabs>
        <w:spacing w:after="0"/>
        <w:jc w:val="both"/>
      </w:pPr>
    </w:p>
    <w:p w:rsidRDefault="00E71681" w:rsidP="00E71681" w:rsidR="00E71681">
      <w:pPr>
        <w:tabs>
          <w:tab w:pos="1260" w:val="left"/>
        </w:tabs>
        <w:spacing w:after="0"/>
        <w:jc w:val="both"/>
      </w:pPr>
    </w:p>
    <w:p w:rsidRDefault="00E71681" w:rsidP="00E71681" w:rsidR="00E71681">
      <w:pPr>
        <w:tabs>
          <w:tab w:pos="1260" w:val="left"/>
        </w:tabs>
        <w:spacing w:after="0"/>
        <w:jc w:val="both"/>
      </w:pPr>
      <w:r>
        <w:t xml:space="preserve"> DNA:</w:t>
      </w:r>
    </w:p>
    <w:p w:rsidRDefault="00E71681" w:rsidP="00E71681" w:rsidR="00E71681">
      <w:pPr>
        <w:numPr>
          <w:ilvl w:val="0"/>
          <w:numId w:val="48"/>
        </w:numPr>
        <w:spacing w:after="0"/>
        <w:jc w:val="both"/>
      </w:pPr>
      <w:r>
        <w:t>Stečajni upravitelj Stanko Makar, dipl. oec. iz Ludbrega, Petra Zrinskog 3</w:t>
      </w:r>
    </w:p>
    <w:p w:rsidRDefault="00E71681" w:rsidP="00E71681" w:rsidR="00E71681">
      <w:pPr>
        <w:numPr>
          <w:ilvl w:val="0"/>
          <w:numId w:val="48"/>
        </w:numPr>
        <w:spacing w:after="0"/>
        <w:jc w:val="both"/>
      </w:pPr>
      <w:r>
        <w:t>ŽDO Varaždin, građansko-upravni odjel</w:t>
      </w:r>
    </w:p>
    <w:p w:rsidRDefault="00E71681" w:rsidP="00E71681" w:rsidR="00E71681">
      <w:pPr>
        <w:numPr>
          <w:ilvl w:val="0"/>
          <w:numId w:val="48"/>
        </w:numPr>
        <w:spacing w:after="0"/>
        <w:jc w:val="both"/>
      </w:pPr>
      <w:r>
        <w:t>Privredna banka Zagreb d.d., po pun. Davoru Ivančić, odvjetniku iz Čakovca,</w:t>
      </w:r>
    </w:p>
    <w:p w:rsidRDefault="00E71681" w:rsidP="00E71681" w:rsidR="00E71681">
      <w:pPr>
        <w:spacing w:after="0"/>
        <w:ind w:left="720"/>
        <w:jc w:val="both"/>
      </w:pPr>
      <w:r>
        <w:t>Park Rudolfa Kropeka 1</w:t>
      </w:r>
    </w:p>
    <w:p w:rsidRDefault="00E71681" w:rsidP="00E71681" w:rsidR="00DA0242">
      <w:pPr>
        <w:numPr>
          <w:ilvl w:val="0"/>
          <w:numId w:val="48"/>
        </w:numPr>
        <w:spacing w:after="0"/>
        <w:jc w:val="both"/>
      </w:pPr>
      <w:r>
        <w:t>e-Oglasna ploča suda</w:t>
      </w:r>
      <w:r w:rsidR="00830E8C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E8C" w:rsidP="00537B78" w:rsidR="00830E8C">
      <w:r>
        <w:separator/>
      </w:r>
    </w:p>
  </w:endnote>
  <w:endnote w:id="0" w:type="continuationSeparator">
    <w:p w:rsidRDefault="00830E8C" w:rsidP="00537B78" w:rsidR="00830E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E8C" w:rsidP="00537B78" w:rsidR="00830E8C">
      <w:r>
        <w:separator/>
      </w:r>
    </w:p>
  </w:footnote>
  <w:footnote w:id="0" w:type="continuationSeparator">
    <w:p w:rsidRDefault="00830E8C" w:rsidP="00537B78" w:rsidR="00830E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6E9E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0E8C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1681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175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St-13/2014-52</izvorni_sadrzaj>
    <derivirana_varijabla naziv="DomainObject.Oznaka_1">St-13/2014-52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2014.</izvorni_sadrzaj>
    <derivirana_varijabla naziv="DomainObject.Predmet.DatumOsnivanja_1">24.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St-13/2014</izvorni_sadrzaj>
    <derivirana_varijabla naziv="DomainObject.Predmet.OznakaBroj_1">St-13/2014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objavljen u NN. br. 132 od 12.11.2014
=====================================</izvorni_sadrzaj>
    <derivirana_varijabla naziv="DomainObject.Predmet.PrimjedbaSuca_1">Oglas o otv. st. objavljen u NN. br. 132 od 12.11.2014
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HERMAN trgovina i proizvodnja d.o.o.</izvorni_sadrzaj>
    <derivirana_varijabla naziv="DomainObject.Predmet.ProtustrankaFormated_1">  HERMAN trgovina i proizvodnja d.o.o.</derivirana_varijabla>
  </DomainObject.Predmet.ProtustrankaFormated>
  <DomainObject.Predmet.ProtustrankaFormatedOIB>
    <izvorni_sadrzaj>  HERMAN trgovina i proizvodnja d.o.o., OIB 54613244053</izvorni_sadrzaj>
    <derivirana_varijabla naziv="DomainObject.Predmet.ProtustrankaFormatedOIB_1">  HERMAN trgovina i proizvodnja d.o.o., OIB 54613244053</derivirana_varijabla>
  </DomainObject.Predmet.ProtustrankaFormatedOIB>
  <DomainObject.Predmet.ProtustrankaFormatedWithAdress>
    <izvorni_sadrzaj> HERMAN trgovina i proizvodnja d.o.o., I.Gundulića 51, Mihovljan</izvorni_sadrzaj>
    <derivirana_varijabla naziv="DomainObject.Predmet.ProtustrankaFormatedWithAdress_1"> HERMAN trgovina i proizvodnja d.o.o., I.Gundulića 51, Mihovljan</derivirana_varijabla>
  </DomainObject.Predmet.ProtustrankaFormatedWithAdress>
  <DomainObject.Predmet.ProtustrankaFormatedWithAdressOIB>
    <izvorni_sadrzaj> HERMAN trgovina i proizvodnja d.o.o., OIB 54613244053, I.Gundulića 51, Mihovljan</izvorni_sadrzaj>
    <derivirana_varijabla naziv="DomainObject.Predmet.ProtustrankaFormatedWithAdressOIB_1"> HERMAN trgovina i proizvodnja d.o.o., OIB 54613244053, I.Gundulića 51, Mihovljan</derivirana_varijabla>
  </DomainObject.Predmet.ProtustrankaFormatedWithAdressOIB>
  <DomainObject.Predmet.ProtustrankaWithAdress>
    <izvorni_sadrzaj>HERMAN trgovina i proizvodnja d.o.o. I.Gundulića 51, Mihovljan</izvorni_sadrzaj>
    <derivirana_varijabla naziv="DomainObject.Predmet.ProtustrankaWithAdress_1">HERMAN trgovina i proizvodnja d.o.o. I.Gundulića 51, Mihovljan</derivirana_varijabla>
  </DomainObject.Predmet.ProtustrankaWithAdress>
  <DomainObject.Predmet.ProtustrankaWithAdressOIB>
    <izvorni_sadrzaj>HERMAN trgovina i proizvodnja d.o.o., OIB 54613244053, I.Gundulića 51, Mihovljan</izvorni_sadrzaj>
    <derivirana_varijabla naziv="DomainObject.Predmet.ProtustrankaWithAdressOIB_1">HERMAN trgovina i proizvodnja d.o.o., OIB 54613244053, I.Gundulića 51, Mihovljan</derivirana_varijabla>
  </DomainObject.Predmet.ProtustrankaWithAdressOIB>
  <DomainObject.Predmet.ProtustrankaNazivFormated>
    <izvorni_sadrzaj>HERMAN trgovina i proizvodnja d.o.o.</izvorni_sadrzaj>
    <derivirana_varijabla naziv="DomainObject.Predmet.ProtustrankaNazivFormated_1">HERMAN trgovina i proizvodnja d.o.o.</derivirana_varijabla>
  </DomainObject.Predmet.ProtustrankaNazivFormated>
  <DomainObject.Predmet.ProtustrankaNazivFormatedOIB>
    <izvorni_sadrzaj>HERMAN trgovina i proizvodnja d.o.o., OIB 54613244053</izvorni_sadrzaj>
    <derivirana_varijabla naziv="DomainObject.Predmet.ProtustrankaNazivFormatedOIB_1">HERMAN trgovina i proizvodnja d.o.o., OIB 54613244053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ŽELJKA IGREC zastupanog po punomoćniku Miroslav Molnar, SSSH</izvorni_sadrzaj>
    <derivirana_varijabla naziv="DomainObject.Predmet.StrankaFormated_1">  ŽELJKA IGREC zastupanog po punomoćniku Miroslav Molnar, SSSH</derivirana_varijabla>
  </DomainObject.Predmet.StrankaFormated>
  <DomainObject.Predmet.StrankaFormatedOIB>
    <izvorni_sadrzaj>  ŽELJKA IGREC zastupanog po punomoćniku Miroslav Molnar, SSSH</izvorni_sadrzaj>
    <derivirana_varijabla naziv="DomainObject.Predmet.StrankaFormatedOIB_1">  ŽELJKA IGREC zastupanog po punomoćniku Miroslav Molnar, SSSH</derivirana_varijabla>
  </DomainObject.Predmet.StrankaFormatedOIB>
  <DomainObject.Predmet.StrankaFormatedWithAdress>
    <izvorni_sadrzaj> ŽELJKA IGREC, Trg Republike 1, 40000 Čakovec zastupanog po punomoćniku Miroslav Molnar, SSSH</izvorni_sadrzaj>
    <derivirana_varijabla naziv="DomainObject.Predmet.StrankaFormatedWithAdress_1"> ŽELJKA IGREC, Trg Republike 1, 40000 Čakovec zastupanog po punomoćniku Miroslav Molnar, SSSH</derivirana_varijabla>
  </DomainObject.Predmet.StrankaFormatedWithAdress>
  <DomainObject.Predmet.StrankaFormatedWithAdressOIB>
    <izvorni_sadrzaj> ŽELJKA IGREC, Trg Republike 1, 40000 Čakovec zastupanog po punomoćniku Miroslav Molnar, SSSH</izvorni_sadrzaj>
    <derivirana_varijabla naziv="DomainObject.Predmet.StrankaFormatedWithAdressOIB_1"> ŽELJKA IGREC, Trg Republike 1, 40000 Čakovec zastupanog po punomoćniku Miroslav Molnar, SSSH</derivirana_varijabla>
  </DomainObject.Predmet.StrankaFormatedWithAdressOIB>
  <DomainObject.Predmet.StrankaWithAdress>
    <izvorni_sadrzaj>ŽELJKA IGREC Trg Republike 1,40000 Čakovec</izvorni_sadrzaj>
    <derivirana_varijabla naziv="DomainObject.Predmet.StrankaWithAdress_1">ŽELJKA IGREC Trg Republike 1,40000 Čakovec</derivirana_varijabla>
  </DomainObject.Predmet.StrankaWithAdress>
  <DomainObject.Predmet.StrankaWithAdressOIB>
    <izvorni_sadrzaj>ŽELJKA IGREC, Trg Republike 1,40000 Čakovec</izvorni_sadrzaj>
    <derivirana_varijabla naziv="DomainObject.Predmet.StrankaWithAdressOIB_1">ŽELJKA IGREC, Trg Republike 1,40000 Čakovec</derivirana_varijabla>
  </DomainObject.Predmet.StrankaWithAdressOIB>
  <DomainObject.Predmet.StrankaNazivFormated>
    <izvorni_sadrzaj>ŽELJKA IGREC</izvorni_sadrzaj>
    <derivirana_varijabla naziv="DomainObject.Predmet.StrankaNazivFormated_1">ŽELJKA IGREC</derivirana_varijabla>
  </DomainObject.Predmet.StrankaNazivFormated>
  <DomainObject.Predmet.StrankaNazivFormatedOIB>
    <izvorni_sadrzaj>ŽELJKA IGREC</izvorni_sadrzaj>
    <derivirana_varijabla naziv="DomainObject.Predmet.StrankaNazivFormatedOIB_1">ŽELJKA IGREC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ŽELJKA IGREC zastupanog po punomoćniku Miroslav Molnar, SSSH</item>
    </izvorni_sadrzaj>
    <derivirana_varijabla naziv="DomainObject.Predmet.StrankaListFormated_1">
      <item>ŽELJKA IGREC zastupanog po punomoćniku Miroslav Molnar, SSSH</item>
    </derivirana_varijabla>
  </DomainObject.Predmet.StrankaListFormated>
  <DomainObject.Predmet.StrankaListFormatedOIB>
    <izvorni_sadrzaj>
      <item>ŽELJKA IGREC zastupanog po punomoćniku Miroslav Molnar, SSSH</item>
    </izvorni_sadrzaj>
    <derivirana_varijabla naziv="DomainObject.Predmet.StrankaListFormatedOIB_1">
      <item>ŽELJKA IGREC zastupanog po punomoćniku Miroslav Molnar, SSSH</item>
    </derivirana_varijabla>
  </DomainObject.Predmet.StrankaListFormatedOIB>
  <DomainObject.Predmet.StrankaListFormatedWithAdress>
    <izvorni_sadrzaj>
      <item>ŽELJKA IGREC, Trg Republike 1, 40000 Čakovec zastupanog po punomoćniku Miroslav Molnar, SSSH</item>
    </izvorni_sadrzaj>
    <derivirana_varijabla naziv="DomainObject.Predmet.StrankaListFormatedWithAdress_1">
      <item>ŽELJKA IGREC, Trg Republike 1, 40000 Čakovec zastupanog po punomoćniku Miroslav Molnar, SSSH</item>
    </derivirana_varijabla>
  </DomainObject.Predmet.StrankaListFormatedWithAdress>
  <DomainObject.Predmet.StrankaListFormatedWithAdressOIB>
    <izvorni_sadrzaj>
      <item>ŽELJKA IGREC, Trg Republike 1, 40000 Čakovec zastupanog po punomoćniku Miroslav Molnar, SSSH</item>
    </izvorni_sadrzaj>
    <derivirana_varijabla naziv="DomainObject.Predmet.StrankaListFormatedWithAdressOIB_1">
      <item>ŽELJKA IGREC, Trg Republike 1, 40000 Čakovec zastupanog po punomoćniku Miroslav Molnar, SSSH</item>
    </derivirana_varijabla>
  </DomainObject.Predmet.StrankaListFormatedWithAdressOIB>
  <DomainObject.Predmet.StrankaListNazivFormated>
    <izvorni_sadrzaj>
      <item>ŽELJKA IGREC</item>
    </izvorni_sadrzaj>
    <derivirana_varijabla naziv="DomainObject.Predmet.StrankaListNazivFormated_1">
      <item>ŽELJKA IGREC</item>
    </derivirana_varijabla>
  </DomainObject.Predmet.StrankaListNazivFormated>
  <DomainObject.Predmet.StrankaListNazivFormatedOIB>
    <izvorni_sadrzaj>
      <item>ŽELJKA IGREC</item>
    </izvorni_sadrzaj>
    <derivirana_varijabla naziv="DomainObject.Predmet.StrankaListNazivFormatedOIB_1">
      <item>ŽELJKA IGREC</item>
    </derivirana_varijabla>
  </DomainObject.Predmet.StrankaListNazivFormatedOIB>
  <DomainObject.Predmet.ProtuStrankaListFormated>
    <izvorni_sadrzaj>
      <item>HERMAN trgovina i proizvodnja d.o.o.</item>
    </izvorni_sadrzaj>
    <derivirana_varijabla naziv="DomainObject.Predmet.ProtuStrankaListFormated_1">
      <item>HERMAN trgovina i proizvodnja d.o.o.</item>
    </derivirana_varijabla>
  </DomainObject.Predmet.ProtuStrankaListFormated>
  <DomainObject.Predmet.ProtuStrankaListFormatedOIB>
    <izvorni_sadrzaj>
      <item>HERMAN trgovina i proizvodnja d.o.o., OIB 54613244053</item>
    </izvorni_sadrzaj>
    <derivirana_varijabla naziv="DomainObject.Predmet.ProtuStrankaListFormatedOIB_1">
      <item>HERMAN trgovina i proizvodnja d.o.o., OIB 54613244053</item>
    </derivirana_varijabla>
  </DomainObject.Predmet.ProtuStrankaListFormatedOIB>
  <DomainObject.Predmet.ProtuStrankaListFormatedWithAdress>
    <izvorni_sadrzaj>
      <item>HERMAN trgovina i proizvodnja d.o.o., I.Gundulića 51, Mihovljan</item>
    </izvorni_sadrzaj>
    <derivirana_varijabla naziv="DomainObject.Predmet.ProtuStrankaListFormatedWithAdress_1">
      <item>HERMAN trgovina i proizvodnja d.o.o., I.Gundulića 51, Mihovljan</item>
    </derivirana_varijabla>
  </DomainObject.Predmet.ProtuStrankaListFormatedWithAdress>
  <DomainObject.Predmet.ProtuStrankaListFormatedWithAdressOIB>
    <izvorni_sadrzaj>
      <item>HERMAN trgovina i proizvodnja d.o.o., OIB 54613244053, I.Gundulića 51, Mihovljan</item>
    </izvorni_sadrzaj>
    <derivirana_varijabla naziv="DomainObject.Predmet.ProtuStrankaListFormatedWithAdressOIB_1">
      <item>HERMAN trgovina i proizvodnja d.o.o., OIB 54613244053, I.Gundulića 51, Mihovljan</item>
    </derivirana_varijabla>
  </DomainObject.Predmet.ProtuStrankaListFormatedWithAdressOIB>
  <DomainObject.Predmet.ProtuStrankaListNazivFormated>
    <izvorni_sadrzaj>
      <item>HERMAN trgovina i proizvodnja d.o.o.</item>
    </izvorni_sadrzaj>
    <derivirana_varijabla naziv="DomainObject.Predmet.ProtuStrankaListNazivFormated_1">
      <item>HERMAN trgovina i proizvodnja d.o.o.</item>
    </derivirana_varijabla>
  </DomainObject.Predmet.ProtuStrankaListNazivFormated>
  <DomainObject.Predmet.ProtuStrankaListNazivFormatedOIB>
    <izvorni_sadrzaj>
      <item>HERMAN trgovina i proizvodnja d.o.o., OIB 54613244053</item>
    </izvorni_sadrzaj>
    <derivirana_varijabla naziv="DomainObject.Predmet.ProtuStrankaListNazivFormatedOIB_1">
      <item>HERMAN trgovina i proizvodnja d.o.o., OIB 54613244053</item>
    </derivirana_varijabla>
  </DomainObject.Predmet.ProtuStrankaListNazivFormatedOIB>
  <DomainObject.Predmet.OstaliListFormated>
    <izvorni_sadrzaj>
      <item>Miroslav Molnar, SSSH punomoćnik sudionika u postupku ŽELJKA IGREC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izvorni_sadrzaj>
    <derivirana_varijabla naziv="DomainObject.Predmet.OstaliListFormated_1">
      <item>Miroslav Molnar, SSSH punomoćnik sudionika u postupku ŽELJKA IGREC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derivirana_varijabla>
  </DomainObject.Predmet.OstaliListFormated>
  <DomainObject.Predmet.OstaliListFormatedOIB>
    <izvorni_sadrzaj>
      <item>Miroslav Molnar, SSSH punomoćnik sudionika u postupku ŽELJKA IGREC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izvorni_sadrzaj>
    <derivirana_varijabla naziv="DomainObject.Predmet.OstaliListFormatedOIB_1">
      <item>Miroslav Molnar, SSSH punomoćnik sudionika u postupku ŽELJKA IGREC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derivirana_varijabla>
  </DomainObject.Predmet.OstaliListFormatedOIB>
  <DomainObject.Predmet.OstaliListFormatedWithAdress>
    <izvorni_sadrzaj>
      <item>Miroslav Molnar, SSSH, Trg Republike 1, 40000 Čakovec punomoćnik sudionika u postupku ŽELJKA IGREC</item>
      <item>Stanko Makar,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Jadranski Trg 3/a, 51000 Rijeka</item>
      <item>Odvjetničko društvo Slunjski i Rudnički, javno trgovačko društvo za obavljanje odvjetničkih poslova, Kratka 2/I, 42000 Varaždin</item>
    </izvorni_sadrzaj>
    <derivirana_varijabla naziv="DomainObject.Predmet.OstaliListFormatedWithAdress_1">
      <item>Miroslav Molnar, SSSH, Trg Republike 1, 40000 Čakovec punomoćnik sudionika u postupku ŽELJKA IGREC</item>
      <item>Stanko Makar,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Jadranski Trg 3/a, 51000 Rijeka</item>
      <item>Odvjetničko društvo Slunjski i Rudnički, javno trgovačko društvo za obavljanje odvjetničkih poslova, Kratka 2/I, 42000 Varaždin</item>
    </derivirana_varijabla>
  </DomainObject.Predmet.OstaliListFormatedWithAdress>
  <DomainObject.Predmet.OstaliListFormatedWithAdressOIB>
    <izvorni_sadrzaj>
      <item>Miroslav Molnar, SSSH, Trg Republike 1, 40000 Čakovec punomoćnik sudionika u postupku ŽELJKA IGREC</item>
      <item>Stanko Makar, OIB 49218337993,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OIB 23057039320, Jadranski Trg 3/a, 51000 Rijeka</item>
      <item>Odvjetničko društvo Slunjski i Rudnički, javno trgovačko društvo za obavljanje odvjetničkih poslova, OIB 97816293174, Kratka 2/I, 42000 Varaždin</item>
    </izvorni_sadrzaj>
    <derivirana_varijabla naziv="DomainObject.Predmet.OstaliListFormatedWithAdressOIB_1">
      <item>Miroslav Molnar, SSSH, Trg Republike 1, 40000 Čakovec punomoćnik sudionika u postupku ŽELJKA IGREC</item>
      <item>Stanko Makar, OIB 49218337993,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OIB 23057039320, Jadranski Trg 3/a, 51000 Rijeka</item>
      <item>Odvjetničko društvo Slunjski i Rudnički, javno trgovačko društvo za obavljanje odvjetničkih poslova, OIB 97816293174, Kratka 2/I, 42000 Varaždin</item>
    </derivirana_varijabla>
  </DomainObject.Predmet.OstaliListFormatedWithAdressOIB>
  <DomainObject.Predmet.OstaliListNazivFormated>
    <izvorni_sadrzaj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izvorni_sadrzaj>
    <derivirana_varijabla naziv="DomainObject.Predmet.OstaliListNazivFormated_1"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derivirana_varijabla>
  </DomainObject.Predmet.OstaliListNazivFormated>
  <DomainObject.Predmet.OstaliListNazivFormatedOIB>
    <izvorni_sadrzaj>
      <item>Miroslav Molnar, SSSH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izvorni_sadrzaj>
    <derivirana_varijabla naziv="DomainObject.Predmet.OstaliListNazivFormatedOIB_1">
      <item>Miroslav Molnar, SSSH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St-13/2014-52</izvorni_sadrzaj>
    <derivirana_varijabla naziv="DomainObject.PoslovniBrojDokumenta_1">St-13/2014-52</derivirana_varijabla>
  </DomainObject.PoslovniBrojDokumenta>
  <DomainObject.Predmet.StrankaIDrugi>
    <izvorni_sadrzaj>ŽELJKA IGREC</izvorni_sadrzaj>
    <derivirana_varijabla naziv="DomainObject.Predmet.StrankaIDrugi_1">ŽELJKA IGREC</derivirana_varijabla>
  </DomainObject.Predmet.StrankaIDrugi>
  <DomainObject.Predmet.ProtustrankaIDrugi>
    <izvorni_sadrzaj>HERMAN trgovina i proizvodnja d.o.o.</izvorni_sadrzaj>
    <derivirana_varijabla naziv="DomainObject.Predmet.ProtustrankaIDrugi_1">HERMAN trgovina i proizvodnja d.o.o.</derivirana_varijabla>
  </DomainObject.Predmet.ProtustrankaIDrugi>
  <DomainObject.Predmet.StrankaIDrugiAdressOIB>
    <izvorni_sadrzaj>ŽELJKA IGREC, Trg Republike 1, 40000 Čakovec</izvorni_sadrzaj>
    <derivirana_varijabla naziv="DomainObject.Predmet.StrankaIDrugiAdressOIB_1">ŽELJKA IGREC, Trg Republike 1, 40000 Čakovec</derivirana_varijabla>
  </DomainObject.Predmet.StrankaIDrugiAdressOIB>
  <DomainObject.Predmet.ProtustrankaIDrugiAdressOIB>
    <izvorni_sadrzaj>HERMAN trgovina i proizvodnja d.o.o., OIB 54613244053, I.Gundulića 51, Mihovljan</izvorni_sadrzaj>
    <derivirana_varijabla naziv="DomainObject.Predmet.ProtustrankaIDrugiAdressOIB_1">HERMAN trgovina i proizvodnja d.o.o., OIB 54613244053, I.Gundulića 51,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ŽELJKA IGREC</item>
      <item>HERMAN trgovina i proizvodnja d.o.o.</item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izvorni_sadrzaj>
    <derivirana_varijabla naziv="DomainObject.Predmet.SudioniciListNaziv_1">
      <item>ŽELJKA IGREC</item>
      <item>HERMAN trgovina i proizvodnja d.o.o.</item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derivirana_varijabla>
  </DomainObject.Predmet.SudioniciListNaziv>
  <DomainObject.Predmet.SudioniciListAdressOIB>
    <izvorni_sadrzaj>
      <item>ŽELJKA IGREC, Trg Republike 1,40000 Čakovec</item>
      <item>HERMAN trgovina i proizvodnja d.o.o., OIB 54613244053, I.Gundulića 51,Mihovljan</item>
      <item>Miroslav Molnar, SSSH, Trg Republike 1,40000 Čakovec</item>
      <item>Stanko Makar, OIB 49218337993, Petra Zrinskog 3,42230 Ludbreg</item>
      <item>Agencija za osiguranje radničkih potraživanja u slučaju stečaja poslodavaca</item>
      <item>Zemljišnoknjižni odjel, Ruđera Boškovića 18,40000 Čakovec</item>
      <item>ERSTE&amp;STEIERMÄRKISCHE BANKA dioničko društvo, OIB 23057039320, Jadranski Trg 3/a,51000 Rijeka</item>
      <item>Odvjetničko društvo Slunjski i Rudnički, javno trgovačko društvo za obavljanje odvjetničkih poslova, OIB 97816293174, Kratka 2/I,42000 Varaždin</item>
    </izvorni_sadrzaj>
    <derivirana_varijabla naziv="DomainObject.Predmet.SudioniciListAdressOIB_1">
      <item>ŽELJKA IGREC, Trg Republike 1,40000 Čakovec</item>
      <item>HERMAN trgovina i proizvodnja d.o.o., OIB 54613244053, I.Gundulića 51,Mihovljan</item>
      <item>Miroslav Molnar, SSSH, Trg Republike 1,40000 Čakovec</item>
      <item>Stanko Makar, OIB 49218337993, Petra Zrinskog 3,42230 Ludbreg</item>
      <item>Agencija za osiguranje radničkih potraživanja u slučaju stečaja poslodavaca</item>
      <item>Zemljišnoknjižni odjel, Ruđera Boškovića 18,40000 Čakovec</item>
      <item>ERSTE&amp;STEIERMÄRKISCHE BANKA dioničko društvo, OIB 23057039320, Jadranski Trg 3/a,51000 Rijeka</item>
      <item>Odvjetničko društvo Slunjski i Rudnički, javno trgovačko društvo za obavljanje odvjetničkih poslova, OIB 97816293174, Kratka 2/I,42000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8224B3-F818-46D4-B6C7-22302710FB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3565</properties:Characters>
  <properties:Lines>93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2016-04-12T07:47:00Z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St-13/2014-52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