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d2df" w14:paraId="edfd2df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C37E7C" w:rsidRPr="00C82BA1">
        <w:rPr>
          <w:b/>
        </w:rPr>
        <w:t>Posl. br. 12. St-</w:t>
      </w:r>
      <w:r w:rsidR="001535DD">
        <w:rPr>
          <w:b/>
        </w:rPr>
        <w:t>262</w:t>
      </w:r>
      <w:r w:rsidR="0062240B">
        <w:rPr>
          <w:b/>
        </w:rPr>
        <w:t>/2018</w:t>
      </w:r>
    </w:p>
    <w:p w:rsidRDefault="002F636B" w:rsidP="00C37E7C" w:rsidR="002F636B" w:rsidRPr="002F636B">
      <w:pPr>
        <w:ind w:firstLine="708"/>
        <w:rPr>
          <w:b/>
          <w:sz w:val="4"/>
          <w:szCs w:val="4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955B77">
      <w:pPr>
        <w:rPr>
          <w:b/>
          <w:sz w:val="22"/>
          <w:szCs w:val="22"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955B77">
      <w:pPr>
        <w:jc w:val="center"/>
        <w:rPr>
          <w:b/>
          <w:sz w:val="22"/>
          <w:szCs w:val="22"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1535DD">
        <w:t>CAMP RIVIERA MAKARSKA d.o.o. Makarska, Ulica Rosseto Degli Abruzzi 10, OIB: 04622905671</w:t>
      </w:r>
      <w:r w:rsidRPr="00C37E7C">
        <w:rPr>
          <w:lang w:val="hr-HR"/>
        </w:rPr>
        <w:t xml:space="preserve">, dana </w:t>
      </w:r>
      <w:r w:rsidR="001535DD">
        <w:rPr>
          <w:lang w:val="hr-HR"/>
        </w:rPr>
        <w:t>25</w:t>
      </w:r>
      <w:r w:rsidR="0062240B">
        <w:rPr>
          <w:lang w:val="hr-HR"/>
        </w:rPr>
        <w:t>. srpnja</w:t>
      </w:r>
      <w:r w:rsidR="002F636B">
        <w:rPr>
          <w:lang w:val="hr-HR"/>
        </w:rPr>
        <w:t xml:space="preserve"> 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7E183F">
      <w:pPr>
        <w:rPr>
          <w:sz w:val="16"/>
          <w:szCs w:val="16"/>
          <w:lang w:val="hr-HR"/>
        </w:rPr>
      </w:pPr>
    </w:p>
    <w:p w:rsidRDefault="00382327" w:rsidP="00D4027A" w:rsidR="00382327" w:rsidRPr="001535DD">
      <w:pPr>
        <w:rPr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B759E9" w:rsidP="00E14AE2" w:rsidR="00AC4892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I. </w:t>
      </w:r>
      <w:r w:rsidR="00585F41" w:rsidRPr="002F636B">
        <w:rPr>
          <w:lang w:val="hr-HR"/>
        </w:rPr>
        <w:t xml:space="preserve">Obustavlja se stečajni postupak nad dužnikom </w:t>
      </w:r>
      <w:r w:rsidR="001535DD">
        <w:t>CAMP RIVIERA MAKARSKA d.o.o. Makarska, Ulica Rosseto Degli Abruzzi 10, OIB: 04622905671</w:t>
      </w:r>
      <w:r w:rsidR="00D15E5D" w:rsidRPr="002F636B">
        <w:rPr>
          <w:lang w:val="hr-HR"/>
        </w:rPr>
        <w:t>.</w:t>
      </w:r>
    </w:p>
    <w:p w:rsidRDefault="00B759E9" w:rsidP="00E14AE2" w:rsidR="00B759E9" w:rsidRPr="002F636B">
      <w:pPr>
        <w:ind w:left="708"/>
        <w:jc w:val="both"/>
        <w:rPr>
          <w:lang w:val="hr-HR"/>
        </w:rPr>
      </w:pPr>
    </w:p>
    <w:p w:rsidRDefault="00B759E9" w:rsidP="00B759E9" w:rsidR="00B759E9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 xml:space="preserve">II. Nalaže se dužniku </w:t>
      </w:r>
      <w:r w:rsidR="001535DD">
        <w:t>CAMP RIVIERA MAKARSKA d.o.o. Makarska, Ulica Rosseto Degli Abruzzi 10, OIB: 04622905671</w:t>
      </w:r>
      <w:r w:rsidRPr="002F636B">
        <w:rPr>
          <w:lang w:val="hr-HR"/>
        </w:rPr>
        <w:t>, da u roku od 8 dana plati Financijskoj agenciji, na ime naknade troškova postupka, iznos od 175,00 kn i to na račun Financijske agencije broj: HR4223900011100017042, model HR05, poziv na broj 7524005-</w:t>
      </w:r>
      <w:r w:rsidR="001535DD">
        <w:t>04622905671</w:t>
      </w:r>
      <w:r w:rsidRPr="002F636B">
        <w:rPr>
          <w:lang w:val="hr-HR"/>
        </w:rPr>
        <w:t>.</w:t>
      </w:r>
    </w:p>
    <w:p w:rsidRDefault="00C41FBC" w:rsidP="00B759E9" w:rsidR="00C41FBC" w:rsidRPr="002F636B">
      <w:pPr>
        <w:ind w:left="708"/>
        <w:jc w:val="both"/>
        <w:rPr>
          <w:lang w:val="hr-HR"/>
        </w:rPr>
      </w:pPr>
    </w:p>
    <w:p w:rsidRDefault="00C41FBC" w:rsidP="00C41FBC" w:rsidR="00C41FBC" w:rsidRPr="002F636B">
      <w:pPr>
        <w:ind w:firstLine="12" w:right="-1" w:left="708"/>
        <w:jc w:val="both"/>
        <w:rPr>
          <w:lang w:val="hr-HR"/>
        </w:rPr>
      </w:pPr>
      <w:r w:rsidRPr="002F636B">
        <w:rPr>
          <w:lang w:val="hr-HR"/>
        </w:rPr>
        <w:t>III. Nalaže se Financijskoj agenciji da oslobodi novčana sredstva koja su zaplijenjena sa računa dužnika na ime predujma za namirenje troškova stečajnog postupka.</w:t>
      </w:r>
    </w:p>
    <w:p w:rsidRDefault="00452F21" w:rsidP="00D15E5D" w:rsidR="00452F21" w:rsidRPr="00955B77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955B77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 w:rsidRP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>sudu</w:t>
      </w:r>
      <w:r w:rsidR="001535DD">
        <w:rPr>
          <w:lang w:val="hr-HR"/>
        </w:rPr>
        <w:t xml:space="preserve"> 28. ožujka</w:t>
      </w:r>
      <w:r w:rsidR="0062240B">
        <w:rPr>
          <w:lang w:val="hr-HR"/>
        </w:rPr>
        <w:t xml:space="preserve"> 2018</w:t>
      </w:r>
      <w:r w:rsidR="002F636B">
        <w:rPr>
          <w:lang w:val="hr-HR"/>
        </w:rPr>
        <w:t xml:space="preserve">. </w:t>
      </w:r>
      <w:r w:rsidR="00865363" w:rsidRPr="00865363">
        <w:rPr>
          <w:lang w:val="hr-HR"/>
        </w:rPr>
        <w:t xml:space="preserve">prijedlog za otvaranje stečajnog postupka nad dužnikom </w:t>
      </w:r>
      <w:r w:rsidR="001535DD">
        <w:t>CAMP RIVIERA MAKARSKA d.o.o. Makarska</w:t>
      </w:r>
      <w:r w:rsidR="00B759E9">
        <w:t>,</w:t>
      </w:r>
      <w:r w:rsidR="00B759E9" w:rsidRPr="00C709BF">
        <w:rPr>
          <w:lang w:val="hr-HR"/>
        </w:rPr>
        <w:t xml:space="preserve"> a sve sukladno odredbama čl. 110. st.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C709BF" w:rsidP="00C709BF" w:rsidR="00C709BF" w:rsidRPr="00C709BF">
      <w:pPr>
        <w:ind w:firstLine="708"/>
        <w:jc w:val="both"/>
        <w:rPr>
          <w:lang w:val="hr-HR"/>
        </w:rPr>
      </w:pPr>
    </w:p>
    <w:p w:rsidRDefault="002F636B" w:rsidP="002F636B" w:rsidR="002F636B" w:rsidRP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 xml:space="preserve">U prijedlogu FINE u bitnom je navedeno da dužnik na dan </w:t>
      </w:r>
      <w:r w:rsidR="001535DD">
        <w:rPr>
          <w:lang w:val="hr-HR"/>
        </w:rPr>
        <w:t>22. ožujka</w:t>
      </w:r>
      <w:r w:rsidR="0062240B">
        <w:rPr>
          <w:lang w:val="hr-HR"/>
        </w:rPr>
        <w:t xml:space="preserve"> 2018</w:t>
      </w:r>
      <w:r w:rsidRPr="002F636B">
        <w:rPr>
          <w:lang w:val="hr-HR"/>
        </w:rPr>
        <w:t xml:space="preserve">., u Očevidniku redoslijeda osnova za plaćanje, ima evidentirane neizvršene osnove za plaćanje u neprekinutom razdoblju od 120 dana u ukupnom iznosu od </w:t>
      </w:r>
      <w:r w:rsidR="001535DD">
        <w:rPr>
          <w:lang w:val="hr-HR"/>
        </w:rPr>
        <w:t>651.098,15</w:t>
      </w:r>
      <w:r w:rsidRPr="002F636B">
        <w:rPr>
          <w:lang w:val="hr-HR"/>
        </w:rPr>
        <w:t xml:space="preserve"> kn, kao i da prema podacima koji su dostavljeni od Hrvatskog zavoda za mirovinsko osiguranje dužnik ima </w:t>
      </w:r>
      <w:r w:rsidR="001535DD">
        <w:rPr>
          <w:lang w:val="hr-HR"/>
        </w:rPr>
        <w:t>troje zaposlenih</w:t>
      </w:r>
      <w:r w:rsidRPr="002F636B">
        <w:rPr>
          <w:lang w:val="hr-HR"/>
        </w:rPr>
        <w:t xml:space="preserve">, a predlagatelj da ne raspolaže s podacima o imovini dužnika. 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940539" w:rsidP="00955B77" w:rsidR="002F636B">
      <w:pPr>
        <w:ind w:firstLine="708"/>
        <w:jc w:val="both"/>
        <w:rPr>
          <w:lang w:val="hr-HR"/>
        </w:rPr>
      </w:pPr>
      <w:r>
        <w:rPr>
          <w:lang w:val="hr-HR"/>
        </w:rPr>
        <w:t>Nakon p</w:t>
      </w:r>
      <w:r w:rsidR="001535DD">
        <w:rPr>
          <w:lang w:val="hr-HR"/>
        </w:rPr>
        <w:t>odnošenja prijedloga, FINA je 24</w:t>
      </w:r>
      <w:r>
        <w:rPr>
          <w:lang w:val="hr-HR"/>
        </w:rPr>
        <w:t xml:space="preserve">. srpnja 2018. dostavila ovom sudu potvrdu o </w:t>
      </w:r>
      <w:r w:rsidRPr="002F636B">
        <w:rPr>
          <w:lang w:val="hr-HR"/>
        </w:rPr>
        <w:t>evidentiranim neizvršenim osnovama za plaćanje</w:t>
      </w:r>
      <w:r>
        <w:rPr>
          <w:lang w:val="hr-HR"/>
        </w:rPr>
        <w:t xml:space="preserve"> dužnika, kao i potvrdu </w:t>
      </w:r>
      <w:r w:rsidRPr="002F636B">
        <w:rPr>
          <w:lang w:val="hr-HR"/>
        </w:rPr>
        <w:t xml:space="preserve">o </w:t>
      </w:r>
      <w:r>
        <w:rPr>
          <w:lang w:val="hr-HR"/>
        </w:rPr>
        <w:t xml:space="preserve">blokadi računa i novčanih sredstava dužnika, a iz kojih potvrda je razvidno da dužnik na dan </w:t>
      </w:r>
      <w:r w:rsidR="001535DD">
        <w:rPr>
          <w:lang w:val="hr-HR"/>
        </w:rPr>
        <w:t>24.</w:t>
      </w:r>
      <w:r>
        <w:rPr>
          <w:lang w:val="hr-HR"/>
        </w:rPr>
        <w:t xml:space="preserve"> srpnja 2018., </w:t>
      </w:r>
      <w:r w:rsidRPr="002F636B">
        <w:rPr>
          <w:lang w:val="hr-HR"/>
        </w:rPr>
        <w:t xml:space="preserve">u Očevidniku redoslijeda osnova za plaćanje, ima evidentirane neizvršene osnove za plaćanje </w:t>
      </w:r>
      <w:r w:rsidRPr="002F636B">
        <w:rPr>
          <w:lang w:val="hr-HR"/>
        </w:rPr>
        <w:lastRenderedPageBreak/>
        <w:t>u neprekinutom razdoblju od 0 dana</w:t>
      </w:r>
      <w:r>
        <w:rPr>
          <w:lang w:val="hr-HR"/>
        </w:rPr>
        <w:t>, kao i da njegove nepodmirene obveze iznose 0,00 kn</w:t>
      </w:r>
      <w:r w:rsidRPr="002F636B">
        <w:rPr>
          <w:lang w:val="hr-HR"/>
        </w:rPr>
        <w:t>.</w:t>
      </w:r>
      <w:r>
        <w:rPr>
          <w:lang w:val="hr-HR"/>
        </w:rPr>
        <w:t xml:space="preserve"> Nadalje, u tim potvrdama je navedeno i da su računi dužnika deblokirani </w:t>
      </w:r>
      <w:r w:rsidR="001535DD">
        <w:rPr>
          <w:lang w:val="hr-HR"/>
        </w:rPr>
        <w:t>04.04</w:t>
      </w:r>
      <w:r>
        <w:rPr>
          <w:lang w:val="hr-HR"/>
        </w:rPr>
        <w:t>.2018.</w:t>
      </w:r>
    </w:p>
    <w:p w:rsidRDefault="001535DD" w:rsidP="00955B77" w:rsidR="001535DD" w:rsidRPr="002F636B">
      <w:pPr>
        <w:ind w:firstLine="708"/>
        <w:jc w:val="both"/>
        <w:rPr>
          <w:lang w:val="hr-HR"/>
        </w:rPr>
      </w:pPr>
    </w:p>
    <w:p w:rsidRDefault="00AD400D" w:rsidP="00AD400D" w:rsidR="00AD400D">
      <w:pPr>
        <w:ind w:firstLine="708"/>
        <w:jc w:val="both"/>
        <w:rPr>
          <w:lang w:val="hr-HR"/>
        </w:rPr>
      </w:pPr>
      <w:r>
        <w:rPr>
          <w:lang w:val="hr-HR"/>
        </w:rPr>
        <w:t>Odredbom čl. 128. st. 9. SZ-a propisano je da ako dužnik do završetka prethodnog postupka postane sposoban za plaćanje, sud će postupak obustaviti, a troškove provedenog postupka u tom slučaju dužan je naknaditi dužnik.</w:t>
      </w:r>
    </w:p>
    <w:p w:rsidRDefault="002F636B" w:rsidP="002F636B" w:rsidR="002F636B" w:rsidRPr="002F636B">
      <w:pPr>
        <w:ind w:firstLine="708"/>
        <w:jc w:val="both"/>
        <w:rPr>
          <w:lang w:val="hr-HR"/>
        </w:rPr>
      </w:pPr>
    </w:p>
    <w:p w:rsidRDefault="002F636B" w:rsidP="002F636B" w:rsidR="002F636B">
      <w:pPr>
        <w:ind w:firstLine="708"/>
        <w:jc w:val="both"/>
        <w:rPr>
          <w:lang w:val="hr-HR"/>
        </w:rPr>
      </w:pPr>
      <w:r w:rsidRPr="002F636B">
        <w:rPr>
          <w:lang w:val="hr-HR"/>
        </w:rPr>
        <w:t>Budući da je iz naprijed navedenih potvrda FINE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u toč. I. izreke ovog rješenja.</w:t>
      </w:r>
    </w:p>
    <w:p w:rsidRDefault="002549BF" w:rsidP="002549BF" w:rsidR="002549BF">
      <w:pPr>
        <w:jc w:val="both"/>
        <w:rPr>
          <w:lang w:val="hr-HR"/>
        </w:rPr>
      </w:pPr>
    </w:p>
    <w:p w:rsidRDefault="00AD400D" w:rsidP="002549BF" w:rsidR="002549BF" w:rsidRPr="00FD2E1C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</w:t>
      </w:r>
      <w:r w:rsidR="002549BF">
        <w:rPr>
          <w:lang w:val="hr-HR"/>
        </w:rPr>
        <w:t>da je dužnik izašao iz blokade</w:t>
      </w:r>
      <w:r w:rsidR="002549BF" w:rsidRPr="00FD2E1C">
        <w:rPr>
          <w:lang w:val="hr-HR"/>
        </w:rPr>
        <w:t xml:space="preserve"> odnosno podmirio evidentirane nepodmirene obveze na računu nakon podnošenja prijedloga za otvaranje stečajnog postupka u ovom predmetu,</w:t>
      </w:r>
      <w:r w:rsidR="00FF6E0B">
        <w:rPr>
          <w:lang w:val="hr-HR"/>
        </w:rPr>
        <w:t xml:space="preserve"> a što je razvidno</w:t>
      </w:r>
      <w:r>
        <w:rPr>
          <w:lang w:val="hr-HR"/>
        </w:rPr>
        <w:t xml:space="preserve"> iz </w:t>
      </w:r>
      <w:r w:rsidR="00940539">
        <w:rPr>
          <w:lang w:val="hr-HR"/>
        </w:rPr>
        <w:t>naprijed navedene potvrde FINE,</w:t>
      </w:r>
      <w:r w:rsidR="002549BF" w:rsidRPr="00FD2E1C">
        <w:rPr>
          <w:lang w:val="hr-HR"/>
        </w:rPr>
        <w:t xml:space="preserve"> kao i obzirom da je ovaj postupak </w:t>
      </w:r>
      <w:r w:rsidR="00810333">
        <w:rPr>
          <w:lang w:val="hr-HR"/>
        </w:rPr>
        <w:t>obustavljen u skladu s odredbom</w:t>
      </w:r>
      <w:r w:rsidR="002549BF" w:rsidRPr="00FD2E1C">
        <w:rPr>
          <w:lang w:val="hr-HR"/>
        </w:rPr>
        <w:t xml:space="preserve"> čl. 128. st. 9. SZ-a, dužnik je dužan nak</w:t>
      </w:r>
      <w:r>
        <w:rPr>
          <w:lang w:val="hr-HR"/>
        </w:rPr>
        <w:t>naditi troškove ovog postupka,</w:t>
      </w:r>
      <w:r w:rsidR="002549BF" w:rsidRPr="00FD2E1C">
        <w:rPr>
          <w:lang w:val="hr-HR"/>
        </w:rPr>
        <w:t xml:space="preserve"> koje troškove čini naknada FINI za obavljanje poslova u ovom stečajnom postupku u iznosu od 175,00 kn. </w:t>
      </w:r>
    </w:p>
    <w:p w:rsidRDefault="002549BF" w:rsidP="002549BF" w:rsidR="002549BF">
      <w:pPr>
        <w:ind w:firstLine="708"/>
        <w:jc w:val="both"/>
        <w:rPr>
          <w:lang w:val="hr-HR"/>
        </w:rPr>
      </w:pPr>
    </w:p>
    <w:p w:rsidRDefault="002549BF" w:rsidP="002549BF" w:rsidR="002549BF">
      <w:pPr>
        <w:ind w:firstLine="708"/>
        <w:jc w:val="both"/>
        <w:rPr>
          <w:lang w:val="hr-HR"/>
        </w:rPr>
      </w:pPr>
      <w:r>
        <w:rPr>
          <w:lang w:val="hr-HR"/>
        </w:rPr>
        <w:t>Naime, odredbom čl. 110. st. 5. SZ-a propisano je da Financijska agencija ima pravo na naknadu troška za podnošenje prijedloga iz čl. 110. st. 1. SZ-a. Nadalje, sukladno odredbi čl. 3. Pravilnika o vrsti i visini naknade troškova Financijske agencije u predstečajnom postupku i o visini naknade troška Financijske agencije za podnošenje prijedloga za otvaranje stečajnog postupka (Narodne novine br. 106/15) visina naknade Financijske agencije za podnošenje prijedloga za otvaranje stečajnog postupka iznosi 140,00 kn uvećano za PDV, što ukupno iznosi 175,00 kn. FINA je u podnesenom prijedlogu predložila sudu odrediti isp</w:t>
      </w:r>
      <w:r w:rsidR="00AD400D">
        <w:rPr>
          <w:lang w:val="hr-HR"/>
        </w:rPr>
        <w:t>latu te na</w:t>
      </w:r>
      <w:r w:rsidR="007A5BA3">
        <w:rPr>
          <w:lang w:val="hr-HR"/>
        </w:rPr>
        <w:t>knade u njenu korist pa je slijedom navedenog</w:t>
      </w:r>
      <w:r w:rsidR="00AD400D">
        <w:rPr>
          <w:lang w:val="hr-HR"/>
        </w:rPr>
        <w:t xml:space="preserve"> odlučeno kao</w:t>
      </w:r>
      <w:r>
        <w:rPr>
          <w:lang w:val="hr-HR"/>
        </w:rPr>
        <w:t xml:space="preserve"> u toč. II. izreke ovog rješenja.</w:t>
      </w:r>
    </w:p>
    <w:p w:rsidRDefault="00C41FBC" w:rsidP="00AD400D" w:rsidR="00C41FBC">
      <w:pPr>
        <w:jc w:val="both"/>
        <w:rPr>
          <w:lang w:val="hr-HR"/>
        </w:rPr>
      </w:pPr>
    </w:p>
    <w:p w:rsidRDefault="00C41FBC" w:rsidP="00C41FBC" w:rsidR="00C41FBC" w:rsidRPr="00AD400D">
      <w:pPr>
        <w:ind w:firstLine="708"/>
        <w:jc w:val="both"/>
        <w:rPr>
          <w:lang w:val="hr-HR"/>
        </w:rPr>
      </w:pPr>
      <w:r w:rsidRPr="00AD400D">
        <w:rPr>
          <w:lang w:val="hr-HR"/>
        </w:rPr>
        <w:t>Budući da je ovim rješenjem postupak obustavljen, jer je dužnik u međuvremenu postao sposoban za plaćanje te više nema evidentiran</w:t>
      </w:r>
      <w:r w:rsidR="006361B8">
        <w:rPr>
          <w:lang w:val="hr-HR"/>
        </w:rPr>
        <w:t>ih nepodmirenih obveza na računima</w:t>
      </w:r>
      <w:r w:rsidRPr="00AD400D">
        <w:rPr>
          <w:lang w:val="hr-HR"/>
        </w:rPr>
        <w:t>, to je stoga valjalo naložiti Financijskoj agenciji da oslobodi novčana sredstva koja su sa računa dužnika zaplijenjena na ime predujma za namirenje troškova stečajnog postupka, a to u smislu  odredbi čl. 112. st. 7. SZ-a, pa je radi toga odlučeno kao u toč. III. izreke ovog rješenja.</w:t>
      </w:r>
    </w:p>
    <w:p w:rsidRDefault="00D15E5D" w:rsidP="002549BF" w:rsidR="00D15E5D">
      <w:pPr>
        <w:jc w:val="both"/>
        <w:rPr>
          <w:lang w:val="hr-HR"/>
        </w:rPr>
      </w:pP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1535DD">
        <w:rPr>
          <w:lang w:val="hr-HR"/>
        </w:rPr>
        <w:t>25</w:t>
      </w:r>
      <w:r w:rsidR="00FF6E0B">
        <w:rPr>
          <w:lang w:val="hr-HR"/>
        </w:rPr>
        <w:t>. srpnja</w:t>
      </w:r>
      <w:r w:rsidR="00AD400D">
        <w:rPr>
          <w:lang w:val="hr-HR"/>
        </w:rPr>
        <w:t xml:space="preserve"> 2018</w:t>
      </w:r>
      <w:r w:rsidRPr="00585F41">
        <w:rPr>
          <w:lang w:val="hr-HR"/>
        </w:rPr>
        <w:t>.</w:t>
      </w:r>
      <w:r w:rsidR="00E816CE">
        <w:rPr>
          <w:lang w:val="hr-HR"/>
        </w:rPr>
        <w:t xml:space="preserve"> </w:t>
      </w:r>
    </w:p>
    <w:p w:rsidRDefault="00D4027A" w:rsidP="00D4027A" w:rsidR="00D4027A" w:rsidRPr="00F72595">
      <w:pPr>
        <w:jc w:val="both"/>
        <w:rPr>
          <w:sz w:val="20"/>
          <w:szCs w:val="20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7E183F" w:rsidP="007E183F" w:rsidR="007E183F">
      <w:pPr>
        <w:ind w:firstLine="708" w:left="7080"/>
      </w:pPr>
      <w:r w:rsidRPr="00521475">
        <w:t xml:space="preserve">S U D A C </w:t>
      </w:r>
    </w:p>
    <w:p w:rsidRDefault="007E183F" w:rsidP="00B235F9" w:rsidR="007E183F" w:rsidRPr="007E183F">
      <w:pPr>
        <w:ind w:firstLine="708" w:left="6372"/>
        <w:rPr>
          <w:sz w:val="28"/>
          <w:szCs w:val="28"/>
        </w:rPr>
      </w:pPr>
    </w:p>
    <w:p w:rsidRDefault="007E183F" w:rsidP="007E183F" w:rsidR="007E183F" w:rsidRPr="007E183F">
      <w:pPr>
        <w:ind w:firstLine="708" w:left="7080"/>
      </w:pPr>
      <w:r w:rsidRPr="00B235F9">
        <w:t>Paško Bačić</w:t>
      </w:r>
    </w:p>
    <w:p w:rsidRDefault="00F72595" w:rsidP="003962F7" w:rsidR="00F72595">
      <w:pPr>
        <w:jc w:val="both"/>
        <w:rPr>
          <w:lang w:val="hr-HR"/>
        </w:rPr>
      </w:pPr>
    </w:p>
    <w:p w:rsidRDefault="00F72595" w:rsidP="003962F7" w:rsidR="00F72595" w:rsidRPr="001535DD">
      <w:pPr>
        <w:jc w:val="both"/>
        <w:rPr>
          <w:sz w:val="20"/>
          <w:szCs w:val="20"/>
          <w:lang w:val="hr-HR"/>
        </w:rPr>
      </w:pPr>
    </w:p>
    <w:p w:rsidRDefault="00955B77" w:rsidP="00955B77" w:rsidR="00955B77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LIJEKU:</w:t>
      </w:r>
    </w:p>
    <w:p w:rsidRDefault="00955B77" w:rsidP="00955B77" w:rsidR="00955B77" w:rsidRPr="00C42C0A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p w:rsidRDefault="00955B77" w:rsidP="00955B77" w:rsidR="00955B77" w:rsidRPr="001F7A4A">
      <w:pPr>
        <w:jc w:val="both"/>
        <w:rPr>
          <w:lang w:val="hr-HR"/>
        </w:rPr>
      </w:pPr>
    </w:p>
    <w:p w:rsidRDefault="00D47B51" w:rsidP="00D4027A" w:rsidR="00D47B51">
      <w:pPr>
        <w:jc w:val="both"/>
        <w:rPr>
          <w:sz w:val="16"/>
          <w:szCs w:val="16"/>
          <w:lang w:val="hr-HR"/>
        </w:rPr>
      </w:pPr>
    </w:p>
    <w:p w:rsidRDefault="001535DD" w:rsidP="00D4027A" w:rsidR="001535DD">
      <w:pPr>
        <w:jc w:val="both"/>
        <w:rPr>
          <w:sz w:val="16"/>
          <w:szCs w:val="16"/>
          <w:lang w:val="hr-HR"/>
        </w:rPr>
      </w:pPr>
    </w:p>
    <w:p w:rsidRDefault="001535DD" w:rsidP="00D4027A" w:rsidR="001535DD">
      <w:pPr>
        <w:jc w:val="both"/>
        <w:rPr>
          <w:sz w:val="16"/>
          <w:szCs w:val="16"/>
          <w:lang w:val="hr-HR"/>
        </w:rPr>
      </w:pPr>
    </w:p>
    <w:p w:rsidRDefault="001535DD" w:rsidP="00D4027A" w:rsidR="001535DD" w:rsidRPr="00CE2A58">
      <w:pPr>
        <w:jc w:val="both"/>
        <w:rPr>
          <w:sz w:val="16"/>
          <w:szCs w:val="16"/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955B77" w:rsidR="00E14AE2" w:rsidRPr="00585F41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06F72" w:rsidRPr="00E06F72">
      <w:rPr>
        <w:noProof/>
        <w:lang w:val="hr-HR"/>
      </w:rPr>
      <w:t>3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1535DD">
      <w:t>St-262</w:t>
    </w:r>
    <w:r w:rsidR="0062240B">
      <w:t>/2018</w:t>
    </w:r>
  </w:p>
  <w:p w:rsidRDefault="00473132" w:rsidR="00473132">
    <w:pPr>
      <w:pStyle w:val="Zaglavlje"/>
      <w:jc w:val="center"/>
    </w:pPr>
  </w:p>
  <w:p w:rsidRDefault="003734BE" w:rsidR="003734BE" w:rsidRPr="00CE2A58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8242E"/>
    <w:rsid w:val="00094B4F"/>
    <w:rsid w:val="00110325"/>
    <w:rsid w:val="001261C8"/>
    <w:rsid w:val="00133015"/>
    <w:rsid w:val="001535DD"/>
    <w:rsid w:val="00160774"/>
    <w:rsid w:val="00171D3F"/>
    <w:rsid w:val="00194CBC"/>
    <w:rsid w:val="001C2C6A"/>
    <w:rsid w:val="001C44F1"/>
    <w:rsid w:val="001E4E14"/>
    <w:rsid w:val="001F5654"/>
    <w:rsid w:val="00200E29"/>
    <w:rsid w:val="00217DD3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2240B"/>
    <w:rsid w:val="0063351E"/>
    <w:rsid w:val="006361B8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B3B20"/>
    <w:rsid w:val="007C2A26"/>
    <w:rsid w:val="007E183F"/>
    <w:rsid w:val="00810333"/>
    <w:rsid w:val="008325C4"/>
    <w:rsid w:val="00832F97"/>
    <w:rsid w:val="00865363"/>
    <w:rsid w:val="00876209"/>
    <w:rsid w:val="00906FBC"/>
    <w:rsid w:val="009216FB"/>
    <w:rsid w:val="009374AD"/>
    <w:rsid w:val="00940539"/>
    <w:rsid w:val="0094163D"/>
    <w:rsid w:val="00955B77"/>
    <w:rsid w:val="0096042F"/>
    <w:rsid w:val="00984E8A"/>
    <w:rsid w:val="00986E7E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3CF1"/>
    <w:rsid w:val="00A97762"/>
    <w:rsid w:val="00AA1815"/>
    <w:rsid w:val="00AC45F7"/>
    <w:rsid w:val="00AC4892"/>
    <w:rsid w:val="00AC7561"/>
    <w:rsid w:val="00AD400D"/>
    <w:rsid w:val="00AD4B6A"/>
    <w:rsid w:val="00AE4A2B"/>
    <w:rsid w:val="00AE599E"/>
    <w:rsid w:val="00AF587A"/>
    <w:rsid w:val="00B157B9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06F72"/>
    <w:rsid w:val="00E14AE2"/>
    <w:rsid w:val="00E6013F"/>
    <w:rsid w:val="00E816CE"/>
    <w:rsid w:val="00E8617E"/>
    <w:rsid w:val="00EB167D"/>
    <w:rsid w:val="00EB78C8"/>
    <w:rsid w:val="00EC0B4A"/>
    <w:rsid w:val="00F1734E"/>
    <w:rsid w:val="00F2582F"/>
    <w:rsid w:val="00F347B9"/>
    <w:rsid w:val="00F34A14"/>
    <w:rsid w:val="00F634A5"/>
    <w:rsid w:val="00F72595"/>
    <w:rsid w:val="00F85A66"/>
    <w:rsid w:val="00FD3619"/>
    <w:rsid w:val="00FF1162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6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CAMP RIVIERA MAKARSKA društvo s ograničenom odgovornošću za turističke usluge</izvorni_sadrzaj>
    <derivirana_varijabla naziv="DomainObject.Predmet.ProtustrankaFormated_1">  CAMP RIVIERA MAKARSKA društvo s ograničenom odgovornošću za turističke usluge</derivirana_varijabla>
  </DomainObject.Predmet.ProtustrankaFormated>
  <DomainObject.Predmet.ProtustrankaFormatedOIB>
    <izvorni_sadrzaj>  CAMP RIVIERA MAKARSKA društvo s ograničenom odgovornošću za turističke usluge, OIB 04622905671</izvorni_sadrzaj>
    <derivirana_varijabla naziv="DomainObject.Predmet.ProtustrankaFormatedOIB_1">  CAMP RIVIERA MAKARSKA društvo s ograničenom odgovornošću za turističke usluge, OIB 04622905671</derivirana_varijabla>
  </DomainObject.Predmet.ProtustrankaFormatedOIB>
  <DomainObject.Predmet.ProtustrankaFormatedWithAdress>
    <izvorni_sadrzaj> CAMP RIVIERA MAKARSKA društvo s ograničenom odgovornošću za turističke usluge, Ulica Rosseto Degli Abruzzi 10, 21300 Makarska</izvorni_sadrzaj>
    <derivirana_varijabla naziv="DomainObject.Predmet.ProtustrankaFormatedWithAdress_1"> CAMP RIVIERA MAKARSKA društvo s ograničenom odgovornošću za turističke usluge, Ulica Rosseto Degli Abruzzi 10, 21300 Makarska</derivirana_varijabla>
  </DomainObject.Predmet.ProtustrankaFormatedWithAdress>
  <DomainObject.Predmet.ProtustrankaFormatedWithAdressOIB>
    <izvorni_sadrzaj> CAMP RIVIERA MAKARSKA društvo s ograničenom odgovornošću za turističke usluge, OIB 04622905671, Ulica Rosseto Degli Abruzzi 10, 21300 Makarska</izvorni_sadrzaj>
    <derivirana_varijabla naziv="DomainObject.Predmet.ProtustrankaFormatedWithAdressOIB_1"> CAMP RIVIERA MAKARSKA društvo s ograničenom odgovornošću za turističke usluge, OIB 04622905671, Ulica Rosseto Degli Abruzzi 10, 21300 Makarska</derivirana_varijabla>
  </DomainObject.Predmet.ProtustrankaFormatedWithAdressOIB>
  <DomainObject.Predmet.ProtustrankaWithAdress>
    <izvorni_sadrzaj>CAMP RIVIERA MAKARSKA društvo s ograničenom odgovornošću za turističke usluge Ulica Rosseto Degli Abruzzi 10, 21300 Makarska</izvorni_sadrzaj>
    <derivirana_varijabla naziv="DomainObject.Predmet.ProtustrankaWithAdress_1">CAMP RIVIERA MAKARSKA društvo s ograničenom odgovornošću za turističke usluge Ulica Rosseto Degli Abruzzi 10, 21300 Makarska</derivirana_varijabla>
  </DomainObject.Predmet.ProtustrankaWithAdress>
  <DomainObject.Predmet.ProtustrankaWithAdressOIB>
    <izvorni_sadrzaj>CAMP RIVIERA MAKARSKA društvo s ograničenom odgovornošću za turističke usluge, OIB 04622905671, Ulica Rosseto Degli Abruzzi 10, 21300 Makarska</izvorni_sadrzaj>
    <derivirana_varijabla naziv="DomainObject.Predmet.ProtustrankaWithAdressOIB_1">CAMP RIVIERA MAKARSKA društvo s ograničenom odgovornošću za turističke usluge, OIB 04622905671, Ulica Rosseto Degli Abruzzi 10, 21300 Makarska</derivirana_varijabla>
  </DomainObject.Predmet.ProtustrankaWithAdressOIB>
  <DomainObject.Predmet.ProtustrankaNazivFormated>
    <izvorni_sadrzaj>CAMP RIVIERA MAKARSKA društvo s ograničenom odgovornošću za turističke usluge</izvorni_sadrzaj>
    <derivirana_varijabla naziv="DomainObject.Predmet.ProtustrankaNazivFormated_1">CAMP RIVIERA MAKARSKA društvo s ograničenom odgovornošću za turističke usluge</derivirana_varijabla>
  </DomainObject.Predmet.ProtustrankaNazivFormated>
  <DomainObject.Predmet.ProtustrankaNazivFormatedOIB>
    <izvorni_sadrzaj>CAMP RIVIERA MAKARSKA društvo s ograničenom odgovornošću za turističke usluge, OIB 04622905671</izvorni_sadrzaj>
    <derivirana_varijabla naziv="DomainObject.Predmet.ProtustrankaNazivFormatedOIB_1">CAMP RIVIERA MAKARSKA društvo s ograničenom odgovornošću za turističke usluge, OIB 04622905671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21410 Splitska</izvorni_sadrzaj>
    <derivirana_varijabla naziv="DomainObject.Predmet.StrankaFormatedWithAdress_1"> FINANCIJSKA AGENCIJA, RC SPLIT, Mažuranićevo šetalište 24 b, 21410 Splitska</derivirana_varijabla>
  </DomainObject.Predmet.StrankaFormatedWithAdress>
  <DomainObject.Predmet.StrankaFormatedWithAdressOIB>
    <izvorni_sadrzaj> FINANCIJSKA AGENCIJA, RC SPLIT, OIB 85821130368, Mažuranićevo šetalište 24 b, 21410 Splitska</izvorni_sadrzaj>
    <derivirana_varijabla naziv="DomainObject.Predmet.StrankaFormatedWithAdressOIB_1"> FINANCIJSKA AGENCIJA, RC SPLIT, OIB 85821130368, Mažuranićevo šetalište 24 b, 21410 Splitska</derivirana_varijabla>
  </DomainObject.Predmet.StrankaFormatedWithAdressOIB>
  <DomainObject.Predmet.StrankaWithAdress>
    <izvorni_sadrzaj>FINANCIJSKA AGENCIJA, RC SPLIT Mažuranićevo šetalište 24 b,21410 Splitska</izvorni_sadrzaj>
    <derivirana_varijabla naziv="DomainObject.Predmet.StrankaWithAdress_1">FINANCIJSKA AGENCIJA, RC SPLIT Mažuranićevo šetalište 24 b,21410 Splitska</derivirana_varijabla>
  </DomainObject.Predmet.StrankaWithAdress>
  <DomainObject.Predmet.StrankaWithAdressOIB>
    <izvorni_sadrzaj>FINANCIJSKA AGENCIJA, RC SPLIT, OIB 85821130368, Mažuranićevo šetalište 24 b,21410 Splitska</izvorni_sadrzaj>
    <derivirana_varijabla naziv="DomainObject.Predmet.StrankaWithAdressOIB_1">FINANCIJSKA AGENCIJA, RC SPLIT, OIB 85821130368, Mažuranićevo šetalište 24 b,21410 Splitska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651098.15</izvorni_sadrzaj>
    <derivirana_varijabla naziv="DomainObject.Predmet.TrenutnaVrijednost_1">651098.15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21410 Splitska</item>
    </izvorni_sadrzaj>
    <derivirana_varijabla naziv="DomainObject.Predmet.StrankaListFormatedWithAdress_1">
      <item>FINANCIJSKA AGENCIJA, RC SPLIT, Mažuranićevo šetalište 24 b, 21410 Splitska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</izvorni_sadrzaj>
    <derivirana_varijabla naziv="DomainObject.Predmet.StrankaListFormatedWithAdressOIB_1">
      <item>FINANCIJSKA AGENCIJA, RC SPLIT, OIB 85821130368, Mažuranićevo šetalište 24 b, 21410 Splitska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CAMP RIVIERA MAKARSKA društvo s ograničenom odgovornošću za turističke usluge</item>
    </izvorni_sadrzaj>
    <derivirana_varijabla naziv="DomainObject.Predmet.ProtuStrankaListFormated_1">
      <item>CAMP RIVIERA MAKARSKA društvo s ograničenom odgovornošću za turističke usluge</item>
    </derivirana_varijabla>
  </DomainObject.Predmet.ProtuStrankaListFormated>
  <DomainObject.Predmet.ProtuStrankaListFormatedOIB>
    <izvorni_sadrzaj>
      <item>CAMP RIVIERA MAKARSKA društvo s ograničenom odgovornošću za turističke usluge, OIB 04622905671</item>
    </izvorni_sadrzaj>
    <derivirana_varijabla naziv="DomainObject.Predmet.ProtuStrankaListFormatedOIB_1">
      <item>CAMP RIVIERA MAKARSKA društvo s ograničenom odgovornošću za turističke usluge, OIB 04622905671</item>
    </derivirana_varijabla>
  </DomainObject.Predmet.ProtuStrankaListFormatedOIB>
  <DomainObject.Predmet.ProtuStrankaListFormatedWithAdress>
    <izvorni_sadrzaj>
      <item>CAMP RIVIERA MAKARSKA društvo s ograničenom odgovornošću za turističke usluge, Ulica Rosseto Degli Abruzzi 10, 21300 Makarska</item>
    </izvorni_sadrzaj>
    <derivirana_varijabla naziv="DomainObject.Predmet.ProtuStrankaListFormatedWithAdress_1">
      <item>CAMP RIVIERA MAKARSKA društvo s ograničenom odgovornošću za turističke usluge, Ulica Rosseto Degli Abruzzi 10, 21300 Makarska</item>
    </derivirana_varijabla>
  </DomainObject.Predmet.ProtuStrankaListFormatedWithAdress>
  <DomainObject.Predmet.ProtuStrankaListFormatedWithAdressOIB>
    <izvorni_sadrzaj>
      <item>CAMP RIVIERA MAKARSKA društvo s ograničenom odgovornošću za turističke usluge, OIB 04622905671, Ulica Rosseto Degli Abruzzi 10, 21300 Makarska</item>
    </izvorni_sadrzaj>
    <derivirana_varijabla naziv="DomainObject.Predmet.ProtuStrankaListFormatedWithAdressOIB_1">
      <item>CAMP RIVIERA MAKARSKA društvo s ograničenom odgovornošću za turističke usluge, OIB 04622905671, Ulica Rosseto Degli Abruzzi 10, 21300 Makarska</item>
    </derivirana_varijabla>
  </DomainObject.Predmet.ProtuStrankaListFormatedWithAdressOIB>
  <DomainObject.Predmet.ProtuStrankaListNazivFormated>
    <izvorni_sadrzaj>
      <item>CAMP RIVIERA MAKARSKA društvo s ograničenom odgovornošću za turističke usluge</item>
    </izvorni_sadrzaj>
    <derivirana_varijabla naziv="DomainObject.Predmet.ProtuStrankaListNazivFormated_1">
      <item>CAMP RIVIERA MAKARSKA društvo s ograničenom odgovornošću za turističke usluge</item>
    </derivirana_varijabla>
  </DomainObject.Predmet.ProtuStrankaListNazivFormated>
  <DomainObject.Predmet.ProtuStrankaListNazivFormatedOIB>
    <izvorni_sadrzaj>
      <item>CAMP RIVIERA MAKARSKA društvo s ograničenom odgovornošću za turističke usluge, OIB 04622905671</item>
    </izvorni_sadrzaj>
    <derivirana_varijabla naziv="DomainObject.Predmet.ProtuStrankaListNazivFormatedOIB_1">
      <item>CAMP RIVIERA MAKARSKA društvo s ograničenom odgovornošću za turističke usluge, OIB 04622905671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CAMP RIVIERA MAKARSKA društvo s ograničenom odgovornošću za turističke usluge</izvorni_sadrzaj>
    <derivirana_varijabla naziv="DomainObject.Predmet.ProtustrankaIDrugi_1">CAMP RIVIERA MAKARSKA društvo s ograničenom odgovornošću za turističke usluge</derivirana_varijabla>
  </DomainObject.Predmet.ProtustrankaIDrugi>
  <DomainObject.Predmet.StrankaIDrugiAdressOIB>
    <izvorni_sadrzaj>FINANCIJSKA AGENCIJA, RC SPLIT, OIB 85821130368, Mažuranićevo šetalište 24 b, 21410 Splitska</izvorni_sadrzaj>
    <derivirana_varijabla naziv="DomainObject.Predmet.StrankaIDrugiAdressOIB_1">FINANCIJSKA AGENCIJA, RC SPLIT, OIB 85821130368, Mažuranićevo šetalište 24 b, 21410 Splitska</derivirana_varijabla>
  </DomainObject.Predmet.StrankaIDrugiAdressOIB>
  <DomainObject.Predmet.ProtustrankaIDrugiAdressOIB>
    <izvorni_sadrzaj>CAMP RIVIERA MAKARSKA društvo s ograničenom odgovornošću za turističke usluge, OIB 04622905671, Ulica Rosseto Degli Abruzzi 10, 21300 Makarska</izvorni_sadrzaj>
    <derivirana_varijabla naziv="DomainObject.Predmet.ProtustrankaIDrugiAdressOIB_1">CAMP RIVIERA MAKARSKA društvo s ograničenom odgovornošću za turističke usluge, OIB 04622905671, Ulica Rosseto Degli Abruzzi 10,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CAMP RIVIERA MAKARSKA društvo s ograničenom odgovornošću za turističke usluge</item>
      <item>FINANCIJSKA AGENCIJA, RC SPLIT</item>
    </izvorni_sadrzaj>
    <derivirana_varijabla naziv="DomainObject.Predmet.SudioniciListNaziv_1">
      <item>CAMP RIVIERA MAKARSKA društvo s ograničenom odgovornošću za turističke usluge</item>
      <item>FINANCIJSKA AGENCIJA, RC SPLIT</item>
    </derivirana_varijabla>
  </DomainObject.Predmet.SudioniciListNaziv>
  <DomainObject.Predmet.SudioniciListAdressOIB>
    <izvorni_sadrzaj>
      <item>CAMP RIVIERA MAKARSKA društvo s ograničenom odgovornošću za turističke usluge, OIB 04622905671, Ulica Rosseto Degli Abruzzi 10,21300 Makarska</item>
      <item>FINANCIJSKA AGENCIJA, RC SPLIT, OIB 85821130368, Mažuranićevo šetalište 24 b,21410 Splitska</item>
    </izvorni_sadrzaj>
    <derivirana_varijabla naziv="DomainObject.Predmet.SudioniciListAdressOIB_1">
      <item>CAMP RIVIERA MAKARSKA društvo s ograničenom odgovornošću za turističke usluge, OIB 04622905671, Ulica Rosseto Degli Abruzzi 10,21300 Makarska</item>
      <item>FINANCIJSKA AGENCIJA, RC SPLIT, OIB 85821130368, Mažuranićevo šetalište 24 b,21410 Splitska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04622905671</item>
      <item>, OIB 85821130368</item>
    </izvorni_sadrzaj>
    <derivirana_varijabla naziv="DomainObject.Predmet.SudioniciListNazivOIB_1">
      <item>, OIB 04622905671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F7600-3185-4504-8C20-04C6B5451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830</properties:Words>
  <properties:Characters>4406</properties:Characters>
  <properties:Lines>106</properties:Lines>
  <properties:Paragraphs>30</properties:Paragraphs>
  <properties:TotalTime>1091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2017-07-11T11:18:00Z</cp:lastPrinted>
  <dcterms:modified xmlns:xsi="http://www.w3.org/2001/XMLSchema-instance" xsi:type="dcterms:W3CDTF">2018-07-25T11:44:00Z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obustava, nema blokade, uz trošak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