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94796b" w14:paraId="d94796b" w:rsidRDefault="00BE39EF" w:rsidP="000E2D4A" w:rsidR="00BE39EF" w:rsidRPr="00FF58DC">
      <w:pPr>
        <w:jc w:val="both"/>
        <w15:collapsed w:val="false"/>
      </w:pPr>
      <w:bookmarkStart w:name="_GoBack" w:id="0"/>
      <w:bookmarkEnd w:id="0"/>
    </w:p>
    <w:p w:rsidRDefault="00BC3B66" w:rsidP="000A35E0" w:rsidR="000A35E0">
      <w:pPr>
        <w:pStyle w:val="Zaglavlje"/>
      </w:pPr>
      <w:r>
        <w:rPr>
          <w:noProof/>
        </w:rPr>
        <w:t xml:space="preserve">           </w:t>
      </w:r>
      <w:r w:rsidR="000A35E0">
        <w:t>Republika Hrvatska</w:t>
      </w:r>
    </w:p>
    <w:p w:rsidRDefault="000A35E0" w:rsidP="000A35E0" w:rsidR="000A35E0">
      <w:pPr>
        <w:pStyle w:val="Zaglavlje"/>
      </w:pPr>
      <w:r>
        <w:t xml:space="preserve">       Trgovački sud u Zagrebu</w:t>
      </w:r>
    </w:p>
    <w:p w:rsidRDefault="000A35E0" w:rsidP="000A35E0" w:rsidR="000A35E0">
      <w:pPr>
        <w:pStyle w:val="Zaglavlje"/>
      </w:pPr>
      <w:r>
        <w:t xml:space="preserve">         Zagreb, Amruševa 2/II</w:t>
      </w:r>
    </w:p>
    <w:p w:rsidRDefault="000A35E0" w:rsidP="00FF58DC" w:rsidR="00FF58DC" w:rsidRPr="00FF58DC">
      <w:pPr>
        <w:jc w:val="both"/>
      </w:pPr>
      <w:r>
        <w:rPr>
          <w:lang w:val="pt-BR"/>
        </w:rPr>
        <w:tab/>
      </w:r>
      <w:r>
        <w:rPr>
          <w:lang w:val="pt-BR"/>
        </w:rPr>
        <w:tab/>
      </w:r>
      <w:r>
        <w:rPr>
          <w:lang w:val="pt-BR"/>
        </w:rPr>
        <w:tab/>
      </w:r>
      <w:r>
        <w:rPr>
          <w:lang w:val="pt-BR"/>
        </w:rPr>
        <w:tab/>
      </w:r>
      <w:r w:rsidR="00FF58DC" w:rsidRPr="00FF58DC">
        <w:rPr>
          <w:lang w:val="pt-BR"/>
        </w:rPr>
        <w:tab/>
      </w:r>
      <w:r w:rsidR="00FF58DC" w:rsidRPr="00FF58DC">
        <w:rPr>
          <w:lang w:val="pt-BR"/>
        </w:rPr>
        <w:tab/>
      </w:r>
      <w:r w:rsidR="00FF58DC" w:rsidRPr="00FF58DC">
        <w:rPr>
          <w:lang w:val="pt-BR"/>
        </w:rPr>
        <w:tab/>
      </w:r>
      <w:r w:rsidR="00FF58DC" w:rsidRPr="00FF58DC">
        <w:rPr>
          <w:lang w:val="pt-BR"/>
        </w:rPr>
        <w:tab/>
      </w:r>
      <w:r w:rsidR="00FF58DC" w:rsidRPr="00FF58DC">
        <w:rPr>
          <w:lang w:val="pt-BR"/>
        </w:rPr>
        <w:tab/>
        <w:t xml:space="preserve"> </w:t>
      </w:r>
      <w:r w:rsidR="00826E41">
        <w:rPr>
          <w:lang w:val="pt-BR"/>
        </w:rPr>
        <w:t xml:space="preserve">         </w:t>
      </w:r>
      <w:r w:rsidR="00FF58DC" w:rsidRPr="00FF58DC">
        <w:rPr>
          <w:lang w:val="pt-BR"/>
        </w:rPr>
        <w:t xml:space="preserve">   </w:t>
      </w:r>
      <w:r w:rsidR="0037408A">
        <w:t>89</w:t>
      </w:r>
      <w:r w:rsidR="00FF58DC" w:rsidRPr="00FF58DC">
        <w:t>. St-</w:t>
      </w:r>
      <w:r w:rsidR="00B846B5">
        <w:t>3353</w:t>
      </w:r>
      <w:r w:rsidR="00FF58DC">
        <w:t>/16</w:t>
      </w:r>
      <w:r w:rsidR="00B846B5">
        <w:t>-</w:t>
      </w:r>
      <w:r w:rsidR="00C80EB9">
        <w:t>10</w:t>
      </w:r>
    </w:p>
    <w:p w:rsidRDefault="00FF58DC" w:rsidP="00FF58DC" w:rsidR="00FF58DC" w:rsidRPr="00FF58DC">
      <w:pPr>
        <w:jc w:val="center"/>
        <w:rPr>
          <w:lang w:val="pt-BR"/>
        </w:rPr>
      </w:pPr>
      <w:r>
        <w:rPr>
          <w:lang w:val="pt-BR"/>
        </w:rPr>
        <w:t>R E P U B L I K A</w:t>
      </w:r>
      <w:r w:rsidRPr="00FF58DC">
        <w:rPr>
          <w:lang w:val="pt-BR"/>
        </w:rPr>
        <w:t xml:space="preserve"> </w:t>
      </w:r>
      <w:r>
        <w:rPr>
          <w:lang w:val="pt-BR"/>
        </w:rPr>
        <w:t xml:space="preserve">  H R VA T S K A</w:t>
      </w:r>
    </w:p>
    <w:p w:rsidRDefault="00FF58DC" w:rsidP="00FF58DC" w:rsidR="00FF58DC" w:rsidRPr="00FF58DC">
      <w:pPr>
        <w:jc w:val="center"/>
        <w:rPr>
          <w:lang w:val="pt-BR"/>
        </w:rPr>
      </w:pPr>
      <w:r w:rsidRPr="00FF58DC">
        <w:rPr>
          <w:lang w:val="pt-BR"/>
        </w:rPr>
        <w:t xml:space="preserve">  R J E Š E N J E</w:t>
      </w:r>
    </w:p>
    <w:p w:rsidRDefault="009261BF" w:rsidP="00254DC6" w:rsidR="009261BF" w:rsidRPr="00FF58DC">
      <w:pPr>
        <w:jc w:val="both"/>
        <w:rPr>
          <w:b/>
        </w:rPr>
      </w:pPr>
    </w:p>
    <w:p w:rsidRDefault="00591055" w:rsidP="00591055" w:rsidR="00CF5DEA" w:rsidRPr="00FF58DC">
      <w:pPr>
        <w:jc w:val="both"/>
      </w:pPr>
      <w:r>
        <w:tab/>
      </w:r>
      <w:r w:rsidRPr="00D74FBE">
        <w:t xml:space="preserve">Trgovački sud u Zagrebu, po sucu </w:t>
      </w:r>
      <w:r>
        <w:t>Nikolini Dorić Hadžisejdić</w:t>
      </w:r>
      <w:r w:rsidRPr="00D74FBE">
        <w:t xml:space="preserve">, u stečajnom predmetu povodom </w:t>
      </w:r>
      <w:r>
        <w:t xml:space="preserve"> prijedloga predlagatelja </w:t>
      </w:r>
      <w:r w:rsidR="00B846B5" w:rsidRPr="00C4645C">
        <w:t>Republike Hrvatske, Ministarstva financija, Porezne uprave, OIB: 18683136487, koju zastupa Županijsko državno odvjetništvo u Zagrebu</w:t>
      </w:r>
      <w:r w:rsidRPr="00001814">
        <w:t xml:space="preserve">, </w:t>
      </w:r>
      <w:r w:rsidRPr="00FF58DC">
        <w:t>za otvaranje stečajnog postupka</w:t>
      </w:r>
      <w:r w:rsidRPr="00001814">
        <w:t xml:space="preserve"> nad dužnikom </w:t>
      </w:r>
      <w:r w:rsidR="00B846B5" w:rsidRPr="00B846B5">
        <w:t>COMMECO d.o.o. Zagreb, Amruševa 7/3, OIB: 55630163793</w:t>
      </w:r>
      <w:r w:rsidRPr="007018C8">
        <w:t>,</w:t>
      </w:r>
      <w:r w:rsidR="00B846B5">
        <w:t xml:space="preserve"> dana 8.</w:t>
      </w:r>
      <w:r w:rsidRPr="00001814">
        <w:t xml:space="preserve"> </w:t>
      </w:r>
      <w:r w:rsidR="00B846B5">
        <w:t>rujna 2017</w:t>
      </w:r>
      <w:r w:rsidRPr="00001814">
        <w:t>.</w:t>
      </w:r>
      <w:r>
        <w:t>,</w:t>
      </w:r>
    </w:p>
    <w:p w:rsidRDefault="00E41EB3" w:rsidP="000E2D4A" w:rsidR="00E41EB3" w:rsidRPr="00FF58DC">
      <w:pPr>
        <w:jc w:val="both"/>
      </w:pPr>
    </w:p>
    <w:p w:rsidRDefault="00E43B53" w:rsidP="00E43B53" w:rsidR="00E43B53" w:rsidRPr="00FF58DC">
      <w:pPr>
        <w:jc w:val="center"/>
      </w:pPr>
      <w:r w:rsidRPr="00FF58DC">
        <w:t>r i j e š i o   j e</w:t>
      </w:r>
    </w:p>
    <w:p w:rsidRDefault="00E43B53" w:rsidP="00E43B53" w:rsidR="00E43B53" w:rsidRPr="00FF58DC"/>
    <w:p w:rsidRDefault="009B5013" w:rsidP="009B5013" w:rsidR="00E43B53" w:rsidRPr="00FF58DC">
      <w:pPr>
        <w:jc w:val="both"/>
        <w:rPr>
          <w:b/>
        </w:rPr>
      </w:pPr>
      <w:r>
        <w:tab/>
        <w:t>I</w:t>
      </w:r>
      <w:r>
        <w:tab/>
      </w:r>
      <w:r w:rsidR="000631BD" w:rsidRPr="00FF58DC">
        <w:t>Pokreće se prethodni</w:t>
      </w:r>
      <w:r w:rsidR="00E43B53" w:rsidRPr="00FF58DC">
        <w:t xml:space="preserve"> postupak radi utvrđivanja </w:t>
      </w:r>
      <w:r w:rsidR="00BD75C3">
        <w:t>pretpost</w:t>
      </w:r>
      <w:r w:rsidR="00FB5FF2">
        <w:t>avki</w:t>
      </w:r>
      <w:r w:rsidR="00E43B53" w:rsidRPr="00FF58DC">
        <w:t xml:space="preserve"> za otvaranje stečajnog p</w:t>
      </w:r>
      <w:r w:rsidR="00494628" w:rsidRPr="00FF58DC">
        <w:t>ostupka nad</w:t>
      </w:r>
      <w:r w:rsidR="00E43B53" w:rsidRPr="00FF58DC">
        <w:t xml:space="preserve"> društvom</w:t>
      </w:r>
      <w:r w:rsidR="00CF5DEA" w:rsidRPr="00FF58DC">
        <w:t xml:space="preserve"> </w:t>
      </w:r>
      <w:r w:rsidR="00B846B5">
        <w:t>COMMECO d.o.o. Zagreb, Amruševa 7/3, OIB: 55630163793</w:t>
      </w:r>
      <w:r w:rsidR="009C383A" w:rsidRPr="00FF58DC">
        <w:t>.</w:t>
      </w:r>
    </w:p>
    <w:p w:rsidRDefault="00E43B53" w:rsidP="00E43B53" w:rsidR="00E43B53" w:rsidRPr="00FF58DC">
      <w:pPr>
        <w:ind w:firstLine="720" w:left="720"/>
        <w:jc w:val="both"/>
      </w:pPr>
    </w:p>
    <w:p w:rsidRDefault="009B5013" w:rsidP="009B5013" w:rsidR="00E43B53" w:rsidRPr="00FF58DC">
      <w:pPr>
        <w:pStyle w:val="Naslov1"/>
        <w:rPr>
          <w:rFonts w:hAnsi="Times New Roman" w:ascii="Times New Roman"/>
          <w:i w:val="false"/>
          <w:color w:val="auto"/>
          <w:szCs w:val="24"/>
        </w:rPr>
      </w:pPr>
      <w:r>
        <w:rPr>
          <w:rFonts w:hAnsi="Times New Roman" w:ascii="Times New Roman"/>
          <w:i w:val="false"/>
          <w:color w:val="auto"/>
          <w:szCs w:val="24"/>
        </w:rPr>
        <w:tab/>
        <w:t>II</w:t>
      </w:r>
      <w:r>
        <w:rPr>
          <w:rFonts w:hAnsi="Times New Roman" w:ascii="Times New Roman"/>
          <w:i w:val="false"/>
          <w:color w:val="auto"/>
          <w:szCs w:val="24"/>
        </w:rPr>
        <w:tab/>
      </w:r>
      <w:r w:rsidR="00E43B53" w:rsidRPr="00FF58DC">
        <w:rPr>
          <w:rFonts w:hAnsi="Times New Roman" w:ascii="Times New Roman"/>
          <w:i w:val="false"/>
          <w:color w:val="auto"/>
          <w:szCs w:val="24"/>
        </w:rPr>
        <w:t xml:space="preserve">Određuje se ročište radi izjašnjenja o prijedlogu za otvaranje stečajnog postupka za </w:t>
      </w:r>
      <w:r w:rsidR="00B846B5">
        <w:rPr>
          <w:rFonts w:hAnsi="Times New Roman" w:ascii="Times New Roman"/>
          <w:i w:val="false"/>
          <w:color w:val="auto"/>
          <w:szCs w:val="24"/>
        </w:rPr>
        <w:t>7</w:t>
      </w:r>
      <w:r w:rsidR="00E21CB6" w:rsidRPr="00BA2C61">
        <w:rPr>
          <w:rFonts w:hAnsi="Times New Roman" w:ascii="Times New Roman"/>
          <w:i w:val="false"/>
          <w:color w:val="auto"/>
          <w:szCs w:val="24"/>
        </w:rPr>
        <w:t xml:space="preserve">. </w:t>
      </w:r>
      <w:r w:rsidR="00C57C37" w:rsidRPr="00BA2C61">
        <w:rPr>
          <w:rFonts w:hAnsi="Times New Roman" w:ascii="Times New Roman"/>
          <w:i w:val="false"/>
          <w:color w:val="auto"/>
          <w:szCs w:val="24"/>
        </w:rPr>
        <w:t>s</w:t>
      </w:r>
      <w:r w:rsidR="00B846B5">
        <w:rPr>
          <w:rFonts w:hAnsi="Times New Roman" w:ascii="Times New Roman"/>
          <w:i w:val="false"/>
          <w:color w:val="auto"/>
          <w:szCs w:val="24"/>
        </w:rPr>
        <w:t>tudenog</w:t>
      </w:r>
      <w:r w:rsidR="00E21CB6" w:rsidRPr="00BA2C61">
        <w:rPr>
          <w:rFonts w:hAnsi="Times New Roman" w:ascii="Times New Roman"/>
          <w:i w:val="false"/>
          <w:color w:val="auto"/>
          <w:szCs w:val="24"/>
        </w:rPr>
        <w:t xml:space="preserve"> </w:t>
      </w:r>
      <w:r w:rsidR="00044BDA" w:rsidRPr="00BA2C61">
        <w:rPr>
          <w:rFonts w:hAnsi="Times New Roman" w:ascii="Times New Roman"/>
          <w:i w:val="false"/>
          <w:color w:val="auto"/>
          <w:szCs w:val="24"/>
        </w:rPr>
        <w:t>201</w:t>
      </w:r>
      <w:r w:rsidR="00CC4102">
        <w:rPr>
          <w:rFonts w:hAnsi="Times New Roman" w:ascii="Times New Roman"/>
          <w:i w:val="false"/>
          <w:color w:val="auto"/>
          <w:szCs w:val="24"/>
        </w:rPr>
        <w:t>7</w:t>
      </w:r>
      <w:r w:rsidR="00044BDA" w:rsidRPr="00BA2C61">
        <w:rPr>
          <w:rFonts w:hAnsi="Times New Roman" w:ascii="Times New Roman"/>
          <w:i w:val="false"/>
          <w:color w:val="auto"/>
          <w:szCs w:val="24"/>
        </w:rPr>
        <w:t xml:space="preserve">. u </w:t>
      </w:r>
      <w:r w:rsidR="00B846B5">
        <w:rPr>
          <w:rFonts w:hAnsi="Times New Roman" w:ascii="Times New Roman"/>
          <w:i w:val="false"/>
          <w:color w:val="auto"/>
          <w:szCs w:val="24"/>
        </w:rPr>
        <w:t>9:20</w:t>
      </w:r>
      <w:r w:rsidR="00E43B53" w:rsidRPr="00BA2C61">
        <w:rPr>
          <w:rFonts w:hAnsi="Times New Roman" w:ascii="Times New Roman"/>
          <w:i w:val="false"/>
          <w:color w:val="auto"/>
          <w:szCs w:val="24"/>
        </w:rPr>
        <w:t xml:space="preserve"> sa</w:t>
      </w:r>
      <w:r w:rsidR="00E43B53" w:rsidRPr="00FB5FF2">
        <w:rPr>
          <w:rFonts w:hAnsi="Times New Roman" w:ascii="Times New Roman"/>
          <w:i w:val="false"/>
          <w:color w:val="auto"/>
          <w:szCs w:val="24"/>
        </w:rPr>
        <w:t>ti,</w:t>
      </w:r>
      <w:r w:rsidR="00E43B53" w:rsidRPr="00FF58DC">
        <w:rPr>
          <w:rFonts w:hAnsi="Times New Roman" w:ascii="Times New Roman"/>
          <w:bCs/>
          <w:i w:val="false"/>
          <w:color w:val="auto"/>
          <w:szCs w:val="24"/>
        </w:rPr>
        <w:t xml:space="preserve"> u</w:t>
      </w:r>
      <w:r w:rsidR="007C35EA">
        <w:rPr>
          <w:rFonts w:hAnsi="Times New Roman" w:ascii="Times New Roman"/>
          <w:i w:val="false"/>
          <w:color w:val="auto"/>
          <w:szCs w:val="24"/>
        </w:rPr>
        <w:t xml:space="preserve"> zgradi ovog suda u sobi br. 95</w:t>
      </w:r>
      <w:r w:rsidR="00E43B53" w:rsidRPr="00FF58DC">
        <w:rPr>
          <w:rFonts w:hAnsi="Times New Roman" w:ascii="Times New Roman"/>
          <w:i w:val="false"/>
          <w:color w:val="auto"/>
          <w:szCs w:val="24"/>
        </w:rPr>
        <w:t>/II ulična zgrada, na koje se pozivaju dostavom ovog rješenja:</w:t>
      </w:r>
    </w:p>
    <w:p w:rsidRDefault="00E43B53" w:rsidP="00F7663E" w:rsidR="003E15C9" w:rsidRPr="00FF58DC">
      <w:pPr>
        <w:numPr>
          <w:ilvl w:val="0"/>
          <w:numId w:val="4"/>
        </w:numPr>
        <w:tabs>
          <w:tab w:pos="720" w:val="clear"/>
          <w:tab w:pos="1440" w:val="num"/>
        </w:tabs>
        <w:ind w:left="1440"/>
        <w:jc w:val="both"/>
      </w:pPr>
      <w:r w:rsidRPr="00FF58DC">
        <w:t>predlagatelj</w:t>
      </w:r>
      <w:r w:rsidR="002D799D" w:rsidRPr="00FF58DC">
        <w:t xml:space="preserve"> </w:t>
      </w:r>
    </w:p>
    <w:p w:rsidRDefault="003E15C9" w:rsidP="002D799D" w:rsidR="00494628" w:rsidRPr="00FF58DC">
      <w:pPr>
        <w:numPr>
          <w:ilvl w:val="0"/>
          <w:numId w:val="4"/>
        </w:numPr>
        <w:tabs>
          <w:tab w:pos="720" w:val="clear"/>
          <w:tab w:pos="1440" w:val="num"/>
        </w:tabs>
        <w:ind w:left="1440"/>
        <w:jc w:val="both"/>
      </w:pPr>
      <w:r w:rsidRPr="00FF58DC">
        <w:t>dužnik</w:t>
      </w:r>
    </w:p>
    <w:p w:rsidRDefault="00E43B53" w:rsidP="00E43B53" w:rsidR="00C57C37">
      <w:pPr>
        <w:numPr>
          <w:ilvl w:val="0"/>
          <w:numId w:val="4"/>
        </w:numPr>
        <w:tabs>
          <w:tab w:pos="720" w:val="clear"/>
          <w:tab w:pos="1440" w:val="num"/>
        </w:tabs>
        <w:ind w:left="1440"/>
        <w:jc w:val="both"/>
      </w:pPr>
      <w:r w:rsidRPr="00FF58DC">
        <w:t>zastupni</w:t>
      </w:r>
      <w:r w:rsidR="00C57C37">
        <w:t>ci</w:t>
      </w:r>
      <w:r w:rsidRPr="00FF58DC">
        <w:t xml:space="preserve"> p</w:t>
      </w:r>
      <w:r w:rsidR="002D799D" w:rsidRPr="00FF58DC">
        <w:t>o zakonu dužnika</w:t>
      </w:r>
    </w:p>
    <w:p w:rsidRDefault="00FB5FF2" w:rsidP="00E43B53" w:rsidR="00FB5FF2">
      <w:pPr>
        <w:numPr>
          <w:ilvl w:val="0"/>
          <w:numId w:val="4"/>
        </w:numPr>
        <w:tabs>
          <w:tab w:pos="720" w:val="clear"/>
          <w:tab w:pos="1440" w:val="num"/>
        </w:tabs>
        <w:ind w:left="1440"/>
        <w:jc w:val="both"/>
      </w:pPr>
      <w:r w:rsidRPr="00C57C37">
        <w:t>Financijska agencija</w:t>
      </w:r>
    </w:p>
    <w:p w:rsidRDefault="00E90378" w:rsidP="00E90378" w:rsidR="00E90378" w:rsidRPr="00C57C37">
      <w:pPr>
        <w:ind w:left="1440"/>
        <w:jc w:val="both"/>
      </w:pPr>
    </w:p>
    <w:p w:rsidRDefault="009B5013" w:rsidP="00E43B53" w:rsidR="00E43B53" w:rsidRPr="00FF58DC">
      <w:pPr>
        <w:tabs>
          <w:tab w:pos="1440" w:val="num"/>
        </w:tabs>
        <w:jc w:val="both"/>
      </w:pPr>
      <w:r>
        <w:t xml:space="preserve">          III</w:t>
      </w:r>
      <w:r>
        <w:tab/>
      </w:r>
      <w:r w:rsidR="00E43B53" w:rsidRPr="00FF58DC">
        <w:t>Osobe  navedene  u točki II. ovog  rješenja  mogu  se  i  pisano  izjasniti o</w:t>
      </w:r>
    </w:p>
    <w:p w:rsidRDefault="00E43B53" w:rsidP="00E43B53" w:rsidR="00E43B53" w:rsidRPr="00FF58DC">
      <w:pPr>
        <w:tabs>
          <w:tab w:pos="1440" w:val="num"/>
        </w:tabs>
        <w:jc w:val="both"/>
      </w:pPr>
      <w:r w:rsidRPr="00FF58DC">
        <w:t xml:space="preserve">                      prijedlogu.</w:t>
      </w:r>
    </w:p>
    <w:p w:rsidRDefault="00E43B53" w:rsidP="000E2D4A" w:rsidR="00E43B53">
      <w:pPr>
        <w:pStyle w:val="Tijeloteksta"/>
      </w:pPr>
    </w:p>
    <w:p w:rsidRDefault="009261BF" w:rsidP="000E2D4A" w:rsidR="009261BF" w:rsidRPr="00FF58DC">
      <w:pPr>
        <w:pStyle w:val="Tijeloteksta"/>
      </w:pPr>
    </w:p>
    <w:p w:rsidRDefault="00900561" w:rsidP="000E2D4A" w:rsidR="00900561" w:rsidRPr="00FF58DC">
      <w:pPr>
        <w:pStyle w:val="Tijeloteksta"/>
        <w:jc w:val="center"/>
      </w:pPr>
      <w:r w:rsidRPr="00FF58DC">
        <w:t>Obrazloženje</w:t>
      </w:r>
    </w:p>
    <w:p w:rsidRDefault="00643C23" w:rsidP="00643C23" w:rsidR="00643C23" w:rsidRPr="00FF58DC">
      <w:pPr>
        <w:jc w:val="both"/>
        <w:rPr>
          <w:lang w:eastAsia="hr-HR"/>
        </w:rPr>
      </w:pPr>
    </w:p>
    <w:p w:rsidRDefault="00FB5FF2" w:rsidP="00FB5FF2" w:rsidR="00FB5FF2" w:rsidRPr="002A2DE3">
      <w:pPr>
        <w:ind w:firstLine="708"/>
        <w:jc w:val="both"/>
      </w:pPr>
      <w:r w:rsidRPr="002A2DE3">
        <w:tab/>
        <w:t xml:space="preserve">Financijska agencija podnijela je, na temelju odredbe čl. 444. st. 1. Stečajnog zakona (“Narodne novine” broj 71/15, dalje: SZ), zahtjev za provedbu skraćenog stečajnog postupka nad dužnikom </w:t>
      </w:r>
      <w:r w:rsidR="00B846B5" w:rsidRPr="00B846B5">
        <w:t>COMMECO d.o.o. Zagreb, Amruševa 7/3, OIB: 55630163793</w:t>
      </w:r>
      <w:r w:rsidRPr="002A2DE3">
        <w:t>.</w:t>
      </w:r>
    </w:p>
    <w:p w:rsidRDefault="00FB5FF2" w:rsidP="00FB5FF2" w:rsidR="00FB5FF2">
      <w:pPr>
        <w:jc w:val="both"/>
      </w:pPr>
      <w:r w:rsidRPr="002A2DE3">
        <w:tab/>
      </w:r>
      <w:r>
        <w:t xml:space="preserve">S obzirom na to da su bile ispunjene pretpostavke, sud je </w:t>
      </w:r>
      <w:r w:rsidR="00B846B5">
        <w:t>13</w:t>
      </w:r>
      <w:r w:rsidR="00D614A1">
        <w:t xml:space="preserve">. </w:t>
      </w:r>
      <w:r w:rsidR="0094507F">
        <w:t>s</w:t>
      </w:r>
      <w:r w:rsidR="00792BDA">
        <w:t>iječnja 2016</w:t>
      </w:r>
      <w:r>
        <w:t xml:space="preserve">. objavio oglas kojim je, među ostalim, pozvao vjerovnike </w:t>
      </w:r>
      <w:r w:rsidRPr="00464EAF">
        <w:t>dužnika najkasnije u roku od 45 dana od dana objave oglasa predložiti otvaranje stečajnog postupka</w:t>
      </w:r>
      <w:r>
        <w:t xml:space="preserve"> i</w:t>
      </w:r>
      <w:r w:rsidRPr="00464EAF">
        <w:t xml:space="preserve"> po pozivu suda predujmiti sredstva za namirenje troškova postupka</w:t>
      </w:r>
      <w:r>
        <w:t>.</w:t>
      </w:r>
    </w:p>
    <w:p w:rsidRDefault="00792BDA" w:rsidP="00B846B5" w:rsidR="00B846B5">
      <w:pPr>
        <w:ind w:firstLine="720"/>
        <w:jc w:val="both"/>
      </w:pPr>
      <w:r w:rsidRPr="00D74FBE">
        <w:t xml:space="preserve">Vjerovnik </w:t>
      </w:r>
      <w:r w:rsidRPr="00F176D3">
        <w:t>dužnika</w:t>
      </w:r>
      <w:r>
        <w:t xml:space="preserve"> </w:t>
      </w:r>
      <w:r w:rsidR="00B846B5" w:rsidRPr="00C4645C">
        <w:t>Republika Hrvatska, Ministarstv</w:t>
      </w:r>
      <w:r w:rsidR="00B846B5">
        <w:t>o financija, Porezna Uprava je 8</w:t>
      </w:r>
      <w:r w:rsidR="00B846B5" w:rsidRPr="00C4645C">
        <w:t>. veljače 2016. dostavila obrazac kojim je, kao vjerovnik, predloži</w:t>
      </w:r>
      <w:r w:rsidR="00B846B5">
        <w:t>la nad dužnikom otvoriti stečaj</w:t>
      </w:r>
      <w:r w:rsidR="00B846B5" w:rsidRPr="00C4645C">
        <w:t xml:space="preserve"> </w:t>
      </w:r>
      <w:r w:rsidR="00B846B5">
        <w:t xml:space="preserve">te izvijestila sud da prema dužniku na </w:t>
      </w:r>
      <w:r w:rsidR="00E90378">
        <w:t>ima potraživanje u iznosu od 3</w:t>
      </w:r>
      <w:r w:rsidR="00B846B5">
        <w:t>.</w:t>
      </w:r>
      <w:r w:rsidR="00E90378">
        <w:t>083.199,13</w:t>
      </w:r>
      <w:r w:rsidR="00B846B5">
        <w:t xml:space="preserve"> kn</w:t>
      </w:r>
      <w:r w:rsidR="00E90378">
        <w:t xml:space="preserve"> na osnovi zakupa poslovnog prostora za razdoblje siječanj 2008. do ožujka 2014.</w:t>
      </w:r>
      <w:r w:rsidR="00B846B5">
        <w:t>, kao i da dužnik ima imovine.</w:t>
      </w:r>
    </w:p>
    <w:p w:rsidRDefault="00B846B5" w:rsidP="00792BDA" w:rsidR="00B846B5">
      <w:pPr>
        <w:ind w:firstLine="720"/>
        <w:jc w:val="both"/>
      </w:pPr>
    </w:p>
    <w:p w:rsidRDefault="00B846B5" w:rsidP="00B846B5" w:rsidR="00B846B5" w:rsidRPr="00C4645C">
      <w:pPr>
        <w:jc w:val="both"/>
      </w:pPr>
      <w:r>
        <w:tab/>
      </w:r>
      <w:r w:rsidRPr="00C4645C">
        <w:t xml:space="preserve">Kako je Republika Hrvatska, Ministarstvo financija, Porezna uprava, kao vjerovnik, koji je u smislu čl. 114. st. 3. SZ-a oslobođen plaćanja predujma za namirenje troškova stečajnog postupka iz čl. 114. st. 1. SZ-a, u roku 45 dana od dana objave oglasa, predložio otvoriti stečaj nad dužnikom te je obavijestio sud kako dužnik ima imovinu, koja je prema ocjeni suda dostatna za namirenje predvidivih troškova stečajnoga postupka, sud je na temelju odredbe čl. 433. SZ-a obustavio skraćeni stečajni postupak. </w:t>
      </w:r>
    </w:p>
    <w:p w:rsidRDefault="00B846B5" w:rsidP="00B846B5" w:rsidR="00B846B5" w:rsidRPr="00C4645C">
      <w:pPr>
        <w:jc w:val="both"/>
        <w:rPr>
          <w:lang w:val="en-GB"/>
        </w:rPr>
      </w:pPr>
      <w:r w:rsidRPr="00C4645C">
        <w:tab/>
        <w:t>Imajući u vidu činjenicu da je Financijska agencija u zahtjevu za provedbu skraćenog stečajnog postupka, koji se vodio pod poslovnim brojem St-</w:t>
      </w:r>
      <w:r>
        <w:t>4678</w:t>
      </w:r>
      <w:r w:rsidRPr="00C4645C">
        <w:t xml:space="preserve">/15, navela da je dužnik na dan 1. rujna 2015. u Očevidniku redoslijeda osnova za plaćanje imao evidentirane neizvršene osnove za plaćanje u neprekinutom razdoblju od </w:t>
      </w:r>
      <w:r>
        <w:t>2057</w:t>
      </w:r>
      <w:r w:rsidRPr="00C4645C">
        <w:t xml:space="preserve"> dana te kako navedena agencija vodi Očevidnik redoslijeda osnova za plaćanje, </w:t>
      </w:r>
      <w:r w:rsidRPr="00C4645C">
        <w:rPr>
          <w:lang w:val="en-GB"/>
        </w:rPr>
        <w:t xml:space="preserve">sud je prihvatio tvrdnje Financijske agencije o neprekinutom razdoblju evidentiranih neizvršenih osnova za plaćanje koji su zavedeni u Očevidniku  redoslijeda osnova za plaćanje. </w:t>
      </w:r>
    </w:p>
    <w:p w:rsidRDefault="00B846B5" w:rsidP="00B846B5" w:rsidR="00B846B5" w:rsidRPr="00C4645C">
      <w:pPr>
        <w:ind w:firstLine="709"/>
        <w:jc w:val="both"/>
      </w:pPr>
      <w:r w:rsidRPr="00C4645C">
        <w:rPr>
          <w:lang w:val="en-GB"/>
        </w:rPr>
        <w:tab/>
      </w:r>
      <w:r w:rsidRPr="00C4645C">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B846B5" w:rsidP="00B846B5" w:rsidR="00B846B5" w:rsidRPr="00C4645C">
      <w:pPr>
        <w:ind w:firstLine="709"/>
        <w:jc w:val="both"/>
      </w:pPr>
      <w:r w:rsidRPr="00C4645C">
        <w:t>S obzirom na to da iz navoda Financijske agencije proizlazi kako dužnik ima evidentirane neizvršene osnove za plaćanje u neprekinutom razdoblju od 120 dana, a vjerovnik je</w:t>
      </w:r>
      <w:r w:rsidR="00E90378">
        <w:t xml:space="preserve"> dostavljanjem izvadaka otvorenih stavaka te obračuna kamata, </w:t>
      </w:r>
      <w:r w:rsidRPr="00C4645C">
        <w:t>učinio vjerojatnim postojanje tražbine prema dužniku, sud je na temelju odredbe čl. 109. st. 2. i 115. st. 1. u vezi s čl. 433. SZ-a riješio kao u izreci.</w:t>
      </w:r>
    </w:p>
    <w:p w:rsidRDefault="00B846B5" w:rsidP="00B846B5" w:rsidR="00B846B5" w:rsidRPr="00C4645C">
      <w:pPr>
        <w:jc w:val="both"/>
      </w:pPr>
      <w:r w:rsidRPr="00C4645C">
        <w:tab/>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B846B5" w:rsidP="00B846B5" w:rsidR="00B846B5" w:rsidRPr="00C4645C">
      <w:pPr>
        <w:pStyle w:val="Tijeloteksta"/>
      </w:pPr>
    </w:p>
    <w:p w:rsidRDefault="00967701" w:rsidP="007E1191" w:rsidR="00900561" w:rsidRPr="00FF58DC">
      <w:pPr>
        <w:pStyle w:val="Tijeloteksta"/>
        <w:jc w:val="center"/>
      </w:pPr>
      <w:r w:rsidRPr="00FF58DC">
        <w:t>U Zag</w:t>
      </w:r>
      <w:r w:rsidR="00762460" w:rsidRPr="00FF58DC">
        <w:t xml:space="preserve">rebu </w:t>
      </w:r>
      <w:r w:rsidR="00E90378">
        <w:t>8</w:t>
      </w:r>
      <w:r w:rsidR="00AC37E3">
        <w:t xml:space="preserve">. </w:t>
      </w:r>
      <w:r w:rsidR="00E90378">
        <w:t>rujna</w:t>
      </w:r>
      <w:r w:rsidR="00900561" w:rsidRPr="00FF58DC">
        <w:t xml:space="preserve"> 2</w:t>
      </w:r>
      <w:r w:rsidR="00E90378">
        <w:t>017</w:t>
      </w:r>
      <w:r w:rsidR="00900561" w:rsidRPr="00FF58DC">
        <w:t>.</w:t>
      </w:r>
    </w:p>
    <w:p w:rsidRDefault="000A35E0" w:rsidP="000A35E0" w:rsidR="000A35E0">
      <w:pPr>
        <w:pStyle w:val="Tijeloteksta"/>
        <w:ind w:left="5760"/>
        <w:jc w:val="right"/>
      </w:pPr>
    </w:p>
    <w:p w:rsidRDefault="00900561" w:rsidP="000A35E0" w:rsidR="00900561" w:rsidRPr="00FF58DC">
      <w:pPr>
        <w:pStyle w:val="Tijeloteksta"/>
        <w:ind w:left="5760"/>
        <w:jc w:val="right"/>
      </w:pPr>
      <w:r w:rsidRPr="00FF58DC">
        <w:tab/>
        <w:t>SUDAC:</w:t>
      </w:r>
    </w:p>
    <w:p w:rsidRDefault="00E11510" w:rsidP="000A35E0" w:rsidR="00900561">
      <w:pPr>
        <w:pStyle w:val="Tijeloteksta"/>
        <w:jc w:val="right"/>
      </w:pPr>
      <w:r>
        <w:tab/>
      </w:r>
      <w:r>
        <w:tab/>
      </w:r>
      <w:r>
        <w:tab/>
      </w:r>
      <w:r>
        <w:tab/>
      </w:r>
      <w:r>
        <w:tab/>
      </w:r>
      <w:r>
        <w:tab/>
      </w:r>
      <w:r>
        <w:tab/>
      </w:r>
      <w:r w:rsidR="007E1191" w:rsidRPr="00FF58DC">
        <w:t xml:space="preserve">      </w:t>
      </w:r>
      <w:r>
        <w:t>Nikolina Dorić Hadžisejdić</w:t>
      </w:r>
      <w:r w:rsidR="00A76695">
        <w:t>,v.r.</w:t>
      </w:r>
    </w:p>
    <w:p w:rsidRDefault="00900561" w:rsidP="000E2D4A" w:rsidR="00900561" w:rsidRPr="00FF58DC">
      <w:pPr>
        <w:pStyle w:val="Tijeloteksta"/>
      </w:pPr>
    </w:p>
    <w:p w:rsidRDefault="00FF15FF" w:rsidP="00FF15FF" w:rsidR="00FF15FF" w:rsidRPr="00FF58DC">
      <w:pPr>
        <w:pStyle w:val="Podnaslov"/>
        <w:rPr>
          <w:rFonts w:hAnsi="Times New Roman" w:ascii="Times New Roman"/>
          <w:b w:val="false"/>
          <w:color w:val="auto"/>
          <w:szCs w:val="24"/>
        </w:rPr>
      </w:pPr>
      <w:r w:rsidRPr="00FF58DC">
        <w:rPr>
          <w:rFonts w:hAnsi="Times New Roman" w:ascii="Times New Roman"/>
          <w:b w:val="false"/>
          <w:color w:val="auto"/>
          <w:szCs w:val="24"/>
        </w:rPr>
        <w:t>Uputa o pravnom lijeku:</w:t>
      </w:r>
    </w:p>
    <w:p w:rsidRDefault="00AC37E3" w:rsidP="00AC37E3" w:rsidR="00FF15FF" w:rsidRPr="00AC37E3">
      <w:pPr>
        <w:jc w:val="both"/>
      </w:pPr>
      <w:r w:rsidRPr="00E974B3">
        <w:t>Protiv ovog rješenja nije dopuštena žalba (čl. 115.st. 1. SZ-a)</w:t>
      </w:r>
      <w:r>
        <w:t>.</w:t>
      </w:r>
      <w:r w:rsidR="00FF15FF" w:rsidRPr="00FF58DC">
        <w:rPr>
          <w:b/>
        </w:rPr>
        <w:t xml:space="preserve"> </w:t>
      </w:r>
    </w:p>
    <w:p w:rsidRDefault="00E049F8" w:rsidP="00FF15FF" w:rsidR="00E049F8">
      <w:pPr>
        <w:pStyle w:val="Podnaslov"/>
        <w:rPr>
          <w:rFonts w:hAnsi="Times New Roman" w:ascii="Times New Roman"/>
          <w:szCs w:val="24"/>
        </w:rPr>
      </w:pPr>
    </w:p>
    <w:p w:rsidRDefault="00A76695" w:rsidP="00C359B6" w:rsidR="00A76695">
      <w:pPr>
        <w:pStyle w:val="Bezproreda"/>
        <w:ind w:left="4956"/>
        <w:jc w:val="right"/>
      </w:pPr>
      <w:r>
        <w:t>Za točnost otpravka - ovlašteni službenik</w:t>
      </w:r>
    </w:p>
    <w:p w:rsidRDefault="00A76695" w:rsidP="00C359B6" w:rsidR="00A76695">
      <w:pPr>
        <w:pStyle w:val="Bezproreda"/>
        <w:ind w:left="4956"/>
        <w:jc w:val="right"/>
      </w:pPr>
      <w:r>
        <w:t>Karmela Dolenc</w:t>
      </w:r>
    </w:p>
    <w:p w:rsidRDefault="00A76695" w:rsidP="00FF15FF" w:rsidR="00A76695">
      <w:pPr>
        <w:pStyle w:val="Podnaslov"/>
        <w:rPr>
          <w:rFonts w:hAnsi="Times New Roman" w:ascii="Times New Roman"/>
          <w:szCs w:val="24"/>
        </w:rPr>
      </w:pPr>
    </w:p>
    <w:sectPr w:rsidSect="00BC3B66" w:rsidR="00A76695">
      <w:headerReference w:type="default" r:id="rId9"/>
      <w:headerReference w:type="first" r:id="rId10"/>
      <w:pgSz w:h="15840" w:w="12240"/>
      <w:pgMar w:gutter="0" w:footer="708" w:header="708" w:left="1417" w:bottom="1134"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A35E0" w:rsidP="000A35E0" w:rsidR="000A35E0">
      <w:r>
        <w:separator/>
      </w:r>
    </w:p>
  </w:endnote>
  <w:endnote w:id="0" w:type="continuationSeparator">
    <w:p w:rsidRDefault="000A35E0" w:rsidP="000A35E0" w:rsidR="000A35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A35E0" w:rsidP="000A35E0" w:rsidR="000A35E0">
      <w:r>
        <w:separator/>
      </w:r>
    </w:p>
  </w:footnote>
  <w:footnote w:id="0" w:type="continuationSeparator">
    <w:p w:rsidRDefault="000A35E0" w:rsidP="000A35E0" w:rsidR="000A35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35E0" w:rsidP="000A35E0" w:rsidR="000A35E0">
    <w:pPr>
      <w:pStyle w:val="Zaglavlje"/>
      <w:tabs>
        <w:tab w:pos="4703" w:val="center"/>
        <w:tab w:pos="6687" w:val="left"/>
      </w:tabs>
    </w:pPr>
    <w:r>
      <w:tab/>
    </w:r>
    <w:r>
      <w:tab/>
    </w:r>
    <w:sdt>
      <w:sdtPr>
        <w:id w:val="-1388185643"/>
        <w:docPartObj>
          <w:docPartGallery w:val="Page Numbers (Top of Page)"/>
          <w:docPartUnique/>
        </w:docPartObj>
      </w:sdtPr>
      <w:sdtEndPr/>
      <w:sdtContent>
        <w:r>
          <w:fldChar w:fldCharType="begin"/>
        </w:r>
        <w:r>
          <w:instrText>PAGE   \* MERGEFORMAT</w:instrText>
        </w:r>
        <w:r>
          <w:fldChar w:fldCharType="separate"/>
        </w:r>
        <w:r w:rsidR="00A76695">
          <w:rPr>
            <w:noProof/>
          </w:rPr>
          <w:t>2</w:t>
        </w:r>
        <w:r>
          <w:fldChar w:fldCharType="end"/>
        </w:r>
      </w:sdtContent>
    </w:sdt>
    <w:r>
      <w:tab/>
      <w:t xml:space="preserve">        </w:t>
    </w:r>
    <w:r w:rsidR="00B846B5">
      <w:t>89. St-3353</w:t>
    </w:r>
    <w:r>
      <w:t>/16</w:t>
    </w:r>
    <w:r w:rsidR="00B846B5">
      <w:t>-</w:t>
    </w:r>
    <w:r w:rsidR="00C80EB9">
      <w:t>10</w:t>
    </w:r>
  </w:p>
  <w:p w:rsidRDefault="000A35E0" w:rsidR="000A35E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3B66" w:rsidR="00BC3B66">
    <w:pPr>
      <w:pStyle w:val="Zaglavlje"/>
    </w:pPr>
    <w:r>
      <w:t xml:space="preserve">                 </w:t>
    </w:r>
    <w:r>
      <w:rPr>
        <w:noProof/>
      </w:rPr>
      <w:drawing>
        <wp:inline distR="0" distL="0" distB="0" distT="0">
          <wp:extent cy="963295" cx="719455"/>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hdrShapeDefaults>
    <o:shapedefaults v:ext="edit" spidmax="28673"/>
  </w:hdrShapeDefaults>
  <w:footnotePr>
    <w:footnote w:id="-1"/>
    <w:footnote w:id="0"/>
  </w:footnotePr>
  <w:endnotePr>
    <w:endnote w:id="-1"/>
    <w:endnote w:id="0"/>
  </w:endnotePr>
  <w:compat>
    <w:compatSetting w:val="12" w:uri="http://schemas.microsoft.com/office/word" w:name="compatibilityMode"/>
  </w:compat>
  <w:rsids>
    <w:rsidRoot w:val="00900561"/>
    <w:rsid w:val="00013549"/>
    <w:rsid w:val="00044BDA"/>
    <w:rsid w:val="000631BD"/>
    <w:rsid w:val="000778D8"/>
    <w:rsid w:val="00097C6F"/>
    <w:rsid w:val="000A0BD3"/>
    <w:rsid w:val="000A2F87"/>
    <w:rsid w:val="000A35E0"/>
    <w:rsid w:val="000E2D4A"/>
    <w:rsid w:val="00172F4F"/>
    <w:rsid w:val="00195451"/>
    <w:rsid w:val="001A6176"/>
    <w:rsid w:val="001A79EB"/>
    <w:rsid w:val="00243248"/>
    <w:rsid w:val="00254DC6"/>
    <w:rsid w:val="00294AD4"/>
    <w:rsid w:val="00294CF1"/>
    <w:rsid w:val="002A6BA6"/>
    <w:rsid w:val="002C0221"/>
    <w:rsid w:val="002D799D"/>
    <w:rsid w:val="002E07CD"/>
    <w:rsid w:val="00330F84"/>
    <w:rsid w:val="003469B5"/>
    <w:rsid w:val="0037408A"/>
    <w:rsid w:val="003A3F2C"/>
    <w:rsid w:val="003A630A"/>
    <w:rsid w:val="003E15C9"/>
    <w:rsid w:val="003F2758"/>
    <w:rsid w:val="00407A48"/>
    <w:rsid w:val="00445446"/>
    <w:rsid w:val="004901E9"/>
    <w:rsid w:val="00494628"/>
    <w:rsid w:val="004E5469"/>
    <w:rsid w:val="004F022B"/>
    <w:rsid w:val="00583223"/>
    <w:rsid w:val="00591055"/>
    <w:rsid w:val="005C2C94"/>
    <w:rsid w:val="005F296E"/>
    <w:rsid w:val="005F2CA6"/>
    <w:rsid w:val="005F3D5C"/>
    <w:rsid w:val="00627202"/>
    <w:rsid w:val="00643C23"/>
    <w:rsid w:val="00661F07"/>
    <w:rsid w:val="00690E3C"/>
    <w:rsid w:val="006A7E22"/>
    <w:rsid w:val="006E1E7F"/>
    <w:rsid w:val="00724315"/>
    <w:rsid w:val="00734AAF"/>
    <w:rsid w:val="00751731"/>
    <w:rsid w:val="00762460"/>
    <w:rsid w:val="00774C28"/>
    <w:rsid w:val="00786E95"/>
    <w:rsid w:val="0079182B"/>
    <w:rsid w:val="00792BDA"/>
    <w:rsid w:val="007A6843"/>
    <w:rsid w:val="007A7FD9"/>
    <w:rsid w:val="007B3F07"/>
    <w:rsid w:val="007C35EA"/>
    <w:rsid w:val="007E1191"/>
    <w:rsid w:val="00826E41"/>
    <w:rsid w:val="0083025E"/>
    <w:rsid w:val="00855110"/>
    <w:rsid w:val="008731B1"/>
    <w:rsid w:val="008A1581"/>
    <w:rsid w:val="008C4D21"/>
    <w:rsid w:val="00900561"/>
    <w:rsid w:val="00910661"/>
    <w:rsid w:val="009214EB"/>
    <w:rsid w:val="009261BF"/>
    <w:rsid w:val="0094507F"/>
    <w:rsid w:val="00967701"/>
    <w:rsid w:val="00981ADF"/>
    <w:rsid w:val="009B00D4"/>
    <w:rsid w:val="009B5013"/>
    <w:rsid w:val="009C383A"/>
    <w:rsid w:val="00A71DE5"/>
    <w:rsid w:val="00A76695"/>
    <w:rsid w:val="00A94094"/>
    <w:rsid w:val="00AA6FF2"/>
    <w:rsid w:val="00AC37E3"/>
    <w:rsid w:val="00AD1D41"/>
    <w:rsid w:val="00B255D3"/>
    <w:rsid w:val="00B5647D"/>
    <w:rsid w:val="00B639DE"/>
    <w:rsid w:val="00B846B5"/>
    <w:rsid w:val="00BA2C61"/>
    <w:rsid w:val="00BC3B66"/>
    <w:rsid w:val="00BD75C3"/>
    <w:rsid w:val="00BE39EF"/>
    <w:rsid w:val="00C57C37"/>
    <w:rsid w:val="00C80EB9"/>
    <w:rsid w:val="00CC4102"/>
    <w:rsid w:val="00CF5DEA"/>
    <w:rsid w:val="00D614A1"/>
    <w:rsid w:val="00D924AE"/>
    <w:rsid w:val="00E049F8"/>
    <w:rsid w:val="00E11510"/>
    <w:rsid w:val="00E21CB6"/>
    <w:rsid w:val="00E41EB3"/>
    <w:rsid w:val="00E43B53"/>
    <w:rsid w:val="00E90378"/>
    <w:rsid w:val="00EA2143"/>
    <w:rsid w:val="00ED7260"/>
    <w:rsid w:val="00F31E99"/>
    <w:rsid w:val="00F56FDA"/>
    <w:rsid w:val="00F7663E"/>
    <w:rsid w:val="00F874BD"/>
    <w:rsid w:val="00FA16A5"/>
    <w:rsid w:val="00FB5FF2"/>
    <w:rsid w:val="00FB7D74"/>
    <w:rsid w:val="00FF15FF"/>
    <w:rsid w:val="00FF58D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86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qFormat/>
    <w:rsid w:val="009C383A"/>
    <w:pPr>
      <w:jc w:val="both"/>
    </w:pPr>
    <w:rPr>
      <w:rFonts w:hAnsi="Tahoma" w:ascii="Tahoma"/>
      <w:b/>
      <w:color w:val="0000FF"/>
      <w:szCs w:val="20"/>
      <w:lang w:eastAsia="hr-HR"/>
    </w:rPr>
  </w:style>
  <w:style w:styleId="Zaglavlje" w:type="paragraph">
    <w:name w:val="header"/>
    <w:basedOn w:val="Normal"/>
    <w:link w:val="ZaglavljeChar"/>
    <w:uiPriority w:val="99"/>
    <w:rsid w:val="000A35E0"/>
    <w:pPr>
      <w:tabs>
        <w:tab w:pos="4536" w:val="center"/>
        <w:tab w:pos="9072" w:val="right"/>
      </w:tabs>
    </w:pPr>
    <w:rPr>
      <w:lang w:eastAsia="hr-HR"/>
    </w:rPr>
  </w:style>
  <w:style w:customStyle="true" w:styleId="ZaglavljeChar" w:type="character">
    <w:name w:val="Zaglavlje Char"/>
    <w:basedOn w:val="Zadanifontodlomka"/>
    <w:link w:val="Zaglavlje"/>
    <w:uiPriority w:val="99"/>
    <w:rsid w:val="000A35E0"/>
    <w:rPr>
      <w:sz w:val="24"/>
      <w:szCs w:val="24"/>
    </w:rPr>
  </w:style>
  <w:style w:styleId="Tekstbalonia" w:type="paragraph">
    <w:name w:val="Balloon Text"/>
    <w:basedOn w:val="Normal"/>
    <w:link w:val="TekstbaloniaChar"/>
    <w:rsid w:val="000A35E0"/>
    <w:rPr>
      <w:rFonts w:cs="Tahoma" w:hAnsi="Tahoma" w:ascii="Tahoma"/>
      <w:sz w:val="16"/>
      <w:szCs w:val="16"/>
    </w:rPr>
  </w:style>
  <w:style w:customStyle="true" w:styleId="TekstbaloniaChar" w:type="character">
    <w:name w:val="Tekst balončića Char"/>
    <w:basedOn w:val="Zadanifontodlomka"/>
    <w:link w:val="Tekstbalonia"/>
    <w:rsid w:val="000A35E0"/>
    <w:rPr>
      <w:rFonts w:cs="Tahoma" w:hAnsi="Tahoma" w:ascii="Tahoma"/>
      <w:sz w:val="16"/>
      <w:szCs w:val="16"/>
      <w:lang w:eastAsia="en-US"/>
    </w:rPr>
  </w:style>
  <w:style w:styleId="Podnoje" w:type="paragraph">
    <w:name w:val="footer"/>
    <w:basedOn w:val="Normal"/>
    <w:link w:val="PodnojeChar"/>
    <w:rsid w:val="000A35E0"/>
    <w:pPr>
      <w:tabs>
        <w:tab w:pos="4536" w:val="center"/>
        <w:tab w:pos="9072" w:val="right"/>
      </w:tabs>
    </w:pPr>
  </w:style>
  <w:style w:customStyle="true" w:styleId="PodnojeChar" w:type="character">
    <w:name w:val="Podnožje Char"/>
    <w:basedOn w:val="Zadanifontodlomka"/>
    <w:link w:val="Podnoje"/>
    <w:rsid w:val="000A35E0"/>
    <w:rPr>
      <w:sz w:val="24"/>
      <w:szCs w:val="24"/>
      <w:lang w:eastAsia="en-US"/>
    </w:rPr>
  </w:style>
  <w:style w:styleId="Tekstrezerviranogmjesta" w:type="character">
    <w:name w:val="Placeholder Text"/>
    <w:basedOn w:val="Zadanifontodlomka"/>
    <w:uiPriority w:val="99"/>
    <w:semiHidden/>
    <w:rsid w:val="00A76695"/>
    <w:rPr>
      <w:color w:val="808080"/>
      <w:bdr w:space="0" w:sz="0" w:color="auto" w:val="none"/>
      <w:shd w:fill="auto" w:color="auto" w:val="clear"/>
    </w:rPr>
  </w:style>
  <w:style w:customStyle="true" w:styleId="eSPISCCParagraphDefaultFont" w:type="character">
    <w:name w:val="eSPIS_CC_Paragraph Default Font"/>
    <w:basedOn w:val="Zadanifontodlomka"/>
    <w:rsid w:val="00A7669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76695"/>
    <w:rPr>
      <w:bdr w:space="0" w:sz="0" w:color="auto" w:val="none"/>
      <w:shd w:fill="FFFFCC" w:color="auto" w:val="clear"/>
      <w:lang w:val="hr-HR"/>
    </w:rPr>
  </w:style>
  <w:style w:customStyle="true" w:styleId="PozadinaSvijetloCrvena" w:type="character">
    <w:name w:val="Pozadina_SvijetloCrvena"/>
    <w:basedOn w:val="eSPISCCParagraphDefaultFont"/>
    <w:rsid w:val="00A7669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76695"/>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A76695"/>
    <w:rPr>
      <w:rFonts w:cstheme="minorBidi" w:eastAsiaTheme="minorHAnsi"/>
      <w:sz w:val="24"/>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rujna 2017.</izvorni_sadrzaj>
    <derivirana_varijabla naziv="DomainObject.DatumDonosenjaOdluke_1">8.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3353</izvorni_sadrzaj>
    <derivirana_varijabla naziv="DomainObject.Predmet.Broj_1">3353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travnja 2016.</izvorni_sadrzaj>
    <derivirana_varijabla naziv="DomainObject.Predmet.DatumOsnivanja_1">6.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St-3353/2016</izvorni_sadrzaj>
    <derivirana_varijabla naziv="DomainObject.Predmet.OznakaBroj_1">St-3353/2016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COMMECO d.o.o. zastupanog po punomoćniku Žarko Kljunak</izvorni_sadrzaj>
    <derivirana_varijabla naziv="DomainObject.Predmet.ProtustrankaFormated_1">  COMMECO d.o.o. zastupanog po punomoćniku Žarko Kljunak</derivirana_varijabla>
  </DomainObject.Predmet.ProtustrankaFormated>
  <DomainObject.Predmet.ProtustrankaFormatedOIB>
    <izvorni_sadrzaj>  COMMECO d.o.o., OIB 55630163793 zastupanog po punomoćniku Žarko Kljunak</izvorni_sadrzaj>
    <derivirana_varijabla naziv="DomainObject.Predmet.ProtustrankaFormatedOIB_1">  COMMECO d.o.o., OIB 55630163793 zastupanog po punomoćniku Žarko Kljunak</derivirana_varijabla>
  </DomainObject.Predmet.ProtustrankaFormatedOIB>
  <DomainObject.Predmet.ProtustrankaFormatedWithAdress>
    <izvorni_sadrzaj> COMMECO d.o.o., Amruševa 7/3, 10000 Zagreb zastupanog po punomoćniku Žarko Kljunak</izvorni_sadrzaj>
    <derivirana_varijabla naziv="DomainObject.Predmet.ProtustrankaFormatedWithAdress_1"> COMMECO d.o.o., Amruševa 7/3, 10000 Zagreb zastupanog po punomoćniku Žarko Kljunak</derivirana_varijabla>
  </DomainObject.Predmet.ProtustrankaFormatedWithAdress>
  <DomainObject.Predmet.ProtustrankaFormatedWithAdressOIB>
    <izvorni_sadrzaj> COMMECO d.o.o., OIB 55630163793, Amruševa 7/3, 10000 Zagreb zastupanog po punomoćniku Žarko Kljunak</izvorni_sadrzaj>
    <derivirana_varijabla naziv="DomainObject.Predmet.ProtustrankaFormatedWithAdressOIB_1"> COMMECO d.o.o., OIB 55630163793, Amruševa 7/3, 10000 Zagreb zastupanog po punomoćniku Žarko Kljunak</derivirana_varijabla>
  </DomainObject.Predmet.ProtustrankaFormatedWithAdressOIB>
  <DomainObject.Predmet.ProtustrankaWithAdress>
    <izvorni_sadrzaj>COMMECO d.o.o. Amruševa 7/3, 10000 Zagreb</izvorni_sadrzaj>
    <derivirana_varijabla naziv="DomainObject.Predmet.ProtustrankaWithAdress_1">COMMECO d.o.o. Amruševa 7/3, 10000 Zagreb</derivirana_varijabla>
  </DomainObject.Predmet.ProtustrankaWithAdress>
  <DomainObject.Predmet.ProtustrankaWithAdressOIB>
    <izvorni_sadrzaj>COMMECO d.o.o., OIB 55630163793, Amruševa 7/3, 10000 Zagreb</izvorni_sadrzaj>
    <derivirana_varijabla naziv="DomainObject.Predmet.ProtustrankaWithAdressOIB_1">COMMECO d.o.o., OIB 55630163793, Amruševa 7/3, 10000 Zagreb</derivirana_varijabla>
  </DomainObject.Predmet.ProtustrankaWithAdressOIB>
  <DomainObject.Predmet.ProtustrankaNazivFormated>
    <izvorni_sadrzaj>COMMECO d.o.o.</izvorni_sadrzaj>
    <derivirana_varijabla naziv="DomainObject.Predmet.ProtustrankaNazivFormated_1">COMMECO d.o.o.</derivirana_varijabla>
  </DomainObject.Predmet.ProtustrankaNazivFormated>
  <DomainObject.Predmet.ProtustrankaNazivFormatedOIB>
    <izvorni_sadrzaj>COMMECO d.o.o., OIB 55630163793</izvorni_sadrzaj>
    <derivirana_varijabla naziv="DomainObject.Predmet.ProtustrankaNazivFormatedOIB_1">COMMECO d.o.o., OIB 55630163793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COMMECO d.o.o. zastupanog po punomoćniku Žarko Kljunak</item>
    </izvorni_sadrzaj>
    <derivirana_varijabla naziv="DomainObject.Predmet.ProtuStrankaListFormated_1">
      <item>COMMECO d.o.o. zastupanog po punomoćniku Žarko Kljunak</item>
    </derivirana_varijabla>
  </DomainObject.Predmet.ProtuStrankaListFormated>
  <DomainObject.Predmet.ProtuStrankaListFormatedOIB>
    <izvorni_sadrzaj>
      <item>COMMECO d.o.o., OIB 55630163793 zastupanog po punomoćniku Žarko Kljunak</item>
    </izvorni_sadrzaj>
    <derivirana_varijabla naziv="DomainObject.Predmet.ProtuStrankaListFormatedOIB_1">
      <item>COMMECO d.o.o., OIB 55630163793 zastupanog po punomoćniku Žarko Kljunak</item>
    </derivirana_varijabla>
  </DomainObject.Predmet.ProtuStrankaListFormatedOIB>
  <DomainObject.Predmet.ProtuStrankaListFormatedWithAdress>
    <izvorni_sadrzaj>
      <item>COMMECO d.o.o., Amruševa 7/3, 10000 Zagreb zastupanog po punomoćniku Žarko Kljunak</item>
    </izvorni_sadrzaj>
    <derivirana_varijabla naziv="DomainObject.Predmet.ProtuStrankaListFormatedWithAdress_1">
      <item>COMMECO d.o.o., Amruševa 7/3, 10000 Zagreb zastupanog po punomoćniku Žarko Kljunak</item>
    </derivirana_varijabla>
  </DomainObject.Predmet.ProtuStrankaListFormatedWithAdress>
  <DomainObject.Predmet.ProtuStrankaListFormatedWithAdressOIB>
    <izvorni_sadrzaj>
      <item>COMMECO d.o.o., OIB 55630163793, Amruševa 7/3, 10000 Zagreb zastupanog po punomoćniku Žarko Kljunak</item>
    </izvorni_sadrzaj>
    <derivirana_varijabla naziv="DomainObject.Predmet.ProtuStrankaListFormatedWithAdressOIB_1">
      <item>COMMECO d.o.o., OIB 55630163793, Amruševa 7/3, 10000 Zagreb zastupanog po punomoćniku Žarko Kljunak</item>
    </derivirana_varijabla>
  </DomainObject.Predmet.ProtuStrankaListFormatedWithAdressOIB>
  <DomainObject.Predmet.ProtuStrankaListNazivFormated>
    <izvorni_sadrzaj>
      <item>COMMECO d.o.o.</item>
    </izvorni_sadrzaj>
    <derivirana_varijabla naziv="DomainObject.Predmet.ProtuStrankaListNazivFormated_1">
      <item>COMMECO d.o.o.</item>
    </derivirana_varijabla>
  </DomainObject.Predmet.ProtuStrankaListNazivFormated>
  <DomainObject.Predmet.ProtuStrankaListNazivFormatedOIB>
    <izvorni_sadrzaj>
      <item>COMMECO d.o.o., OIB 55630163793</item>
    </izvorni_sadrzaj>
    <derivirana_varijabla naziv="DomainObject.Predmet.ProtuStrankaListNazivFormatedOIB_1">
      <item>COMMECO d.o.o., OIB 55630163793</item>
    </derivirana_varijabla>
  </DomainObject.Predmet.ProtuStrankaListNazivFormatedOIB>
  <DomainObject.Predmet.OstaliListFormated>
    <izvorni_sadrzaj>
      <item>Žarko Kljunak punomoćnik sudionika u postupku COMMECO d.o.o.</item>
    </izvorni_sadrzaj>
    <derivirana_varijabla naziv="DomainObject.Predmet.OstaliListFormated_1">
      <item>Žarko Kljunak punomoćnik sudionika u postupku COMMECO d.o.o.</item>
    </derivirana_varijabla>
  </DomainObject.Predmet.OstaliListFormated>
  <DomainObject.Predmet.OstaliListFormatedOIB>
    <izvorni_sadrzaj>
      <item>Žarko Kljunak, OIB 14116956479 punomoćnik sudionika u postupku COMMECO d.o.o.</item>
    </izvorni_sadrzaj>
    <derivirana_varijabla naziv="DomainObject.Predmet.OstaliListFormatedOIB_1">
      <item>Žarko Kljunak, OIB 14116956479 punomoćnik sudionika u postupku COMMECO d.o.o.</item>
    </derivirana_varijabla>
  </DomainObject.Predmet.OstaliListFormatedOIB>
  <DomainObject.Predmet.OstaliListFormatedWithAdress>
    <izvorni_sadrzaj>
      <item>Žarko Kljunak, Prolaz Sestara Baković 3, 10000 Zagreb punomoćnik sudionika u postupku COMMECO d.o.o.</item>
    </izvorni_sadrzaj>
    <derivirana_varijabla naziv="DomainObject.Predmet.OstaliListFormatedWithAdress_1">
      <item>Žarko Kljunak, Prolaz Sestara Baković 3, 10000 Zagreb punomoćnik sudionika u postupku COMMECO d.o.o.</item>
    </derivirana_varijabla>
  </DomainObject.Predmet.OstaliListFormatedWithAdress>
  <DomainObject.Predmet.OstaliListFormatedWithAdressOIB>
    <izvorni_sadrzaj>
      <item>Žarko Kljunak, OIB 14116956479, Prolaz Sestara Baković 3, 10000 Zagreb punomoćnik sudionika u postupku COMMECO d.o.o.</item>
    </izvorni_sadrzaj>
    <derivirana_varijabla naziv="DomainObject.Predmet.OstaliListFormatedWithAdressOIB_1">
      <item>Žarko Kljunak, OIB 14116956479, Prolaz Sestara Baković 3, 10000 Zagreb punomoćnik sudionika u postupku COMMECO d.o.o.</item>
    </derivirana_varijabla>
  </DomainObject.Predmet.OstaliListFormatedWithAdressOIB>
  <DomainObject.Predmet.OstaliListNazivFormated>
    <izvorni_sadrzaj>
      <item>Žarko Kljunak</item>
    </izvorni_sadrzaj>
    <derivirana_varijabla naziv="DomainObject.Predmet.OstaliListNazivFormated_1">
      <item>Žarko Kljunak</item>
    </derivirana_varijabla>
  </DomainObject.Predmet.OstaliListNazivFormated>
  <DomainObject.Predmet.OstaliListNazivFormatedOIB>
    <izvorni_sadrzaj>
      <item>Žarko Kljunak, OIB 14116956479</item>
    </izvorni_sadrzaj>
    <derivirana_varijabla naziv="DomainObject.Predmet.OstaliListNazivFormatedOIB_1">
      <item>Žarko Kljunak, OIB 14116956479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rujna 2017.</izvorni_sadrzaj>
    <derivirana_varijabla naziv="DomainObject.Datum_1">8. rujna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COMMECO d.o.o.</izvorni_sadrzaj>
    <derivirana_varijabla naziv="DomainObject.Predmet.ProtustrankaIDrugi_1">COMMECO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COMMECO d.o.o., OIB 55630163793, Amruševa 7/3, 10000 Zagreb</izvorni_sadrzaj>
    <derivirana_varijabla naziv="DomainObject.Predmet.ProtustrankaIDrugiAdressOIB_1">COMMECO d.o.o., OIB 55630163793, Amruševa 7/3,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COMMECO d.o.o.</item>
      <item>FINA Regionalni centar Zagreb</item>
      <item>Žarko Kljunak</item>
    </izvorni_sadrzaj>
    <derivirana_varijabla naziv="DomainObject.Predmet.SudioniciListNaziv_1">
      <item>COMMECO d.o.o.</item>
      <item>FINA Regionalni centar Zagreb</item>
      <item>Žarko Kljunak</item>
    </derivirana_varijabla>
  </DomainObject.Predmet.SudioniciListNaziv>
  <DomainObject.Predmet.SudioniciListAdressOIB>
    <izvorni_sadrzaj>
      <item>COMMECO d.o.o., OIB 55630163793, Amruševa 7/3,10000 Zagreb</item>
      <item>FINA Regionalni centar Zagreb, OIB 85821130368, Trg svibanjskih žrtava 1995. 1,10000 Zagreb</item>
      <item>Žarko Kljunak, OIB 14116956479, Prolaz Sestara Baković 3,10000 Zagreb</item>
    </izvorni_sadrzaj>
    <derivirana_varijabla naziv="DomainObject.Predmet.SudioniciListAdressOIB_1">
      <item>COMMECO d.o.o., OIB 55630163793, Amruševa 7/3,10000 Zagreb</item>
      <item>FINA Regionalni centar Zagreb, OIB 85821130368, Trg svibanjskih žrtava 1995. 1,10000 Zagreb</item>
      <item>Žarko Kljunak, OIB 14116956479, Prolaz Sestara Baković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55630163793</item>
      <item>, OIB 85821130368</item>
      <item>, OIB 14116956479</item>
    </izvorni_sadrzaj>
    <derivirana_varijabla naziv="DomainObject.Predmet.SudioniciListNazivOIB_1">
      <item>, OIB 55630163793</item>
      <item>, OIB 85821130368</item>
      <item>, OIB 14116956479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700</properties:Words>
  <properties:Characters>3897</properties:Characters>
  <properties:Lines>86</properties:Lines>
  <properties:Paragraphs>32</properties:Paragraphs>
  <properties:TotalTime>548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4693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2016-04-11T20:58:00Z</dcterms:created>
  <dc:creator>nmarkovic</dc:creator>
  <cp:lastModifiedBy>Karmela Dolenc</cp:lastModifiedBy>
  <cp:lastPrinted>2017-09-08T11:18:00Z</cp:lastPrinted>
  <dcterms:modified xmlns:xsi="http://www.w3.org/2001/XMLSchema-instance" xsi:type="dcterms:W3CDTF">2017-09-08T11:18:00Z</dcterms:modified>
  <cp:revision>25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