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e225" w14:paraId="9cee225" w:rsidRDefault="00B71C7F" w:rsidP="00FC7F84" w:rsidR="00B342A0" w:rsidRPr="00B06FE3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  <w:r>
        <w:rPr>
          <w:noProof/>
          <w:color w:val="0000FF"/>
          <w:szCs w:val="24"/>
        </w:rPr>
        <w:drawing>
          <wp:inline distR="0" distL="0" distB="0" distT="0">
            <wp:extent cy="733425" cx="551815"/>
            <wp:effectExtent b="9525" r="635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color w:val="000000"/>
          <w:szCs w:val="24"/>
        </w:rPr>
        <w:t xml:space="preserve">        </w:t>
      </w:r>
      <w:r w:rsidRPr="00B06FE3">
        <w:rPr>
          <w:b/>
          <w:szCs w:val="24"/>
        </w:rPr>
        <w:t>REPUBLIKA HRVATSKA</w:t>
      </w:r>
    </w:p>
    <w:p w:rsidRDefault="008E03E4" w:rsidP="00FC7F84" w:rsidR="00B342A0" w:rsidRPr="00B06FE3">
      <w:pPr>
        <w:rPr>
          <w:b/>
          <w:szCs w:val="24"/>
        </w:rPr>
      </w:pPr>
      <w:r>
        <w:rPr>
          <w:b/>
          <w:szCs w:val="24"/>
        </w:rPr>
        <w:t xml:space="preserve">     TRGOVAČKI SUD U DUBROVNIKU</w:t>
      </w:r>
    </w:p>
    <w:p w:rsidRDefault="008E03E4" w:rsidP="00FC7F84" w:rsidR="00B342A0" w:rsidRPr="00B06FE3">
      <w:pPr>
        <w:rPr>
          <w:b/>
          <w:szCs w:val="24"/>
        </w:rPr>
      </w:pPr>
      <w:r>
        <w:rPr>
          <w:b/>
          <w:szCs w:val="24"/>
        </w:rPr>
        <w:t xml:space="preserve">         </w:t>
      </w:r>
      <w:r w:rsidR="00B342A0" w:rsidRPr="00B06FE3">
        <w:rPr>
          <w:b/>
          <w:szCs w:val="24"/>
        </w:rPr>
        <w:t>Dr. A. Starčevića 23, Dubrovnik</w:t>
      </w:r>
    </w:p>
    <w:p w:rsidRDefault="00B342A0" w:rsidP="00B342A0" w:rsidR="004717E3" w:rsidRPr="00B06FE3">
      <w:pPr>
        <w:ind w:firstLine="708" w:left="4956"/>
        <w:rPr>
          <w:szCs w:val="24"/>
        </w:rPr>
      </w:pPr>
      <w:r w:rsidRPr="00B06FE3">
        <w:rPr>
          <w:szCs w:val="24"/>
        </w:rPr>
        <w:t xml:space="preserve"> </w:t>
      </w:r>
      <w:r w:rsidR="00AA15B0" w:rsidRPr="00B06FE3">
        <w:rPr>
          <w:szCs w:val="24"/>
        </w:rPr>
        <w:tab/>
      </w:r>
      <w:r w:rsidR="004717E3" w:rsidRPr="00B06FE3">
        <w:rPr>
          <w:szCs w:val="24"/>
        </w:rPr>
        <w:t xml:space="preserve">        </w:t>
      </w:r>
      <w:r w:rsidR="004717E3" w:rsidRPr="00B06FE3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4717E3" w:rsidRPr="00B06FE3">
          <w:rPr>
            <w:b/>
            <w:szCs w:val="24"/>
          </w:rPr>
          <w:t>7 St</w:t>
        </w:r>
      </w:smartTag>
      <w:r w:rsidR="004717E3" w:rsidRPr="00B06FE3">
        <w:rPr>
          <w:b/>
          <w:szCs w:val="24"/>
        </w:rPr>
        <w:t xml:space="preserve">. </w:t>
      </w:r>
      <w:r w:rsidR="00514763">
        <w:rPr>
          <w:b/>
          <w:szCs w:val="24"/>
        </w:rPr>
        <w:t>4</w:t>
      </w:r>
      <w:r w:rsidR="00E74778">
        <w:rPr>
          <w:b/>
          <w:szCs w:val="24"/>
        </w:rPr>
        <w:t>7</w:t>
      </w:r>
      <w:r w:rsidR="00A126C2" w:rsidRPr="00B06FE3">
        <w:rPr>
          <w:b/>
          <w:szCs w:val="24"/>
        </w:rPr>
        <w:t>/1</w:t>
      </w:r>
      <w:r w:rsidR="00E74778">
        <w:rPr>
          <w:b/>
          <w:szCs w:val="24"/>
        </w:rPr>
        <w:t>9</w:t>
      </w:r>
    </w:p>
    <w:p w:rsidRDefault="004717E3" w:rsidP="004717E3" w:rsidR="004717E3" w:rsidRPr="00B06FE3">
      <w:pPr>
        <w:jc w:val="center"/>
        <w:rPr>
          <w:b/>
          <w:szCs w:val="24"/>
        </w:rPr>
      </w:pPr>
    </w:p>
    <w:p w:rsidRDefault="004717E3" w:rsidP="00F33C2E" w:rsidR="004717E3" w:rsidRPr="00B06FE3">
      <w:pPr>
        <w:rPr>
          <w:b/>
          <w:szCs w:val="24"/>
        </w:rPr>
      </w:pPr>
    </w:p>
    <w:p w:rsidRDefault="004925F9" w:rsidP="004717E3" w:rsidR="004925F9" w:rsidRPr="00B06FE3">
      <w:pPr>
        <w:jc w:val="center"/>
        <w:rPr>
          <w:b/>
          <w:szCs w:val="24"/>
        </w:rPr>
      </w:pPr>
    </w:p>
    <w:p w:rsidRDefault="004717E3" w:rsidP="004717E3" w:rsidR="004717E3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R J E Š E N J E </w:t>
      </w:r>
    </w:p>
    <w:p w:rsidRDefault="004717E3" w:rsidP="004717E3" w:rsidR="004717E3" w:rsidRPr="00B06FE3">
      <w:pPr>
        <w:jc w:val="both"/>
        <w:rPr>
          <w:szCs w:val="24"/>
        </w:rPr>
      </w:pPr>
    </w:p>
    <w:p w:rsidRDefault="008E03E4" w:rsidP="004717E3" w:rsidR="004717E3" w:rsidRPr="00B06FE3">
      <w:pPr>
        <w:ind w:firstLine="708"/>
        <w:jc w:val="both"/>
        <w:rPr>
          <w:szCs w:val="24"/>
        </w:rPr>
      </w:pPr>
      <w:r>
        <w:rPr>
          <w:szCs w:val="24"/>
        </w:rPr>
        <w:t xml:space="preserve">Trgovački sud </w:t>
      </w:r>
      <w:r w:rsidR="00274572" w:rsidRPr="00B06FE3">
        <w:rPr>
          <w:szCs w:val="24"/>
        </w:rPr>
        <w:t xml:space="preserve"> u </w:t>
      </w:r>
      <w:r w:rsidR="004717E3" w:rsidRPr="00B06FE3">
        <w:rPr>
          <w:szCs w:val="24"/>
        </w:rPr>
        <w:t>Dubrovniku, po sucu toga suda Diani Butigan Granić,</w:t>
      </w:r>
      <w:r w:rsidR="00274572" w:rsidRPr="00B06FE3">
        <w:rPr>
          <w:szCs w:val="24"/>
        </w:rPr>
        <w:t xml:space="preserve"> u ime Republike Hrvatske,</w:t>
      </w:r>
      <w:r w:rsidR="004717E3" w:rsidRPr="00B06FE3">
        <w:rPr>
          <w:szCs w:val="24"/>
        </w:rPr>
        <w:t xml:space="preserve"> kao stečajnom sucu, u stečajnom </w:t>
      </w:r>
      <w:r w:rsidR="00E74778">
        <w:rPr>
          <w:szCs w:val="24"/>
        </w:rPr>
        <w:t>postupku nad stečajnim dužnikom</w:t>
      </w:r>
      <w:r>
        <w:rPr>
          <w:szCs w:val="24"/>
        </w:rPr>
        <w:t xml:space="preserve"> </w:t>
      </w:r>
      <w:r w:rsidR="00B342A0" w:rsidRPr="00B06FE3">
        <w:rPr>
          <w:szCs w:val="24"/>
        </w:rPr>
        <w:t xml:space="preserve"> </w:t>
      </w:r>
      <w:r w:rsidRPr="008E03E4">
        <w:rPr>
          <w:szCs w:val="24"/>
        </w:rPr>
        <w:t>DUMANSKO d.o.o. za trgovinu i usluge</w:t>
      </w:r>
      <w:r>
        <w:rPr>
          <w:szCs w:val="24"/>
        </w:rPr>
        <w:t xml:space="preserve">, </w:t>
      </w:r>
      <w:r w:rsidRPr="008E03E4">
        <w:rPr>
          <w:szCs w:val="24"/>
        </w:rPr>
        <w:t>Dr. Josipa Lucića 18</w:t>
      </w:r>
      <w:r>
        <w:rPr>
          <w:szCs w:val="24"/>
        </w:rPr>
        <w:t>, Mlini,</w:t>
      </w:r>
      <w:r w:rsidRPr="008E03E4">
        <w:t xml:space="preserve"> </w:t>
      </w:r>
      <w:r>
        <w:t xml:space="preserve">OIB: </w:t>
      </w:r>
      <w:r w:rsidRPr="008E03E4">
        <w:rPr>
          <w:szCs w:val="24"/>
        </w:rPr>
        <w:t>61784770988</w:t>
      </w:r>
      <w:r>
        <w:rPr>
          <w:szCs w:val="24"/>
        </w:rPr>
        <w:t xml:space="preserve">, </w:t>
      </w:r>
      <w:r w:rsidR="004717E3" w:rsidRPr="00B06FE3">
        <w:rPr>
          <w:szCs w:val="24"/>
        </w:rPr>
        <w:t xml:space="preserve">zastupano po </w:t>
      </w:r>
      <w:r>
        <w:rPr>
          <w:szCs w:val="24"/>
        </w:rPr>
        <w:t>stečajnom upravitelju</w:t>
      </w:r>
      <w:r w:rsidR="00B342A0" w:rsidRPr="00B06FE3">
        <w:rPr>
          <w:szCs w:val="24"/>
        </w:rPr>
        <w:t xml:space="preserve"> </w:t>
      </w:r>
      <w:r>
        <w:rPr>
          <w:szCs w:val="24"/>
        </w:rPr>
        <w:t>Vlahu Monkoviću , dana 21</w:t>
      </w:r>
      <w:r w:rsidR="00B342A0" w:rsidRPr="00B06FE3">
        <w:rPr>
          <w:szCs w:val="24"/>
        </w:rPr>
        <w:t xml:space="preserve">. </w:t>
      </w:r>
      <w:r>
        <w:rPr>
          <w:szCs w:val="24"/>
        </w:rPr>
        <w:t xml:space="preserve">veljače 2019 </w:t>
      </w:r>
      <w:r w:rsidR="00B342A0" w:rsidRPr="00B06FE3">
        <w:rPr>
          <w:szCs w:val="24"/>
        </w:rPr>
        <w:t>g.</w:t>
      </w:r>
      <w:r w:rsidR="004717E3" w:rsidRPr="00B06FE3">
        <w:rPr>
          <w:szCs w:val="24"/>
        </w:rPr>
        <w:t xml:space="preserve"> </w:t>
      </w:r>
    </w:p>
    <w:p w:rsidRDefault="004717E3" w:rsidP="004717E3" w:rsidR="004717E3" w:rsidRPr="00B06FE3">
      <w:pPr>
        <w:ind w:firstLine="708"/>
        <w:jc w:val="both"/>
        <w:rPr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r i j e š i o     j 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P="00D5360C" w:rsidR="001813BA" w:rsidRPr="00B06FE3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</w:t>
      </w:r>
      <w:r w:rsidR="00C539B7" w:rsidRPr="00B06FE3">
        <w:rPr>
          <w:b/>
          <w:szCs w:val="24"/>
        </w:rPr>
        <w:t>.</w:t>
      </w:r>
      <w:r w:rsidRPr="00B06FE3">
        <w:rPr>
          <w:b/>
          <w:szCs w:val="24"/>
        </w:rPr>
        <w:tab/>
      </w:r>
      <w:r w:rsidR="00D5360C" w:rsidRPr="00B06FE3">
        <w:rPr>
          <w:szCs w:val="24"/>
        </w:rPr>
        <w:t>Z</w:t>
      </w:r>
      <w:r w:rsidRPr="00B06FE3">
        <w:rPr>
          <w:szCs w:val="24"/>
        </w:rPr>
        <w:t xml:space="preserve">aključuje </w:t>
      </w:r>
      <w:r w:rsidR="007D7161" w:rsidRPr="00B06FE3">
        <w:rPr>
          <w:szCs w:val="24"/>
        </w:rPr>
        <w:t xml:space="preserve">se postupak </w:t>
      </w:r>
      <w:r w:rsidR="00F33C2E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F33C2E">
        <w:rPr>
          <w:szCs w:val="24"/>
        </w:rPr>
        <w:t xml:space="preserve">im  </w:t>
      </w:r>
      <w:r w:rsidR="007D7161" w:rsidRPr="00B06FE3">
        <w:rPr>
          <w:szCs w:val="24"/>
        </w:rPr>
        <w:t>dužnik</w:t>
      </w:r>
      <w:r w:rsidR="00F33C2E">
        <w:rPr>
          <w:szCs w:val="24"/>
        </w:rPr>
        <w:t>om</w:t>
      </w:r>
      <w:r w:rsidR="00B342A0" w:rsidRPr="00B06FE3">
        <w:rPr>
          <w:szCs w:val="24"/>
        </w:rPr>
        <w:t xml:space="preserve"> </w:t>
      </w:r>
      <w:r w:rsidR="008E03E4" w:rsidRPr="008E03E4">
        <w:rPr>
          <w:szCs w:val="24"/>
        </w:rPr>
        <w:t>DUMANSKO d.o.o. za trgovinu i usluge, Dr. Josipa Lucića 18,</w:t>
      </w:r>
      <w:r w:rsidR="008E03E4" w:rsidRPr="008E03E4">
        <w:t xml:space="preserve"> </w:t>
      </w:r>
      <w:r w:rsidR="008E03E4">
        <w:rPr>
          <w:szCs w:val="24"/>
        </w:rPr>
        <w:t>OIB: 61784770988.</w:t>
      </w:r>
    </w:p>
    <w:p w:rsidRDefault="004717E3" w:rsidP="001813BA" w:rsidR="004717E3" w:rsidRPr="00B06FE3">
      <w:pPr>
        <w:ind w:hanging="705" w:left="705"/>
        <w:jc w:val="both"/>
        <w:rPr>
          <w:szCs w:val="24"/>
        </w:rPr>
      </w:pPr>
    </w:p>
    <w:p w:rsidRDefault="00E74778" w:rsidP="00D5360C" w:rsidR="00D5360C" w:rsidRPr="00B06FE3">
      <w:pPr>
        <w:ind w:hanging="705" w:left="705"/>
        <w:jc w:val="both"/>
        <w:rPr>
          <w:szCs w:val="24"/>
        </w:rPr>
      </w:pPr>
      <w:r>
        <w:rPr>
          <w:b/>
          <w:szCs w:val="24"/>
        </w:rPr>
        <w:t>II</w:t>
      </w:r>
      <w:r w:rsidR="00C539B7" w:rsidRPr="00B06FE3">
        <w:rPr>
          <w:b/>
          <w:szCs w:val="24"/>
        </w:rPr>
        <w:t>.</w:t>
      </w:r>
      <w:r w:rsidR="00D5360C" w:rsidRPr="00B06FE3">
        <w:rPr>
          <w:b/>
          <w:szCs w:val="24"/>
        </w:rPr>
        <w:tab/>
      </w:r>
      <w:r w:rsidR="00D5360C" w:rsidRPr="00B06FE3">
        <w:rPr>
          <w:szCs w:val="24"/>
        </w:rPr>
        <w:t xml:space="preserve">Ovlašćuje se stečajni upravitelj </w:t>
      </w:r>
      <w:r w:rsidR="00514763">
        <w:rPr>
          <w:szCs w:val="24"/>
        </w:rPr>
        <w:t>Vlaho Monković,</w:t>
      </w:r>
      <w:r w:rsidR="002954A0" w:rsidRPr="00B06FE3">
        <w:rPr>
          <w:szCs w:val="24"/>
        </w:rPr>
        <w:t xml:space="preserve"> nakon zaključenja postupka </w:t>
      </w:r>
      <w:r w:rsidR="007D7161" w:rsidRPr="00B06FE3">
        <w:rPr>
          <w:szCs w:val="24"/>
        </w:rPr>
        <w:t xml:space="preserve">radi naknadne diobe </w:t>
      </w:r>
      <w:r w:rsidR="002954A0" w:rsidRPr="00B06FE3">
        <w:rPr>
          <w:szCs w:val="24"/>
        </w:rPr>
        <w:t xml:space="preserve">zastupati stečajnu masu, pokrenuti i </w:t>
      </w:r>
      <w:r w:rsidR="00D5360C" w:rsidRPr="00B06FE3">
        <w:rPr>
          <w:szCs w:val="24"/>
        </w:rPr>
        <w:t xml:space="preserve">nastaviti  u ime i za račun stečajne mase postupke radi prikupljanja imovine koja ulazi u vrijednost stečajne mase.  </w:t>
      </w:r>
    </w:p>
    <w:p w:rsidRDefault="00D5360C" w:rsidP="00D5360C" w:rsidR="00D5360C" w:rsidRPr="00B06FE3">
      <w:pPr>
        <w:ind w:hanging="705" w:left="705"/>
        <w:jc w:val="both"/>
        <w:rPr>
          <w:szCs w:val="24"/>
        </w:rPr>
      </w:pPr>
    </w:p>
    <w:p w:rsidRDefault="00E74778" w:rsidP="00D5360C" w:rsidR="00D5360C">
      <w:pPr>
        <w:ind w:hanging="705" w:left="705"/>
        <w:jc w:val="both"/>
        <w:rPr>
          <w:szCs w:val="24"/>
        </w:rPr>
      </w:pPr>
      <w:r>
        <w:rPr>
          <w:b/>
          <w:szCs w:val="24"/>
        </w:rPr>
        <w:t>III</w:t>
      </w:r>
      <w:r w:rsidR="00C539B7" w:rsidRPr="00B06FE3">
        <w:rPr>
          <w:b/>
          <w:szCs w:val="24"/>
        </w:rPr>
        <w:t>.</w:t>
      </w:r>
      <w:r w:rsidR="00D5360C" w:rsidRPr="00B06FE3">
        <w:rPr>
          <w:szCs w:val="24"/>
        </w:rPr>
        <w:tab/>
        <w:t xml:space="preserve">Ovo rješenje i osnova zaključenja stečajnog postupka objavit će se </w:t>
      </w:r>
      <w:r w:rsidR="00F33C2E">
        <w:rPr>
          <w:szCs w:val="24"/>
        </w:rPr>
        <w:t>na e-oglasnoj ploči suda</w:t>
      </w:r>
      <w:r w:rsidR="00D5360C" w:rsidRPr="00B06FE3">
        <w:rPr>
          <w:szCs w:val="24"/>
        </w:rPr>
        <w:t>.</w:t>
      </w:r>
    </w:p>
    <w:p w:rsidRDefault="00F33C2E" w:rsidP="00D5360C" w:rsidR="00F33C2E">
      <w:pPr>
        <w:ind w:hanging="705" w:left="705"/>
        <w:jc w:val="both"/>
        <w:rPr>
          <w:szCs w:val="24"/>
        </w:rPr>
      </w:pPr>
    </w:p>
    <w:p w:rsidRDefault="00E74778" w:rsidP="00D5360C" w:rsidR="00F33C2E" w:rsidRPr="00B06FE3">
      <w:pPr>
        <w:ind w:hanging="705" w:left="705"/>
        <w:jc w:val="both"/>
        <w:rPr>
          <w:szCs w:val="24"/>
        </w:rPr>
      </w:pPr>
      <w:r>
        <w:rPr>
          <w:b/>
          <w:szCs w:val="24"/>
        </w:rPr>
        <w:t>I</w:t>
      </w:r>
      <w:r w:rsidR="00F33C2E" w:rsidRPr="00F33C2E">
        <w:rPr>
          <w:b/>
          <w:szCs w:val="24"/>
        </w:rPr>
        <w:t>V.</w:t>
      </w:r>
      <w:r w:rsidR="00F33C2E">
        <w:rPr>
          <w:szCs w:val="24"/>
        </w:rPr>
        <w:t xml:space="preserve"> </w:t>
      </w:r>
      <w:r w:rsidR="00F33C2E">
        <w:rPr>
          <w:szCs w:val="24"/>
        </w:rPr>
        <w:tab/>
        <w:t>Rješenje se dostavlja sudskom registru ovog suda radi brisanja dužnika iz sudskog registra.</w:t>
      </w:r>
    </w:p>
    <w:p w:rsidRDefault="007D7161" w:rsidR="007D7161" w:rsidRPr="00B06FE3">
      <w:pPr>
        <w:jc w:val="center"/>
        <w:rPr>
          <w:b/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Obrazloženje</w:t>
      </w:r>
    </w:p>
    <w:p w:rsidRDefault="00AA15B0" w:rsidR="00AA15B0" w:rsidRPr="00B06FE3">
      <w:pPr>
        <w:jc w:val="center"/>
        <w:rPr>
          <w:b/>
          <w:szCs w:val="24"/>
        </w:rPr>
      </w:pPr>
    </w:p>
    <w:p w:rsidRDefault="00F0033D" w:rsidP="002954A0" w:rsidR="002954A0" w:rsidRPr="00B06FE3">
      <w:pPr>
        <w:jc w:val="both"/>
        <w:rPr>
          <w:szCs w:val="24"/>
        </w:rPr>
      </w:pPr>
      <w:r w:rsidRPr="00B06FE3">
        <w:rPr>
          <w:szCs w:val="24"/>
        </w:rPr>
        <w:tab/>
        <w:t>Rješenjem</w:t>
      </w:r>
      <w:r w:rsidR="008E03E4">
        <w:rPr>
          <w:szCs w:val="24"/>
        </w:rPr>
        <w:t xml:space="preserve"> Trgovačkog suda </w:t>
      </w:r>
      <w:r w:rsidR="00274572" w:rsidRPr="00B06FE3">
        <w:rPr>
          <w:szCs w:val="24"/>
        </w:rPr>
        <w:t xml:space="preserve"> u Dubrovniku</w:t>
      </w:r>
      <w:r w:rsidR="002954A0" w:rsidRPr="00B06FE3">
        <w:rPr>
          <w:szCs w:val="24"/>
        </w:rPr>
        <w:t xml:space="preserve"> posl. br. St.</w:t>
      </w:r>
      <w:r w:rsidR="008E03E4">
        <w:rPr>
          <w:szCs w:val="24"/>
        </w:rPr>
        <w:t>257</w:t>
      </w:r>
      <w:r w:rsidR="00514763">
        <w:rPr>
          <w:szCs w:val="24"/>
        </w:rPr>
        <w:t>/16</w:t>
      </w:r>
      <w:r w:rsidR="00EE51E0" w:rsidRPr="00B06FE3">
        <w:rPr>
          <w:szCs w:val="24"/>
        </w:rPr>
        <w:t xml:space="preserve"> </w:t>
      </w:r>
      <w:r w:rsidR="007D7161" w:rsidRPr="00B06FE3">
        <w:rPr>
          <w:szCs w:val="24"/>
        </w:rPr>
        <w:t xml:space="preserve">od </w:t>
      </w:r>
      <w:r w:rsidR="00514763">
        <w:rPr>
          <w:szCs w:val="24"/>
        </w:rPr>
        <w:t>26</w:t>
      </w:r>
      <w:r w:rsidR="00B4363A" w:rsidRPr="00B06FE3">
        <w:rPr>
          <w:szCs w:val="24"/>
        </w:rPr>
        <w:t xml:space="preserve">. </w:t>
      </w:r>
      <w:r w:rsidR="00514763">
        <w:rPr>
          <w:szCs w:val="24"/>
        </w:rPr>
        <w:t>veljače</w:t>
      </w:r>
      <w:r w:rsidR="00274572" w:rsidRPr="00B06FE3">
        <w:rPr>
          <w:szCs w:val="24"/>
        </w:rPr>
        <w:t xml:space="preserve"> 201</w:t>
      </w:r>
      <w:r w:rsidR="00514763">
        <w:rPr>
          <w:szCs w:val="24"/>
        </w:rPr>
        <w:t>6</w:t>
      </w:r>
      <w:r w:rsidR="007D7161" w:rsidRPr="00B06FE3">
        <w:rPr>
          <w:szCs w:val="24"/>
        </w:rPr>
        <w:t xml:space="preserve">. godine </w:t>
      </w:r>
      <w:r w:rsidR="00A126C2" w:rsidRPr="00B06FE3">
        <w:rPr>
          <w:szCs w:val="24"/>
        </w:rPr>
        <w:t xml:space="preserve">otvoren je stečajni </w:t>
      </w:r>
      <w:r w:rsidR="007D7161" w:rsidRPr="00B06FE3">
        <w:rPr>
          <w:szCs w:val="24"/>
        </w:rPr>
        <w:t xml:space="preserve">postupka </w:t>
      </w:r>
      <w:r w:rsidR="00A126C2" w:rsidRPr="00B06FE3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A126C2" w:rsidRPr="00B06FE3">
        <w:rPr>
          <w:szCs w:val="24"/>
        </w:rPr>
        <w:t>im dužnikom</w:t>
      </w:r>
      <w:r w:rsidR="007D7161" w:rsidRPr="00B06FE3">
        <w:rPr>
          <w:szCs w:val="24"/>
        </w:rPr>
        <w:t xml:space="preserve"> </w:t>
      </w:r>
      <w:r w:rsidR="008E03E4" w:rsidRPr="008E03E4">
        <w:rPr>
          <w:szCs w:val="24"/>
        </w:rPr>
        <w:t>DUMANSKO d.o.o. za trgovinu i usluge, Dr. Josipa Lucića 18, OIB: 61784770988.</w:t>
      </w:r>
    </w:p>
    <w:p w:rsidRDefault="002954A0" w:rsidP="00A126C2" w:rsidR="00A126C2" w:rsidRPr="00B06FE3">
      <w:pPr>
        <w:jc w:val="both"/>
        <w:rPr>
          <w:szCs w:val="24"/>
        </w:rPr>
      </w:pPr>
      <w:r w:rsidRPr="00B06FE3">
        <w:rPr>
          <w:szCs w:val="24"/>
        </w:rPr>
        <w:tab/>
        <w:t>Rješenjem ovog suda posl. br. St.</w:t>
      </w:r>
      <w:r w:rsidR="00514763">
        <w:rPr>
          <w:szCs w:val="24"/>
        </w:rPr>
        <w:t>257/16</w:t>
      </w:r>
      <w:r w:rsidR="00B4363A" w:rsidRPr="00B06FE3">
        <w:rPr>
          <w:szCs w:val="24"/>
        </w:rPr>
        <w:t xml:space="preserve"> o</w:t>
      </w:r>
      <w:r w:rsidRPr="00B06FE3">
        <w:rPr>
          <w:szCs w:val="24"/>
        </w:rPr>
        <w:t>d</w:t>
      </w:r>
      <w:r w:rsidR="007D7161" w:rsidRPr="00B06FE3">
        <w:rPr>
          <w:szCs w:val="24"/>
        </w:rPr>
        <w:t xml:space="preserve"> </w:t>
      </w:r>
      <w:r w:rsidR="00514763">
        <w:rPr>
          <w:szCs w:val="24"/>
        </w:rPr>
        <w:t>30</w:t>
      </w:r>
      <w:r w:rsidR="001B64A7" w:rsidRPr="00B06FE3">
        <w:rPr>
          <w:szCs w:val="24"/>
        </w:rPr>
        <w:t xml:space="preserve">. </w:t>
      </w:r>
      <w:r w:rsidR="00514763">
        <w:rPr>
          <w:szCs w:val="24"/>
        </w:rPr>
        <w:t>kolovoza</w:t>
      </w:r>
      <w:r w:rsidRPr="00B06FE3">
        <w:rPr>
          <w:szCs w:val="24"/>
        </w:rPr>
        <w:t xml:space="preserve"> 20</w:t>
      </w:r>
      <w:r w:rsidR="00C539B7" w:rsidRPr="00B06FE3">
        <w:rPr>
          <w:szCs w:val="24"/>
        </w:rPr>
        <w:t>1</w:t>
      </w:r>
      <w:r w:rsidR="00E74778">
        <w:rPr>
          <w:szCs w:val="24"/>
        </w:rPr>
        <w:t>8</w:t>
      </w:r>
      <w:r w:rsidRPr="00B06FE3">
        <w:rPr>
          <w:szCs w:val="24"/>
        </w:rPr>
        <w:t>.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godine određeno je </w:t>
      </w:r>
      <w:r w:rsidR="00C539B7" w:rsidRPr="00B06FE3">
        <w:rPr>
          <w:szCs w:val="24"/>
        </w:rPr>
        <w:t>z</w:t>
      </w:r>
      <w:r w:rsidRPr="00B06FE3">
        <w:rPr>
          <w:szCs w:val="24"/>
        </w:rPr>
        <w:t xml:space="preserve">avršno ročište, a oglas o tome objavljen je </w:t>
      </w:r>
      <w:r w:rsidR="00A126C2" w:rsidRPr="00B06FE3">
        <w:rPr>
          <w:szCs w:val="24"/>
        </w:rPr>
        <w:t xml:space="preserve">na e-oglasnoj ploči suda dana </w:t>
      </w:r>
      <w:r w:rsidR="00514763">
        <w:rPr>
          <w:szCs w:val="24"/>
        </w:rPr>
        <w:t>30</w:t>
      </w:r>
      <w:r w:rsidR="00A126C2" w:rsidRPr="00B06FE3">
        <w:rPr>
          <w:szCs w:val="24"/>
        </w:rPr>
        <w:t xml:space="preserve">. </w:t>
      </w:r>
      <w:r w:rsidR="00514763">
        <w:rPr>
          <w:szCs w:val="24"/>
        </w:rPr>
        <w:t>kolovoza</w:t>
      </w:r>
      <w:r w:rsidR="00E74778">
        <w:rPr>
          <w:szCs w:val="24"/>
        </w:rPr>
        <w:t xml:space="preserve"> 2018</w:t>
      </w:r>
      <w:r w:rsidR="00A126C2" w:rsidRPr="00B06FE3">
        <w:rPr>
          <w:szCs w:val="24"/>
        </w:rPr>
        <w:t>. godine.</w:t>
      </w:r>
    </w:p>
    <w:p w:rsidRDefault="002954A0" w:rsidP="00A126C2" w:rsidR="00F0033D" w:rsidRPr="00B06FE3">
      <w:pPr>
        <w:jc w:val="both"/>
        <w:rPr>
          <w:szCs w:val="24"/>
        </w:rPr>
      </w:pPr>
      <w:r w:rsidRPr="00B06FE3">
        <w:rPr>
          <w:szCs w:val="24"/>
        </w:rPr>
        <w:t xml:space="preserve"> </w:t>
      </w:r>
    </w:p>
    <w:p w:rsidRDefault="00F0033D" w:rsidP="00F0033D" w:rsidR="00E32A01">
      <w:pPr>
        <w:jc w:val="both"/>
        <w:rPr>
          <w:szCs w:val="24"/>
        </w:rPr>
      </w:pPr>
      <w:r w:rsidRPr="00B06FE3">
        <w:rPr>
          <w:szCs w:val="24"/>
        </w:rPr>
        <w:tab/>
        <w:t xml:space="preserve">Prema završnom računu stečajnog upravitelja </w:t>
      </w:r>
      <w:r w:rsidR="007F76AC" w:rsidRPr="00B06FE3">
        <w:rPr>
          <w:szCs w:val="24"/>
        </w:rPr>
        <w:t>pr</w:t>
      </w:r>
      <w:r w:rsidR="00A126C2" w:rsidRPr="00B06FE3">
        <w:rPr>
          <w:szCs w:val="24"/>
        </w:rPr>
        <w:t xml:space="preserve">oizlazi da je unovčena stečajna masa u  iznosu od </w:t>
      </w:r>
      <w:r w:rsidR="00514763">
        <w:rPr>
          <w:szCs w:val="24"/>
        </w:rPr>
        <w:t>2.085.002,50</w:t>
      </w:r>
      <w:r w:rsidR="00A126C2" w:rsidRPr="00B06FE3">
        <w:rPr>
          <w:szCs w:val="24"/>
        </w:rPr>
        <w:t xml:space="preserve"> kuna, te da su namireni troškovi stečajnog postupka</w:t>
      </w:r>
      <w:r w:rsidR="00514763">
        <w:rPr>
          <w:szCs w:val="24"/>
        </w:rPr>
        <w:t>, razlučni vjerovnik za 40,75 %, te stečajni vjerovnik za 4,33 %</w:t>
      </w:r>
      <w:r w:rsidR="00E32A01">
        <w:rPr>
          <w:szCs w:val="24"/>
        </w:rPr>
        <w:t>.</w:t>
      </w:r>
    </w:p>
    <w:p w:rsidRDefault="00CB2D14" w:rsidP="00F0033D" w:rsidR="002D6999" w:rsidRPr="00B06FE3">
      <w:pPr>
        <w:jc w:val="both"/>
        <w:rPr>
          <w:szCs w:val="24"/>
        </w:rPr>
      </w:pPr>
      <w:r w:rsidRPr="00B06FE3">
        <w:rPr>
          <w:szCs w:val="24"/>
        </w:rPr>
        <w:tab/>
      </w:r>
    </w:p>
    <w:p w:rsidRDefault="002D6999" w:rsidP="00F0033D" w:rsidR="00C539B7" w:rsidRPr="00B06FE3">
      <w:pPr>
        <w:jc w:val="both"/>
        <w:rPr>
          <w:szCs w:val="24"/>
        </w:rPr>
      </w:pPr>
      <w:r w:rsidRPr="00B06FE3">
        <w:rPr>
          <w:szCs w:val="24"/>
        </w:rPr>
        <w:t xml:space="preserve">           </w:t>
      </w:r>
      <w:r w:rsidR="002D161F" w:rsidRPr="00B06FE3">
        <w:rPr>
          <w:szCs w:val="24"/>
        </w:rPr>
        <w:t>Do završetka</w:t>
      </w:r>
      <w:r w:rsidR="00F0033D" w:rsidRPr="00B06FE3">
        <w:rPr>
          <w:szCs w:val="24"/>
        </w:rPr>
        <w:t xml:space="preserve"> završno</w:t>
      </w:r>
      <w:r w:rsidR="002D161F" w:rsidRPr="00B06FE3">
        <w:rPr>
          <w:szCs w:val="24"/>
        </w:rPr>
        <w:t>g</w:t>
      </w:r>
      <w:r w:rsidR="00F0033D" w:rsidRPr="00B06FE3">
        <w:rPr>
          <w:szCs w:val="24"/>
        </w:rPr>
        <w:t xml:space="preserve"> ročišt</w:t>
      </w:r>
      <w:r w:rsidR="002D161F" w:rsidRPr="00B06FE3">
        <w:rPr>
          <w:szCs w:val="24"/>
        </w:rPr>
        <w:t>a</w:t>
      </w:r>
      <w:r w:rsidR="00F0033D" w:rsidRPr="00B06FE3">
        <w:rPr>
          <w:szCs w:val="24"/>
        </w:rPr>
        <w:t xml:space="preserve"> nije bilo prigovora na </w:t>
      </w:r>
      <w:r w:rsidR="002D161F" w:rsidRPr="00B06FE3">
        <w:rPr>
          <w:szCs w:val="24"/>
        </w:rPr>
        <w:t xml:space="preserve">prethodno ispitani </w:t>
      </w:r>
      <w:r w:rsidR="00F0033D" w:rsidRPr="00B06FE3">
        <w:rPr>
          <w:szCs w:val="24"/>
        </w:rPr>
        <w:t xml:space="preserve">završni </w:t>
      </w:r>
      <w:r w:rsidR="002D161F" w:rsidRPr="00B06FE3">
        <w:rPr>
          <w:szCs w:val="24"/>
        </w:rPr>
        <w:t>račun podnesen po stečajnom upravitelju</w:t>
      </w:r>
      <w:r w:rsidR="00C539B7" w:rsidRPr="00B06FE3">
        <w:rPr>
          <w:szCs w:val="24"/>
        </w:rPr>
        <w:t>.</w:t>
      </w:r>
    </w:p>
    <w:p w:rsidRDefault="004F38DD" w:rsidP="00F0033D" w:rsidR="004F38DD" w:rsidRPr="00B06FE3">
      <w:pPr>
        <w:jc w:val="both"/>
        <w:rPr>
          <w:szCs w:val="24"/>
        </w:rPr>
      </w:pPr>
    </w:p>
    <w:p w:rsidRDefault="00F0033D" w:rsidP="004F38DD" w:rsidR="002A5A38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lastRenderedPageBreak/>
        <w:t>Stečajni upravitelj je podnio izvješće da su vjerovnici</w:t>
      </w:r>
      <w:r w:rsidR="00E32A01">
        <w:rPr>
          <w:szCs w:val="24"/>
        </w:rPr>
        <w:t xml:space="preserve"> stečajne mase</w:t>
      </w:r>
      <w:r w:rsidRPr="00B06FE3">
        <w:rPr>
          <w:szCs w:val="24"/>
        </w:rPr>
        <w:t xml:space="preserve"> namireni u svojim tražbinama kako je to naprijed navedeno, te je uradio završni račun stečajnog dužnika koji je na završnom ročištu prihvaćen.</w:t>
      </w:r>
      <w:r w:rsidR="002D161F" w:rsidRPr="00B06FE3">
        <w:rPr>
          <w:szCs w:val="24"/>
        </w:rPr>
        <w:t xml:space="preserve"> </w:t>
      </w:r>
    </w:p>
    <w:p w:rsidRDefault="000F287E" w:rsidP="004F38DD" w:rsidR="000F287E" w:rsidRPr="00B06FE3">
      <w:pPr>
        <w:ind w:firstLine="708"/>
        <w:jc w:val="both"/>
        <w:rPr>
          <w:szCs w:val="24"/>
        </w:rPr>
      </w:pPr>
    </w:p>
    <w:p w:rsidRDefault="002A5A38" w:rsidP="002F528F" w:rsidR="002F528F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U smislu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25. st" w:name="ProductID"/>
        </w:smartTagPr>
        <w:r w:rsidRPr="00B06FE3">
          <w:rPr>
            <w:szCs w:val="24"/>
          </w:rPr>
          <w:t>25. st</w:t>
        </w:r>
      </w:smartTag>
      <w:r w:rsidRPr="00B06FE3">
        <w:rPr>
          <w:szCs w:val="24"/>
        </w:rPr>
        <w:t>.</w:t>
      </w:r>
      <w:r w:rsidR="00591D04" w:rsidRPr="00B06FE3">
        <w:rPr>
          <w:szCs w:val="24"/>
        </w:rPr>
        <w:t xml:space="preserve"> 1. točka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12. </w:t>
      </w:r>
      <w:r w:rsidR="00423DD6" w:rsidRPr="00B06FE3">
        <w:rPr>
          <w:szCs w:val="24"/>
        </w:rPr>
        <w:t xml:space="preserve">u vezi 199. </w:t>
      </w:r>
      <w:r w:rsidRPr="00B06FE3">
        <w:rPr>
          <w:szCs w:val="24"/>
        </w:rPr>
        <w:t>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stečajni upravitelj je dužan nakon zaključenja postupka zastupati stečajnu mas</w:t>
      </w:r>
      <w:r w:rsidR="00423DD6" w:rsidRPr="00B06FE3">
        <w:rPr>
          <w:szCs w:val="24"/>
        </w:rPr>
        <w:t>u u skladu sa Stečajnim zakonom</w:t>
      </w:r>
      <w:r w:rsidR="002F528F" w:rsidRPr="00B06FE3">
        <w:rPr>
          <w:szCs w:val="24"/>
        </w:rPr>
        <w:t>,</w:t>
      </w:r>
      <w:r w:rsidR="00423DD6" w:rsidRPr="00B06FE3">
        <w:rPr>
          <w:szCs w:val="24"/>
        </w:rPr>
        <w:t xml:space="preserve"> pa</w:t>
      </w:r>
      <w:r w:rsidR="002F528F" w:rsidRPr="00B06FE3">
        <w:rPr>
          <w:szCs w:val="24"/>
        </w:rPr>
        <w:t xml:space="preserve"> je stečajni upravitelj ovlašten </w:t>
      </w:r>
      <w:r w:rsidR="00423DD6" w:rsidRPr="00B06FE3">
        <w:rPr>
          <w:szCs w:val="24"/>
        </w:rPr>
        <w:t>pokrenuti i nastaviti u ime i za račun stečajne mase postupke radi prikupljanja imovine koja ulazi u vrijednost stečajne mase</w:t>
      </w:r>
      <w:r w:rsidR="002F528F" w:rsidRPr="00B06FE3">
        <w:rPr>
          <w:szCs w:val="24"/>
        </w:rPr>
        <w:t>.</w:t>
      </w:r>
    </w:p>
    <w:p w:rsidRDefault="002F528F" w:rsidP="004F38DD" w:rsidR="002F528F" w:rsidRPr="00B06FE3">
      <w:pPr>
        <w:ind w:firstLine="708"/>
        <w:jc w:val="both"/>
        <w:rPr>
          <w:szCs w:val="24"/>
        </w:rPr>
      </w:pPr>
    </w:p>
    <w:p w:rsidRDefault="00F4118A" w:rsidP="00F4118A" w:rsidR="00F4118A" w:rsidRPr="00B06FE3">
      <w:pPr>
        <w:jc w:val="both"/>
        <w:rPr>
          <w:szCs w:val="24"/>
        </w:rPr>
      </w:pPr>
      <w:r w:rsidRPr="00B06FE3">
        <w:rPr>
          <w:szCs w:val="24"/>
        </w:rPr>
        <w:tab/>
        <w:t>Zbog svega navedenog, na temelju spomenutih propisa i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B06FE3">
          <w:rPr>
            <w:szCs w:val="24"/>
          </w:rPr>
          <w:t>196. st</w:t>
        </w:r>
      </w:smartTag>
      <w:r w:rsidRPr="00B06FE3">
        <w:rPr>
          <w:szCs w:val="24"/>
        </w:rPr>
        <w:t>.1. 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odlučeno je kao u izreci.</w:t>
      </w: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525A6E" w:rsidP="000906E4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U </w:t>
      </w:r>
      <w:r w:rsidR="00AA15B0" w:rsidRPr="00B06FE3">
        <w:rPr>
          <w:b/>
          <w:szCs w:val="24"/>
        </w:rPr>
        <w:t>Dubrovniku,</w:t>
      </w:r>
      <w:r w:rsidR="008E03E4">
        <w:rPr>
          <w:b/>
          <w:szCs w:val="24"/>
        </w:rPr>
        <w:t xml:space="preserve"> 21. veljače  2019</w:t>
      </w:r>
      <w:r w:rsidR="00AA15B0" w:rsidRPr="00B06FE3">
        <w:rPr>
          <w:b/>
          <w:szCs w:val="24"/>
        </w:rPr>
        <w:t>.</w:t>
      </w:r>
      <w:r w:rsidR="00423DD6" w:rsidRPr="00B06FE3">
        <w:rPr>
          <w:b/>
          <w:szCs w:val="24"/>
        </w:rPr>
        <w:t xml:space="preserve"> </w:t>
      </w:r>
      <w:r w:rsidR="00AA15B0" w:rsidRPr="00B06FE3">
        <w:rPr>
          <w:b/>
          <w:szCs w:val="24"/>
        </w:rPr>
        <w:t>godine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  <w:t xml:space="preserve">Stečajni sudac: 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="00525A6E" w:rsidRPr="00B06FE3">
        <w:rPr>
          <w:b/>
          <w:szCs w:val="24"/>
        </w:rPr>
        <w:t>Diana Butigan Granić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36DA3" w:rsidR="00036DA3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6353AC" w:rsidR="006353AC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OUKA O PRAVNOM LIJEKU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B06FE3">
      <w:pPr>
        <w:jc w:val="both"/>
        <w:rPr>
          <w:szCs w:val="24"/>
        </w:rPr>
      </w:pPr>
    </w:p>
    <w:p w:rsidRDefault="000906E4" w:rsidR="000906E4" w:rsidRPr="00B06FE3">
      <w:pPr>
        <w:jc w:val="both"/>
        <w:rPr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DN-a</w:t>
      </w:r>
      <w:r w:rsidR="00C539B7" w:rsidRPr="00B06FE3">
        <w:rPr>
          <w:b/>
          <w:szCs w:val="24"/>
        </w:rPr>
        <w:t xml:space="preserve"> </w:t>
      </w:r>
      <w:r w:rsidR="00525A6E" w:rsidRPr="00B06FE3">
        <w:rPr>
          <w:szCs w:val="24"/>
        </w:rPr>
        <w:t>: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ab/>
        <w:t xml:space="preserve">- </w:t>
      </w:r>
      <w:r w:rsidR="00A126C2" w:rsidRPr="00B06FE3">
        <w:rPr>
          <w:szCs w:val="24"/>
        </w:rPr>
        <w:t xml:space="preserve">stečajni upravitelj – e-oglasna ploča 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e-</w:t>
      </w:r>
      <w:r w:rsidRPr="00B06FE3">
        <w:rPr>
          <w:szCs w:val="24"/>
        </w:rPr>
        <w:t>oglasna ploča suda,</w:t>
      </w:r>
    </w:p>
    <w:p w:rsidRDefault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-  FINA-e-oglasna ploča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 xml:space="preserve">Porezna uprava, Područni ured Dubrovnik, Ispostava </w:t>
      </w:r>
      <w:r w:rsidR="006353AC" w:rsidRPr="00B06FE3">
        <w:rPr>
          <w:szCs w:val="24"/>
        </w:rPr>
        <w:t>Dubrovnik</w:t>
      </w:r>
      <w:r w:rsidRPr="00B06FE3">
        <w:rPr>
          <w:szCs w:val="24"/>
        </w:rPr>
        <w:t>,</w:t>
      </w:r>
    </w:p>
    <w:p w:rsidRDefault="00AA15B0" w:rsidP="00CD2C60" w:rsidR="00CD2C6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>ŽDO Dub</w:t>
      </w:r>
      <w:r w:rsidR="00A126C2" w:rsidRPr="00B06FE3">
        <w:rPr>
          <w:szCs w:val="24"/>
        </w:rPr>
        <w:t xml:space="preserve">rovnik, Građansko upravni odjel- e- oglasna </w:t>
      </w:r>
    </w:p>
    <w:p w:rsidRDefault="00AA15B0" w:rsidP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registru, prije i nakon pravomoćnosti</w:t>
      </w:r>
    </w:p>
    <w:p w:rsidRDefault="00AA15B0" w:rsidP="005236B0" w:rsidR="00AA15B0" w:rsidRPr="00B06FE3">
      <w:pPr>
        <w:ind w:firstLine="708"/>
        <w:jc w:val="both"/>
        <w:rPr>
          <w:szCs w:val="24"/>
        </w:rPr>
      </w:pPr>
    </w:p>
    <w:sectPr w:rsidSect="00F33C2E" w:rsidR="00AA15B0" w:rsidRPr="00B06F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276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5C8" w:rsidR="002745C8">
      <w:r>
        <w:separator/>
      </w:r>
    </w:p>
  </w:endnote>
  <w:endnote w:id="0" w:type="continuationSeparator">
    <w:p w:rsidRDefault="002745C8" w:rsidR="00274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97D" w:rsidR="006D097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97D" w:rsidR="006D097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97D" w:rsidR="006D09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5C8" w:rsidR="002745C8">
      <w:r>
        <w:separator/>
      </w:r>
    </w:p>
  </w:footnote>
  <w:footnote w:id="0" w:type="continuationSeparator">
    <w:p w:rsidRDefault="002745C8" w:rsidR="002745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287E" w:rsidR="000F28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7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287E" w:rsidP="00591D04" w:rsidR="000F287E" w:rsidRPr="00F61FBE">
    <w:pPr>
      <w:jc w:val="right"/>
      <w:rPr>
        <w:b/>
        <w:szCs w:val="24"/>
      </w:rPr>
    </w:pPr>
    <w:r>
      <w:rPr>
        <w:b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Cs w:val="24"/>
        </w:rPr>
        <w:t>7 St</w:t>
      </w:r>
    </w:smartTag>
    <w:r w:rsidR="006D097D">
      <w:rPr>
        <w:b/>
        <w:szCs w:val="24"/>
      </w:rPr>
      <w:t>.4</w:t>
    </w:r>
    <w:r w:rsidR="00E32A01">
      <w:rPr>
        <w:b/>
        <w:szCs w:val="24"/>
      </w:rPr>
      <w:t>7/19</w:t>
    </w:r>
  </w:p>
  <w:p w:rsidRDefault="000F287E" w:rsidP="00591D04" w:rsidR="000F287E" w:rsidRPr="00CD2C60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97D" w:rsidR="006D09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1749DAC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C66A62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38C2EFC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2D60452E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C37880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6804EBD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FDC992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ADA07824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0AE6754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85CA3FA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13C"/>
    <w:rsid w:val="000347C5"/>
    <w:rsid w:val="00036DA3"/>
    <w:rsid w:val="0007417A"/>
    <w:rsid w:val="000906E4"/>
    <w:rsid w:val="00095AB9"/>
    <w:rsid w:val="000963D9"/>
    <w:rsid w:val="000B1326"/>
    <w:rsid w:val="000B62EF"/>
    <w:rsid w:val="000F287E"/>
    <w:rsid w:val="00104163"/>
    <w:rsid w:val="001813BA"/>
    <w:rsid w:val="001B64A7"/>
    <w:rsid w:val="00254DC9"/>
    <w:rsid w:val="002721CD"/>
    <w:rsid w:val="00274572"/>
    <w:rsid w:val="002745C8"/>
    <w:rsid w:val="002954A0"/>
    <w:rsid w:val="002A5A38"/>
    <w:rsid w:val="002D161F"/>
    <w:rsid w:val="002D6999"/>
    <w:rsid w:val="002D7FAC"/>
    <w:rsid w:val="002F33F5"/>
    <w:rsid w:val="002F528F"/>
    <w:rsid w:val="00310420"/>
    <w:rsid w:val="00334CE1"/>
    <w:rsid w:val="003B4D36"/>
    <w:rsid w:val="00423DD6"/>
    <w:rsid w:val="004648F8"/>
    <w:rsid w:val="00465FAC"/>
    <w:rsid w:val="004717E3"/>
    <w:rsid w:val="004925F9"/>
    <w:rsid w:val="004F38DD"/>
    <w:rsid w:val="00514763"/>
    <w:rsid w:val="005236B0"/>
    <w:rsid w:val="00525A6E"/>
    <w:rsid w:val="00581ADC"/>
    <w:rsid w:val="00583A83"/>
    <w:rsid w:val="00591D04"/>
    <w:rsid w:val="00595802"/>
    <w:rsid w:val="005C6BA0"/>
    <w:rsid w:val="00607ADC"/>
    <w:rsid w:val="006353AC"/>
    <w:rsid w:val="006D097D"/>
    <w:rsid w:val="006E2B4D"/>
    <w:rsid w:val="00700D8A"/>
    <w:rsid w:val="0071290B"/>
    <w:rsid w:val="007409D3"/>
    <w:rsid w:val="00761E9B"/>
    <w:rsid w:val="007D7161"/>
    <w:rsid w:val="007F76AC"/>
    <w:rsid w:val="008061DF"/>
    <w:rsid w:val="00841865"/>
    <w:rsid w:val="008735A5"/>
    <w:rsid w:val="008A473B"/>
    <w:rsid w:val="008B1D9E"/>
    <w:rsid w:val="008C33D0"/>
    <w:rsid w:val="008D57EA"/>
    <w:rsid w:val="008E03E4"/>
    <w:rsid w:val="00910CCD"/>
    <w:rsid w:val="0091531F"/>
    <w:rsid w:val="00933064"/>
    <w:rsid w:val="00963105"/>
    <w:rsid w:val="00966D9B"/>
    <w:rsid w:val="00980F95"/>
    <w:rsid w:val="009961D5"/>
    <w:rsid w:val="009B1995"/>
    <w:rsid w:val="009F54D7"/>
    <w:rsid w:val="00A126C2"/>
    <w:rsid w:val="00A9431B"/>
    <w:rsid w:val="00AA15B0"/>
    <w:rsid w:val="00AC1305"/>
    <w:rsid w:val="00B06FE3"/>
    <w:rsid w:val="00B11FDE"/>
    <w:rsid w:val="00B26FA2"/>
    <w:rsid w:val="00B342A0"/>
    <w:rsid w:val="00B4363A"/>
    <w:rsid w:val="00B628FE"/>
    <w:rsid w:val="00B7199F"/>
    <w:rsid w:val="00B71C7F"/>
    <w:rsid w:val="00B91E00"/>
    <w:rsid w:val="00BB7645"/>
    <w:rsid w:val="00BE31C7"/>
    <w:rsid w:val="00C01B93"/>
    <w:rsid w:val="00C539B7"/>
    <w:rsid w:val="00C84A10"/>
    <w:rsid w:val="00CB0FCC"/>
    <w:rsid w:val="00CB2D14"/>
    <w:rsid w:val="00CD2C60"/>
    <w:rsid w:val="00D07A01"/>
    <w:rsid w:val="00D5360C"/>
    <w:rsid w:val="00D6222C"/>
    <w:rsid w:val="00D64A19"/>
    <w:rsid w:val="00D83F9C"/>
    <w:rsid w:val="00D843D8"/>
    <w:rsid w:val="00DC5662"/>
    <w:rsid w:val="00DD270F"/>
    <w:rsid w:val="00E04342"/>
    <w:rsid w:val="00E32A01"/>
    <w:rsid w:val="00E74778"/>
    <w:rsid w:val="00EA2114"/>
    <w:rsid w:val="00EE51E0"/>
    <w:rsid w:val="00F0033D"/>
    <w:rsid w:val="00F03701"/>
    <w:rsid w:val="00F33C2E"/>
    <w:rsid w:val="00F34EF1"/>
    <w:rsid w:val="00F40201"/>
    <w:rsid w:val="00F4118A"/>
    <w:rsid w:val="00F61FBE"/>
    <w:rsid w:val="00FC7F84"/>
    <w:rsid w:val="00FE5D46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70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701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70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70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70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701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70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70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567/15</izvorni_sadrzaj>
    <derivirana_varijabla naziv="DomainObject.Predmet.Opis_1">Nastavak nakon OBUSTAVE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St-47/2019</izvorni_sadrzaj>
    <derivirana_varijabla naziv="DomainObject.Predmet.OznakaBroj_1">St-47/2019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Vlaho Monković, stečajni upravitelj</item>
      <item>Marija Jerković</item>
    </izvorni_sadrzaj>
    <derivirana_varijabla naziv="DomainObject.Predmet.OstaliListFormated_1">
      <item>Vlaho Monković, stečajni upravitelj</item>
      <item>Marija Jerković</item>
    </derivirana_varijabla>
  </DomainObject.Predmet.OstaliListFormated>
  <DomainObject.Predmet.OstaliListFormatedOIB>
    <izvorni_sadrzaj>
      <item>Vlaho Monković, stečajni upravitelj, OIB 72627093549</item>
      <item>Marija Jerković</item>
    </izvorni_sadrzaj>
    <derivirana_varijabla naziv="DomainObject.Predmet.OstaliListFormatedOIB_1">
      <item>Vlaho Monković, stečajni upravitelj, OIB 72627093549</item>
      <item>Marija Jerković</item>
    </derivirana_varijabla>
  </DomainObject.Predmet.OstaliListFormatedOIB>
  <DomainObject.Predmet.OstaliListFormatedWithAdress>
    <izvorni_sadrzaj>
      <item>Vlaho Monković, stečajni upravitelj, Vlaha Paljetka 12, 20210 Cavtat</item>
      <item>Marija Jerković</item>
    </izvorni_sadrzaj>
    <derivirana_varijabla naziv="DomainObject.Predmet.OstaliListFormatedWithAdress_1">
      <item>Vlaho Monković, stečajni upravitelj, Vlaha Paljetka 12, 20210 Cavtat</item>
      <item>Marija Jerković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Marija Jerković</item>
    </izvorni_sadrzaj>
    <derivirana_varijabla naziv="DomainObject.Predmet.OstaliListFormatedWithAdressOIB_1">
      <item>Vlaho Monković, stečajni upravitelj, OIB 72627093549, Vlaha Paljetka 12, 20210 Cavtat</item>
      <item>Marija Jerković</item>
    </derivirana_varijabla>
  </DomainObject.Predmet.OstaliListFormatedWithAdressOIB>
  <DomainObject.Predmet.OstaliListNazivFormated>
    <izvorni_sadrzaj>
      <item>Vlaho Monković, stečajni upravitelj</item>
      <item>Marija Jerković</item>
    </izvorni_sadrzaj>
    <derivirana_varijabla naziv="DomainObject.Predmet.OstaliListNazivFormated_1">
      <item>Vlaho Monković, stečajni upravitelj</item>
      <item>Marija Jerković</item>
    </derivirana_varijabla>
  </DomainObject.Predmet.OstaliListNazivFormated>
  <DomainObject.Predmet.OstaliListNazivFormatedOIB>
    <izvorni_sadrzaj>
      <item>Vlaho Monković, stečajni upravitelj, OIB 72627093549</item>
      <item>Marija Jerković</item>
    </izvorni_sadrzaj>
    <derivirana_varijabla naziv="DomainObject.Predmet.OstaliListNazivFormatedOIB_1">
      <item>Vlaho Monković, stečajni upravitelj, OIB 72627093549</item>
      <item>Marija Jerković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Vlaho Monković, stečajni upravitelj</item>
      <item>Marija Jerković</item>
      <item>FINA, RC Split, Podružnica Dubrovnik</item>
    </izvorni_sadrzaj>
    <derivirana_varijabla naziv="DomainObject.Predmet.SudioniciListNaziv_1">
      <item>DUMANSKO d.o.o. za trgovinu i usluge</item>
      <item>Vlaho Monković, stečajni upravitelj</item>
      <item>Marija Jerković</item>
      <item>FINA, RC Split, Podružnica Dubrovnik</item>
    </derivirana_varijabla>
  </DomainObject.Predmet.SudioniciListNaziv>
  <DomainObject.Predmet.SudioniciListAdressOIB>
    <izvorni_sadrzaj>
      <item>DUMANSKO d.o.o. za trgovinu i usluge, OIB 61784770988, Dr. Josipa Lucića 18,20207 Mlini</item>
      <item>Vlaho Monković, stečajni upravitelj, OIB 72627093549, Vlaha Paljetka 12,20210 Cavtat</item>
      <item>Marija Jerković</item>
      <item>FINA, RC Split, Podružnica Dubrovnik, OIB 85821130368, Vukovarska,20000 Dubrovnik</item>
    </izvorni_sadrzaj>
    <derivirana_varijabla naziv="DomainObject.Predmet.SudioniciListAdressOIB_1">
      <item>DUMANSKO d.o.o. za trgovinu i usluge, OIB 61784770988, Dr. Josipa Lucića 18,20207 Mlini</item>
      <item>Vlaho Monković, stečajni upravitelj, OIB 72627093549, Vlaha Paljetka 12,20210 Cavtat</item>
      <item>Marija Jerković</item>
      <item>FINA, RC Split, Podružnica Dubrovnik, OIB 85821130368, Vukovarska,20000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72627093549</item>
      <item>, OIB null</item>
      <item>, OIB 85821130368</item>
    </izvorni_sadrzaj>
    <derivirana_varijabla naziv="DomainObject.Predmet.SudioniciListNazivOIB_1">
      <item>, OIB 61784770988</item>
      <item>, OIB 72627093549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463</properties:Words>
  <properties:Characters>2508</properties:Characters>
  <properties:Lines>82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3033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2019-02-21T12:58:00Z</dcterms:created>
  <dc:creator>none</dc:creator>
  <cp:lastModifiedBy>Sanja Vuković</cp:lastModifiedBy>
  <cp:lastPrinted>2019-02-21T12:58:00Z</cp:lastPrinted>
  <dcterms:modified xmlns:xsi="http://www.w3.org/2001/XMLSchema-instance" xsi:type="dcterms:W3CDTF">2019-02-21T13:08:00Z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(zaključenje stečaja - rješenje 47-19.docx)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