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29de" w14:paraId="67829d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7D34FE" w:rsidP="005E3EB7" w:rsidR="005E3EB7" w:rsidRPr="005364F8">
      <w:r>
        <w:tab/>
      </w:r>
      <w:r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AE59AD" w:rsidRPr="00AE59AD">
        <w:t>LOTOS DOM d.o.o. Pula, Buonarrotijeva 17, OIB: 91231660240</w:t>
      </w:r>
      <w:r w:rsidR="00EB533D" w:rsidRPr="00EB533D">
        <w:t xml:space="preserve">, </w:t>
      </w:r>
      <w:r w:rsidR="00EB533D">
        <w:t>1</w:t>
      </w:r>
      <w:r w:rsidR="00EB533D" w:rsidRPr="00EB533D">
        <w:t>0. prosinca 2015.</w:t>
      </w: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AE59AD" w:rsidRPr="00AE59AD">
        <w:t>LOTOS DOM d.o.o. Pula, Buonarrotijeva 17, OIB: 91231660240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57FCC">
        <w:rPr>
          <w:b/>
          <w:lang w:val="pl-PL"/>
        </w:rPr>
        <w:t>25</w:t>
      </w:r>
      <w:r w:rsidR="00814FDD" w:rsidRPr="00FB0B18">
        <w:rPr>
          <w:b/>
          <w:lang w:val="pl-PL"/>
        </w:rPr>
        <w:t xml:space="preserve">. </w:t>
      </w:r>
      <w:r w:rsidR="005662D2">
        <w:rPr>
          <w:b/>
          <w:lang w:val="pl-PL"/>
        </w:rPr>
        <w:t>siječnja</w:t>
      </w:r>
      <w:r w:rsidRPr="00FB0B18">
        <w:rPr>
          <w:b/>
          <w:lang w:val="pl-PL"/>
        </w:rPr>
        <w:t xml:space="preserve"> 201</w:t>
      </w:r>
      <w:r w:rsidR="00072FCE">
        <w:rPr>
          <w:b/>
          <w:lang w:val="pl-PL"/>
        </w:rPr>
        <w:t>6</w:t>
      </w:r>
      <w:r w:rsidRPr="00FB0B18">
        <w:rPr>
          <w:b/>
          <w:lang w:val="pl-PL"/>
        </w:rPr>
        <w:t xml:space="preserve">. u </w:t>
      </w:r>
      <w:r w:rsidR="00AE59AD">
        <w:rPr>
          <w:b/>
          <w:lang w:val="pl-PL"/>
        </w:rPr>
        <w:t>13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602BF7" w:rsidRPr="00602BF7">
        <w:t>LOTOS DOM d.o.o. Pula, Buonarrotijeva 17</w:t>
      </w:r>
      <w:r w:rsidR="00C57FCC" w:rsidRPr="00C57FCC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C57FCC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AE59AD" w:rsidRPr="00AE59AD">
        <w:rPr>
          <w:lang w:val="sv-SE"/>
        </w:rPr>
        <w:t>Dalibor Olujić iz Pule, Kamenjak 3, OIB: 89440358024</w:t>
      </w:r>
      <w:r w:rsidR="00C57FCC">
        <w:rPr>
          <w:lang w:val="sv-SE"/>
        </w:rPr>
        <w:t xml:space="preserve"> i </w:t>
      </w:r>
      <w:r w:rsidR="00AE59AD" w:rsidRPr="00AE59AD">
        <w:rPr>
          <w:lang w:val="sv-SE"/>
        </w:rPr>
        <w:t>Arlen</w:t>
      </w:r>
      <w:r w:rsidR="00602BF7">
        <w:rPr>
          <w:lang w:val="sv-SE"/>
        </w:rPr>
        <w:t>a</w:t>
      </w:r>
      <w:r w:rsidR="00AE59AD" w:rsidRPr="00AE59AD">
        <w:rPr>
          <w:lang w:val="sv-SE"/>
        </w:rPr>
        <w:t xml:space="preserve"> Olujić iz Pule, Kamenjak 3, OIB: 63667292264</w:t>
      </w:r>
      <w:r w:rsidR="00FB0B18">
        <w:rPr>
          <w:lang w:val="sv-SE"/>
        </w:rPr>
        <w:t>.</w:t>
      </w:r>
      <w:r w:rsidR="005E3EB7">
        <w:t xml:space="preserve"> </w:t>
      </w:r>
    </w:p>
    <w:p w:rsidRDefault="00AE59AD" w:rsidP="005E3EB7" w:rsidR="00AE59AD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>Poziva</w:t>
      </w:r>
      <w:r w:rsidR="00C57FCC">
        <w:t xml:space="preserve">ju </w:t>
      </w:r>
      <w:r>
        <w:t xml:space="preserve">se </w:t>
      </w:r>
      <w:r>
        <w:rPr>
          <w:lang w:val="sv-SE"/>
        </w:rPr>
        <w:t>zakonski zastupni</w:t>
      </w:r>
      <w:r w:rsidR="00C57FCC">
        <w:rPr>
          <w:lang w:val="sv-SE"/>
        </w:rPr>
        <w:t xml:space="preserve">ci </w:t>
      </w:r>
      <w:r>
        <w:rPr>
          <w:lang w:val="sv-SE"/>
        </w:rPr>
        <w:t xml:space="preserve">dužnika </w:t>
      </w:r>
      <w:r w:rsidR="00602BF7" w:rsidRPr="00602BF7">
        <w:rPr>
          <w:lang w:val="sv-SE"/>
        </w:rPr>
        <w:t>Dalibor Olujić iz Pule, Kamenjak 3, OIB: 89440358024 i Arlena Olujić iz Pule, Kamenjak 3, OIB: 63667292264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AE59AD" w:rsidRPr="00AE59AD">
        <w:t>LOTOS DOM d.o.o. Pula, Buonarrotijeva 17, OIB: 91231660240</w:t>
      </w:r>
      <w:r>
        <w:rPr>
          <w:lang w:val="sv-SE"/>
        </w:rPr>
        <w:t>.</w:t>
      </w:r>
    </w:p>
    <w:p w:rsidRDefault="00602BF7" w:rsidP="005E3EB7" w:rsidR="00602BF7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</w:t>
      </w:r>
      <w:r w:rsidR="00C57FCC">
        <w:t>0</w:t>
      </w:r>
      <w:r w:rsidR="00036ADB">
        <w:t xml:space="preserve">. </w:t>
      </w:r>
      <w:r w:rsidR="00C57FCC">
        <w:t>prosinca</w:t>
      </w:r>
      <w:r>
        <w:t xml:space="preserve"> 2015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C57FCC" w:rsidP="005E3EB7" w:rsidR="00C57FCC">
      <w:pPr>
        <w:jc w:val="both"/>
      </w:pPr>
    </w:p>
    <w:p w:rsidRDefault="00092984" w:rsidP="005E3EB7" w:rsidR="0009298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C57FCC">
      <w:pPr>
        <w:jc w:val="both"/>
      </w:pPr>
      <w:r>
        <w:t xml:space="preserve">- dužnik </w:t>
      </w:r>
      <w:r w:rsidR="00AE59AD" w:rsidRPr="00AE59AD">
        <w:t xml:space="preserve">LOTOS DOM </w:t>
      </w:r>
      <w:r w:rsidR="00AE59AD">
        <w:t>d.o.o. Pula, Buonarrotijeva 17</w:t>
      </w:r>
    </w:p>
    <w:p w:rsidRDefault="00FB0B18" w:rsidP="00FB0B18" w:rsidR="00602BF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C57FCC" w:rsidRPr="00C57FCC">
        <w:rPr>
          <w:lang w:val="sv-SE"/>
        </w:rPr>
        <w:t xml:space="preserve">zakonski zastupnici dužnika </w:t>
      </w:r>
      <w:r w:rsidR="00602BF7" w:rsidRPr="00602BF7">
        <w:rPr>
          <w:lang w:val="sv-SE"/>
        </w:rPr>
        <w:t>Dali</w:t>
      </w:r>
      <w:r w:rsidR="00602BF7">
        <w:rPr>
          <w:lang w:val="sv-SE"/>
        </w:rPr>
        <w:t>bor Olujić iz Pule, Kamenjak 3</w:t>
      </w:r>
      <w:r w:rsidR="00602BF7" w:rsidRPr="00602BF7">
        <w:rPr>
          <w:lang w:val="sv-SE"/>
        </w:rPr>
        <w:t xml:space="preserve"> i Arlena Olujić iz Pule, Kamenjak 3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E8B" w:rsidP="005E3EB7" w:rsidR="00F65E8B">
      <w:r>
        <w:separator/>
      </w:r>
    </w:p>
  </w:endnote>
  <w:endnote w:id="0" w:type="continuationSeparator">
    <w:p w:rsidRDefault="00F65E8B" w:rsidP="005E3EB7" w:rsidR="00F6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E8B" w:rsidP="005E3EB7" w:rsidR="00F65E8B">
      <w:r>
        <w:separator/>
      </w:r>
    </w:p>
  </w:footnote>
  <w:footnote w:id="0" w:type="continuationSeparator">
    <w:p w:rsidRDefault="00F65E8B" w:rsidP="005E3EB7" w:rsidR="00F65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2BF7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20755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FF6DD1">
      <w:t>972</w:t>
    </w:r>
    <w:r w:rsidR="00C57FCC">
      <w:t>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72FCE"/>
    <w:rsid w:val="00092984"/>
    <w:rsid w:val="000A59A2"/>
    <w:rsid w:val="00107DA9"/>
    <w:rsid w:val="0020755A"/>
    <w:rsid w:val="00264035"/>
    <w:rsid w:val="002D55AD"/>
    <w:rsid w:val="003B74B1"/>
    <w:rsid w:val="003C0D22"/>
    <w:rsid w:val="0051365F"/>
    <w:rsid w:val="00515856"/>
    <w:rsid w:val="00554328"/>
    <w:rsid w:val="005662D2"/>
    <w:rsid w:val="005E3EB7"/>
    <w:rsid w:val="00602BF7"/>
    <w:rsid w:val="007D34FE"/>
    <w:rsid w:val="00814FDD"/>
    <w:rsid w:val="00912D4B"/>
    <w:rsid w:val="00985388"/>
    <w:rsid w:val="009A04CC"/>
    <w:rsid w:val="00AE59AD"/>
    <w:rsid w:val="00C57FCC"/>
    <w:rsid w:val="00D14604"/>
    <w:rsid w:val="00DF28E8"/>
    <w:rsid w:val="00EB533D"/>
    <w:rsid w:val="00EF5E73"/>
    <w:rsid w:val="00F4168C"/>
    <w:rsid w:val="00F65E8B"/>
    <w:rsid w:val="00FB0B18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55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55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55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55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55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55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55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55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LOTOS DOM d.o.o. PULA</izvorni_sadrzaj>
    <derivirana_varijabla naziv="DomainObject.Predmet.ProtustrankaFormated_1">  LOTOS DOM d.o.o. PULA</derivirana_varijabla>
  </DomainObject.Predmet.ProtustrankaFormated>
  <DomainObject.Predmet.ProtustrankaFormatedOIB>
    <izvorni_sadrzaj>  LOTOS DOM d.o.o. PULA, OIB 91231660240</izvorni_sadrzaj>
    <derivirana_varijabla naziv="DomainObject.Predmet.ProtustrankaFormatedOIB_1">  LOTOS DOM d.o.o. PULA, OIB 91231660240</derivirana_varijabla>
  </DomainObject.Predmet.ProtustrankaFormatedOIB>
  <DomainObject.Predmet.ProtustrankaFormatedWithAdress>
    <izvorni_sadrzaj> LOTOS DOM d.o.o. PULA, Buonarrotijeva 17, 52100 Pula</izvorni_sadrzaj>
    <derivirana_varijabla naziv="DomainObject.Predmet.ProtustrankaFormatedWithAdress_1"> LOTOS DOM d.o.o. PULA, Buonarrotijeva 17, 52100 Pula</derivirana_varijabla>
  </DomainObject.Predmet.ProtustrankaFormatedWithAdress>
  <DomainObject.Predmet.ProtustrankaFormatedWithAdressOIB>
    <izvorni_sadrzaj> LOTOS DOM d.o.o. PULA, OIB 91231660240, Buonarrotijeva 17, 52100 Pula</izvorni_sadrzaj>
    <derivirana_varijabla naziv="DomainObject.Predmet.ProtustrankaFormatedWithAdressOIB_1"> LOTOS DOM d.o.o. PULA, OIB 91231660240, Buonarrotijeva 17, 52100 Pula</derivirana_varijabla>
  </DomainObject.Predmet.ProtustrankaFormatedWithAdressOIB>
  <DomainObject.Predmet.ProtustrankaWithAdress>
    <izvorni_sadrzaj>LOTOS DOM d.o.o. PULA Buonarrotijeva 17, 52100 Pula</izvorni_sadrzaj>
    <derivirana_varijabla naziv="DomainObject.Predmet.ProtustrankaWithAdress_1">LOTOS DOM d.o.o. PULA Buonarrotijeva 17, 52100 Pula</derivirana_varijabla>
  </DomainObject.Predmet.ProtustrankaWithAdress>
  <DomainObject.Predmet.ProtustrankaWithAdressOIB>
    <izvorni_sadrzaj>LOTOS DOM d.o.o. PULA, OIB 91231660240, Buonarrotijeva 17, 52100 Pula</izvorni_sadrzaj>
    <derivirana_varijabla naziv="DomainObject.Predmet.ProtustrankaWithAdressOIB_1">LOTOS DOM d.o.o. PULA, OIB 91231660240, Buonarrotijeva 17, 52100 Pula</derivirana_varijabla>
  </DomainObject.Predmet.ProtustrankaWithAdressOIB>
  <DomainObject.Predmet.ProtustrankaNazivFormated>
    <izvorni_sadrzaj>LOTOS DOM d.o.o. PULA</izvorni_sadrzaj>
    <derivirana_varijabla naziv="DomainObject.Predmet.ProtustrankaNazivFormated_1">LOTOS DOM d.o.o. PULA</derivirana_varijabla>
  </DomainObject.Predmet.ProtustrankaNazivFormated>
  <DomainObject.Predmet.ProtustrankaNazivFormatedOIB>
    <izvorni_sadrzaj>LOTOS DOM d.o.o. PULA, OIB 91231660240</izvorni_sadrzaj>
    <derivirana_varijabla naziv="DomainObject.Predmet.ProtustrankaNazivFormatedOIB_1">LOTOS DOM d.o.o. PULA, OIB 91231660240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2760.39</izvorni_sadrzaj>
    <derivirana_varijabla naziv="DomainObject.Predmet.TrenutnaVrijednost_1">2760.39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LOTOS DOM d.o.o. PULA</item>
    </izvorni_sadrzaj>
    <derivirana_varijabla naziv="DomainObject.Predmet.ProtuStrankaListFormated_1">
      <item>LOTOS DOM d.o.o. PULA</item>
    </derivirana_varijabla>
  </DomainObject.Predmet.ProtuStrankaListFormated>
  <DomainObject.Predmet.ProtuStrankaListFormatedOIB>
    <izvorni_sadrzaj>
      <item>LOTOS DOM d.o.o. PULA, OIB 91231660240</item>
    </izvorni_sadrzaj>
    <derivirana_varijabla naziv="DomainObject.Predmet.ProtuStrankaListFormatedOIB_1">
      <item>LOTOS DOM d.o.o. PULA, OIB 91231660240</item>
    </derivirana_varijabla>
  </DomainObject.Predmet.ProtuStrankaListFormatedOIB>
  <DomainObject.Predmet.ProtuStrankaListFormatedWithAdress>
    <izvorni_sadrzaj>
      <item>LOTOS DOM d.o.o. PULA, Buonarrotijeva 17, 52100 Pula</item>
    </izvorni_sadrzaj>
    <derivirana_varijabla naziv="DomainObject.Predmet.ProtuStrankaListFormatedWithAdress_1">
      <item>LOTOS DOM d.o.o. PULA, Buonarrotijeva 17, 52100 Pula</item>
    </derivirana_varijabla>
  </DomainObject.Predmet.ProtuStrankaListFormatedWithAdress>
  <DomainObject.Predmet.ProtuStrankaListFormatedWithAdressOIB>
    <izvorni_sadrzaj>
      <item>LOTOS DOM d.o.o. PULA, OIB 91231660240, Buonarrotijeva 17, 52100 Pula</item>
    </izvorni_sadrzaj>
    <derivirana_varijabla naziv="DomainObject.Predmet.ProtuStrankaListFormatedWithAdressOIB_1">
      <item>LOTOS DOM d.o.o. PULA, OIB 91231660240, Buonarrotijeva 17, 52100 Pula</item>
    </derivirana_varijabla>
  </DomainObject.Predmet.ProtuStrankaListFormatedWithAdressOIB>
  <DomainObject.Predmet.ProtuStrankaListNazivFormated>
    <izvorni_sadrzaj>
      <item>LOTOS DOM d.o.o. PULA</item>
    </izvorni_sadrzaj>
    <derivirana_varijabla naziv="DomainObject.Predmet.ProtuStrankaListNazivFormated_1">
      <item>LOTOS DOM d.o.o. PULA</item>
    </derivirana_varijabla>
  </DomainObject.Predmet.ProtuStrankaListNazivFormated>
  <DomainObject.Predmet.ProtuStrankaListNazivFormatedOIB>
    <izvorni_sadrzaj>
      <item>LOTOS DOM d.o.o. PULA, OIB 91231660240</item>
    </izvorni_sadrzaj>
    <derivirana_varijabla naziv="DomainObject.Predmet.ProtuStrankaListNazivFormatedOIB_1">
      <item>LOTOS DOM d.o.o. PULA, OIB 91231660240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LOTOS DOM d.o.o. PULA</izvorni_sadrzaj>
    <derivirana_varijabla naziv="DomainObject.Predmet.ProtustrankaIDrugi_1">LOTOS DOM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LOTOS DOM d.o.o. PULA, OIB 91231660240, Buonarrotijeva 17, 52100 Pula</izvorni_sadrzaj>
    <derivirana_varijabla naziv="DomainObject.Predmet.ProtustrankaIDrugiAdressOIB_1">LOTOS DOM d.o.o. PULA, OIB 91231660240, Buonarrotijeva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LOTOS DOM d.o.o. PULA</item>
    </izvorni_sadrzaj>
    <derivirana_varijabla naziv="DomainObject.Predmet.SudioniciListNaziv_1">
      <item>FINANCIJSKA AGENCIJA, RC RIJEKA, PODRUŽNICA PULA, PULA</item>
      <item>LOTOS DOM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LOTOS DOM d.o.o. PULA, OIB 91231660240, Buonarrotijeva 17,52100 Pula</item>
    </izvorni_sadrzaj>
    <derivirana_varijabla naziv="DomainObject.Predmet.SudioniciListAdressOIB_1">
      <item>FINANCIJSKA AGENCIJA, RC RIJEKA, PODRUŽNICA PULA, PULA, OIB 85821130368, Ulica grada Vukovara 70,Zagreb</item>
      <item>LOTOS DOM d.o.o. PULA, OIB 91231660240, Buonarrotijeva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91231660240</item>
    </izvorni_sadrzaj>
    <derivirana_varijabla naziv="DomainObject.Predmet.SudioniciListNazivOIB_1">
      <item>, OIB 85821130368</item>
      <item>, OIB 91231660240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1453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2015-12-11T08:44:00Z</dcterms:created>
  <dc:creator>Jasmina Matika</dc:creator>
  <cp:lastModifiedBy>Emanuela Pincin</cp:lastModifiedBy>
  <dcterms:modified xmlns:xsi="http://www.w3.org/2001/XMLSchema-instance" xsi:type="dcterms:W3CDTF">2015-12-11T08:44:00Z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