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687f" w14:paraId="a63687f" w:rsidRDefault="001A5FE7" w:rsidP="001A5FE7" w:rsidR="001A5FE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A5FE7" w:rsidP="001A5FE7" w:rsidR="001A5FE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1A5FE7" w:rsidP="001A5FE7" w:rsidR="001A5FE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1A5FE7" w:rsidP="001A5FE7" w:rsidR="001A5FE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St-715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1A5FE7" w:rsidP="001A5FE7" w:rsidR="001A5FE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1A5FE7" w:rsidP="001A5FE7" w:rsidR="001A5FE7" w:rsidRPr="004C4B9E">
      <w:pPr>
        <w:jc w:val="both"/>
        <w:rPr>
          <w:sz w:val="23"/>
          <w:szCs w:val="23"/>
        </w:rPr>
      </w:pPr>
    </w:p>
    <w:p w:rsidRDefault="001A5FE7" w:rsidP="001A5FE7" w:rsidR="001A5FE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1A5FE7" w:rsidP="001A5FE7" w:rsidR="001A5FE7" w:rsidRPr="004C4B9E">
      <w:pPr>
        <w:rPr>
          <w:sz w:val="23"/>
          <w:szCs w:val="23"/>
        </w:rPr>
      </w:pPr>
    </w:p>
    <w:p w:rsidRDefault="001A5FE7" w:rsidP="001A5FE7" w:rsidR="001A5FE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1A5FE7" w:rsidP="001A5FE7" w:rsidR="001A5FE7" w:rsidRPr="004C4B9E">
      <w:pPr>
        <w:rPr>
          <w:sz w:val="23"/>
          <w:szCs w:val="23"/>
        </w:rPr>
      </w:pPr>
    </w:p>
    <w:p w:rsidRDefault="001A5FE7" w:rsidP="001A5FE7" w:rsidR="001A5FE7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RECIKLAŽA j.d.o.o. za gradnju, Umag, </w:t>
      </w:r>
      <w:proofErr w:type="spellStart"/>
      <w:r w:rsidRPr="009C66D8">
        <w:rPr>
          <w:sz w:val="23"/>
          <w:szCs w:val="23"/>
        </w:rPr>
        <w:t>Valica</w:t>
      </w:r>
      <w:proofErr w:type="spellEnd"/>
      <w:r w:rsidRPr="009C66D8">
        <w:rPr>
          <w:sz w:val="23"/>
          <w:szCs w:val="23"/>
        </w:rPr>
        <w:t xml:space="preserve">, </w:t>
      </w:r>
      <w:proofErr w:type="spellStart"/>
      <w:r w:rsidRPr="009C66D8">
        <w:rPr>
          <w:sz w:val="23"/>
          <w:szCs w:val="23"/>
        </w:rPr>
        <w:t>Soši</w:t>
      </w:r>
      <w:proofErr w:type="spellEnd"/>
      <w:r w:rsidRPr="009C66D8">
        <w:rPr>
          <w:sz w:val="23"/>
          <w:szCs w:val="23"/>
        </w:rPr>
        <w:t xml:space="preserve"> 49C, OIB: 53824885689, dana 2. svibnja 2016. </w:t>
      </w:r>
    </w:p>
    <w:p w:rsidRDefault="001A5FE7" w:rsidP="001A5FE7" w:rsidR="001A5FE7" w:rsidRPr="009C66D8">
      <w:pPr>
        <w:jc w:val="both"/>
        <w:rPr>
          <w:sz w:val="23"/>
          <w:szCs w:val="23"/>
        </w:rPr>
      </w:pPr>
    </w:p>
    <w:p w:rsidRDefault="001A5FE7" w:rsidP="001A5FE7" w:rsidR="001A5FE7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1A5FE7" w:rsidP="001A5FE7" w:rsidR="001A5FE7" w:rsidRPr="009C66D8">
      <w:pPr>
        <w:jc w:val="both"/>
        <w:rPr>
          <w:sz w:val="23"/>
          <w:szCs w:val="23"/>
        </w:rPr>
      </w:pPr>
    </w:p>
    <w:p w:rsidRDefault="001A5FE7" w:rsidP="001A5FE7" w:rsidR="001A5FE7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9C66D8">
        <w:rPr>
          <w:sz w:val="23"/>
          <w:szCs w:val="23"/>
        </w:rPr>
        <w:t xml:space="preserve">RECIKLAŽA j.d.o.o. za gradnju, Umag, </w:t>
      </w:r>
      <w:proofErr w:type="spellStart"/>
      <w:r w:rsidRPr="009C66D8">
        <w:rPr>
          <w:sz w:val="23"/>
          <w:szCs w:val="23"/>
        </w:rPr>
        <w:t>Valica</w:t>
      </w:r>
      <w:proofErr w:type="spellEnd"/>
      <w:r w:rsidRPr="009C66D8">
        <w:rPr>
          <w:sz w:val="23"/>
          <w:szCs w:val="23"/>
        </w:rPr>
        <w:t xml:space="preserve">, </w:t>
      </w:r>
      <w:proofErr w:type="spellStart"/>
      <w:r w:rsidRPr="009C66D8">
        <w:rPr>
          <w:sz w:val="23"/>
          <w:szCs w:val="23"/>
        </w:rPr>
        <w:t>Soši</w:t>
      </w:r>
      <w:proofErr w:type="spellEnd"/>
      <w:r w:rsidRPr="009C66D8">
        <w:rPr>
          <w:sz w:val="23"/>
          <w:szCs w:val="23"/>
        </w:rPr>
        <w:t xml:space="preserve"> 49C, OIB: 53824885689</w:t>
      </w:r>
      <w:r w:rsidRPr="009C66D8">
        <w:rPr>
          <w:sz w:val="23"/>
          <w:szCs w:val="23"/>
          <w:lang w:val="pl-PL"/>
        </w:rPr>
        <w:t xml:space="preserve">, te se odlučuje održati ročište, pa se </w:t>
      </w:r>
      <w:r w:rsidRPr="009C66D8">
        <w:rPr>
          <w:b/>
          <w:sz w:val="23"/>
          <w:szCs w:val="23"/>
          <w:lang w:val="pl-PL"/>
        </w:rPr>
        <w:t xml:space="preserve">ročište zakazuje za dan </w:t>
      </w:r>
      <w:r w:rsidR="009C66D8" w:rsidRPr="009C66D8">
        <w:rPr>
          <w:b/>
          <w:sz w:val="23"/>
          <w:szCs w:val="23"/>
          <w:lang w:val="pl-PL"/>
        </w:rPr>
        <w:t>9</w:t>
      </w:r>
      <w:r w:rsidRPr="009C66D8">
        <w:rPr>
          <w:b/>
          <w:sz w:val="23"/>
          <w:szCs w:val="23"/>
          <w:lang w:val="pl-PL"/>
        </w:rPr>
        <w:t xml:space="preserve">. lipnja 2016. u </w:t>
      </w:r>
      <w:r w:rsidR="009C66D8" w:rsidRPr="009C66D8">
        <w:rPr>
          <w:b/>
          <w:sz w:val="23"/>
          <w:szCs w:val="23"/>
          <w:lang w:val="pl-PL"/>
        </w:rPr>
        <w:t>9</w:t>
      </w:r>
      <w:r w:rsidRPr="009C66D8">
        <w:rPr>
          <w:b/>
          <w:sz w:val="23"/>
          <w:szCs w:val="23"/>
          <w:lang w:val="pl-PL"/>
        </w:rPr>
        <w:t>:</w:t>
      </w:r>
      <w:r w:rsidR="009C66D8" w:rsidRPr="009C66D8">
        <w:rPr>
          <w:b/>
          <w:sz w:val="23"/>
          <w:szCs w:val="23"/>
          <w:lang w:val="pl-PL"/>
        </w:rPr>
        <w:t>15</w:t>
      </w:r>
      <w:r w:rsidRPr="009C66D8">
        <w:rPr>
          <w:b/>
          <w:sz w:val="23"/>
          <w:szCs w:val="23"/>
          <w:lang w:val="pl-PL"/>
        </w:rPr>
        <w:t xml:space="preserve"> sati, u</w:t>
      </w:r>
      <w:r w:rsidRPr="009C66D8">
        <w:rPr>
          <w:b/>
          <w:sz w:val="23"/>
          <w:szCs w:val="23"/>
        </w:rPr>
        <w:t xml:space="preserve"> </w:t>
      </w:r>
      <w:r w:rsidRPr="00D35A25">
        <w:rPr>
          <w:b/>
          <w:sz w:val="23"/>
          <w:szCs w:val="23"/>
        </w:rPr>
        <w:t xml:space="preserve">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1A5FE7" w:rsidP="001A5FE7" w:rsidR="001A5FE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1A5FE7" w:rsidP="001A5FE7" w:rsidR="001A5FE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RECIKLAŽA j.d.o.o. za gradnju, Umag, </w:t>
      </w:r>
      <w:proofErr w:type="spellStart"/>
      <w:r>
        <w:rPr>
          <w:sz w:val="23"/>
          <w:szCs w:val="23"/>
        </w:rPr>
        <w:t>Valica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Soši</w:t>
      </w:r>
      <w:proofErr w:type="spellEnd"/>
      <w:r>
        <w:rPr>
          <w:sz w:val="23"/>
          <w:szCs w:val="23"/>
        </w:rPr>
        <w:t xml:space="preserve"> 49C, OIB: 53824885689, </w:t>
      </w:r>
    </w:p>
    <w:p w:rsidRDefault="001A5FE7" w:rsidP="001A5FE7" w:rsidR="001A5FE7" w:rsidRPr="001A5FE7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ab/>
      </w:r>
      <w:r w:rsidRPr="001A5FE7">
        <w:rPr>
          <w:sz w:val="23"/>
          <w:szCs w:val="23"/>
          <w:lang w:val="sv-SE"/>
        </w:rPr>
        <w:tab/>
        <w:t>- zakonski zastupnik dužnika Jelena Tintor, Valica, Soši 49 C,</w:t>
      </w:r>
    </w:p>
    <w:p w:rsidRDefault="001A5FE7" w:rsidP="001A5FE7" w:rsidR="001A5FE7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1A5FE7" w:rsidP="001A5FE7" w:rsidR="001A5FE7" w:rsidRPr="004040C4">
      <w:pPr>
        <w:jc w:val="both"/>
        <w:rPr>
          <w:sz w:val="23"/>
          <w:szCs w:val="23"/>
          <w:lang w:val="sv-SE"/>
        </w:rPr>
      </w:pPr>
    </w:p>
    <w:p w:rsidRDefault="001A5FE7" w:rsidP="001A5FE7" w:rsidR="001A5FE7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RECIKLAŽA j.d.o.o. za gradnju, Umag, </w:t>
      </w:r>
      <w:proofErr w:type="spellStart"/>
      <w:r>
        <w:rPr>
          <w:sz w:val="23"/>
          <w:szCs w:val="23"/>
        </w:rPr>
        <w:t>Valica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Soši</w:t>
      </w:r>
      <w:proofErr w:type="spellEnd"/>
      <w:r>
        <w:rPr>
          <w:sz w:val="23"/>
          <w:szCs w:val="23"/>
        </w:rPr>
        <w:t xml:space="preserve"> 49C, OIB: 53824885689,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1A5FE7" w:rsidP="001A5FE7" w:rsidR="001A5FE7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A5FE7" w:rsidP="001A5FE7" w:rsidR="001A5FE7" w:rsidRPr="00D10EBB">
      <w:pPr>
        <w:jc w:val="both"/>
        <w:rPr>
          <w:sz w:val="23"/>
          <w:szCs w:val="23"/>
        </w:rPr>
      </w:pPr>
    </w:p>
    <w:p w:rsidRDefault="001A5FE7" w:rsidP="001A5FE7" w:rsidR="001A5FE7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</w:t>
      </w:r>
      <w:r w:rsidRPr="009C66D8">
        <w:rPr>
          <w:sz w:val="23"/>
          <w:szCs w:val="23"/>
        </w:rPr>
        <w:t>u, 2.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1A5FE7" w:rsidP="001A5FE7" w:rsidR="001A5FE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1A5FE7" w:rsidP="001A5FE7" w:rsidR="001A5FE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1A5FE7" w:rsidP="001A5FE7" w:rsidR="001A5FE7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1A5FE7" w:rsidP="001A5FE7" w:rsidR="001A5FE7">
      <w:pPr>
        <w:jc w:val="both"/>
        <w:rPr>
          <w:sz w:val="23"/>
          <w:szCs w:val="23"/>
        </w:rPr>
      </w:pPr>
    </w:p>
    <w:p w:rsidRDefault="001A5FE7" w:rsidP="001A5FE7" w:rsidR="001A5FE7" w:rsidRPr="004C4B9E">
      <w:pPr>
        <w:jc w:val="both"/>
        <w:rPr>
          <w:sz w:val="23"/>
          <w:szCs w:val="23"/>
        </w:rPr>
      </w:pPr>
    </w:p>
    <w:p w:rsidRDefault="001A5FE7" w:rsidP="001A5FE7" w:rsidR="001A5FE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1A5FE7" w:rsidP="001A5FE7" w:rsidR="001A5FE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1A5FE7" w:rsidP="001A5FE7" w:rsidR="001A5FE7" w:rsidRPr="004C4B9E">
      <w:pPr>
        <w:jc w:val="both"/>
        <w:rPr>
          <w:sz w:val="23"/>
          <w:szCs w:val="23"/>
        </w:rPr>
      </w:pPr>
    </w:p>
    <w:p w:rsidRDefault="001A5FE7" w:rsidP="001A5FE7" w:rsidR="001A5FE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1A5FE7" w:rsidP="001A5FE7" w:rsidR="001A5FE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1A5FE7" w:rsidP="001A5FE7" w:rsidR="001A5FE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RECIKLAŽA j.d.o.o. za gradnju, Umag, </w:t>
      </w:r>
      <w:proofErr w:type="spellStart"/>
      <w:r>
        <w:rPr>
          <w:sz w:val="23"/>
          <w:szCs w:val="23"/>
        </w:rPr>
        <w:t>Valica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Soši</w:t>
      </w:r>
      <w:proofErr w:type="spellEnd"/>
      <w:r>
        <w:rPr>
          <w:sz w:val="23"/>
          <w:szCs w:val="23"/>
        </w:rPr>
        <w:t xml:space="preserve"> 49C</w:t>
      </w:r>
    </w:p>
    <w:p w:rsidRDefault="001A5FE7" w:rsidP="001A5FE7" w:rsidR="001A5FE7" w:rsidRPr="001A5FE7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>- zakonski zastupnik dužnika Jelena Tintor, Valica, Soši 49 C</w:t>
      </w:r>
    </w:p>
    <w:p w:rsidRDefault="001A5FE7" w:rsidP="001A5FE7" w:rsidR="001A5FE7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194C8F" w:rsidR="00500701"/>
    <w:sectPr w:rsidSect="009E17C6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6D8" w:rsidR="00B15A45">
      <w:r>
        <w:separator/>
      </w:r>
    </w:p>
  </w:endnote>
  <w:endnote w:id="0" w:type="continuationSeparator">
    <w:p w:rsidRDefault="009C66D8" w:rsidR="00B15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6D8" w:rsidR="00B15A45">
      <w:r>
        <w:separator/>
      </w:r>
    </w:p>
  </w:footnote>
  <w:footnote w:id="0" w:type="continuationSeparator">
    <w:p w:rsidRDefault="009C66D8" w:rsidR="00B15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A5FE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94C8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FE7"/>
    <w:rsid w:val="00194C8F"/>
    <w:rsid w:val="001A5FE7"/>
    <w:rsid w:val="00554328"/>
    <w:rsid w:val="00985388"/>
    <w:rsid w:val="009C66D8"/>
    <w:rsid w:val="00B1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5FE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5F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5FE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F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5FE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8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8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8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8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5FE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5F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5FE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F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5FE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8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8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8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8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j.d.o.o. UMAG</izvorni_sadrzaj>
    <derivirana_varijabla naziv="DomainObject.Predmet.ProtustrankaFormated_1">  RECIKLAŽA j.d.o.o. UMAG</derivirana_varijabla>
  </DomainObject.Predmet.ProtustrankaFormated>
  <DomainObject.Predmet.ProtustrankaFormatedOIB>
    <izvorni_sadrzaj>  RECIKLAŽA j.d.o.o. UMAG, OIB 53824885689</izvorni_sadrzaj>
    <derivirana_varijabla naziv="DomainObject.Predmet.ProtustrankaFormatedOIB_1">  RECIKLAŽA j.d.o.o. UMAG, OIB 53824885689</derivirana_varijabla>
  </DomainObject.Predmet.ProtustrankaFormatedOIB>
  <DomainObject.Predmet.ProtustrankaFormatedWithAdress>
    <izvorni_sadrzaj> RECIKLAŽA j.d.o.o. UMAG, Valica, Soši 49C, 52470 Umag</izvorni_sadrzaj>
    <derivirana_varijabla naziv="DomainObject.Predmet.ProtustrankaFormatedWithAdress_1"> RECIKLAŽA j.d.o.o. UMAG, Valica, Soši 49C, 52470 Umag</derivirana_varijabla>
  </DomainObject.Predmet.ProtustrankaFormatedWithAdress>
  <DomainObject.Predmet.ProtustrankaFormatedWithAdressOIB>
    <izvorni_sadrzaj> RECIKLAŽA j.d.o.o. UMAG, OIB 53824885689, Valica, Soši 49C, 52470 Umag</izvorni_sadrzaj>
    <derivirana_varijabla naziv="DomainObject.Predmet.ProtustrankaFormatedWithAdressOIB_1"> RECIKLAŽA j.d.o.o. UMAG, OIB 53824885689, Valica, Soši 49C, 52470 Umag</derivirana_varijabla>
  </DomainObject.Predmet.ProtustrankaFormatedWithAdressOIB>
  <DomainObject.Predmet.ProtustrankaWithAdress>
    <izvorni_sadrzaj>RECIKLAŽA j.d.o.o. UMAG Valica, Soši 49C, 52470 Umag</izvorni_sadrzaj>
    <derivirana_varijabla naziv="DomainObject.Predmet.ProtustrankaWithAdress_1">RECIKLAŽA j.d.o.o. UMAG Valica, Soši 49C, 52470 Umag</derivirana_varijabla>
  </DomainObject.Predmet.ProtustrankaWithAdress>
  <DomainObject.Predmet.ProtustrankaWithAdressOIB>
    <izvorni_sadrzaj>RECIKLAŽA j.d.o.o. UMAG, OIB 53824885689, Valica, Soši 49C, 52470 Umag</izvorni_sadrzaj>
    <derivirana_varijabla naziv="DomainObject.Predmet.ProtustrankaWithAdressOIB_1">RECIKLAŽA j.d.o.o. UMAG, OIB 53824885689, Valica, Soši 49C, 52470 Umag</derivirana_varijabla>
  </DomainObject.Predmet.ProtustrankaWithAdressOIB>
  <DomainObject.Predmet.ProtustrankaNazivFormated>
    <izvorni_sadrzaj>RECIKLAŽA j.d.o.o. UMAG</izvorni_sadrzaj>
    <derivirana_varijabla naziv="DomainObject.Predmet.ProtustrankaNazivFormated_1">RECIKLAŽA j.d.o.o. UMAG</derivirana_varijabla>
  </DomainObject.Predmet.ProtustrankaNazivFormated>
  <DomainObject.Predmet.ProtustrankaNazivFormatedOIB>
    <izvorni_sadrzaj>RECIKLAŽA j.d.o.o. UMAG, OIB 53824885689</izvorni_sadrzaj>
    <derivirana_varijabla naziv="DomainObject.Predmet.ProtustrankaNazivFormatedOIB_1">RECIKLAŽA j.d.o.o. UMAG, OIB 53824885689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121889.27</izvorni_sadrzaj>
    <derivirana_varijabla naziv="DomainObject.Predmet.TrenutnaVrijednost_1">121889.27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RECIKLAŽA j.d.o.o. UMAG</item>
    </izvorni_sadrzaj>
    <derivirana_varijabla naziv="DomainObject.Predmet.ProtuStrankaListFormated_1">
      <item>RECIKLAŽA j.d.o.o. UMAG</item>
    </derivirana_varijabla>
  </DomainObject.Predmet.ProtuStrankaListFormated>
  <DomainObject.Predmet.ProtuStrankaListFormatedOIB>
    <izvorni_sadrzaj>
      <item>RECIKLAŽA j.d.o.o. UMAG, OIB 53824885689</item>
    </izvorni_sadrzaj>
    <derivirana_varijabla naziv="DomainObject.Predmet.ProtuStrankaListFormatedOIB_1">
      <item>RECIKLAŽA j.d.o.o. UMAG, OIB 53824885689</item>
    </derivirana_varijabla>
  </DomainObject.Predmet.ProtuStrankaListFormatedOIB>
  <DomainObject.Predmet.ProtuStrankaListFormatedWithAdress>
    <izvorni_sadrzaj>
      <item>RECIKLAŽA j.d.o.o. UMAG, Valica, Soši 49C, 52470 Umag</item>
    </izvorni_sadrzaj>
    <derivirana_varijabla naziv="DomainObject.Predmet.ProtuStrankaListFormatedWithAdress_1">
      <item>RECIKLAŽA j.d.o.o. UMAG, Valica, Soši 49C, 52470 Umag</item>
    </derivirana_varijabla>
  </DomainObject.Predmet.ProtuStrankaListFormatedWithAdress>
  <DomainObject.Predmet.ProtuStrankaListFormatedWithAdressOIB>
    <izvorni_sadrzaj>
      <item>RECIKLAŽA j.d.o.o. UMAG, OIB 53824885689, Valica, Soši 49C, 52470 Umag</item>
    </izvorni_sadrzaj>
    <derivirana_varijabla naziv="DomainObject.Predmet.ProtuStrankaListFormatedWithAdressOIB_1">
      <item>RECIKLAŽA j.d.o.o. UMAG, OIB 53824885689, Valica, Soši 49C, 52470 Umag</item>
    </derivirana_varijabla>
  </DomainObject.Predmet.ProtuStrankaListFormatedWithAdressOIB>
  <DomainObject.Predmet.ProtuStrankaListNazivFormated>
    <izvorni_sadrzaj>
      <item>RECIKLAŽA j.d.o.o. UMAG</item>
    </izvorni_sadrzaj>
    <derivirana_varijabla naziv="DomainObject.Predmet.ProtuStrankaListNazivFormated_1">
      <item>RECIKLAŽA j.d.o.o. UMAG</item>
    </derivirana_varijabla>
  </DomainObject.Predmet.ProtuStrankaListNazivFormated>
  <DomainObject.Predmet.ProtuStrankaListNazivFormatedOIB>
    <izvorni_sadrzaj>
      <item>RECIKLAŽA j.d.o.o. UMAG, OIB 53824885689</item>
    </izvorni_sadrzaj>
    <derivirana_varijabla naziv="DomainObject.Predmet.ProtuStrankaListNazivFormatedOIB_1">
      <item>RECIKLAŽA j.d.o.o. UMAG, OIB 53824885689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RECIKLAŽA j.d.o.o. UMAG</izvorni_sadrzaj>
    <derivirana_varijabla naziv="DomainObject.Predmet.ProtustrankaIDrugi_1">RECIKLAŽA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RECIKLAŽA j.d.o.o. UMAG, OIB 53824885689, Valica, Soši 49C, 52470 Umag</izvorni_sadrzaj>
    <derivirana_varijabla naziv="DomainObject.Predmet.ProtustrankaIDrugiAdressOIB_1">RECIKLAŽA j.d.o.o. UMAG, OIB 53824885689, Valica,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RECIKLAŽA j.d.o.o. UMAG</item>
    </izvorni_sadrzaj>
    <derivirana_varijabla naziv="DomainObject.Predmet.SudioniciListNaziv_1">
      <item>FINANCIJSKA AGENCIJA, RC RIJEKA, PODRUŽNICA PULA, PULA</item>
      <item>RECIKLAŽA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RECIKLAŽA j.d.o.o. UMAG, OIB 53824885689, Valica, Soši 49C,52470 Umag</item>
    </izvorni_sadrzaj>
    <derivirana_varijabla naziv="DomainObject.Predmet.SudioniciListAdressOIB_1">
      <item>FINANCIJSKA AGENCIJA, RC RIJEKA, PODRUŽNICA PULA, PULA, OIB 85821130368, Ulica grada Vukovara 70,10000 Zagreb</item>
      <item>RECIKLAŽA j.d.o.o. UMAG, OIB 53824885689, Valica, Soši 49C,52470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53824885689</item>
    </izvorni_sadrzaj>
    <derivirana_varijabla naziv="DomainObject.Predmet.SudioniciListNazivOIB_1">
      <item>, OIB 85821130368</item>
      <item>, OIB 53824885689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1619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2016-04-29T11:57:00Z</dcterms:created>
  <dc:creator>Jasmina Matika</dc:creator>
  <cp:lastModifiedBy>Jasmina Matika</cp:lastModifiedBy>
  <dcterms:modified xmlns:xsi="http://www.w3.org/2001/XMLSchema-instance" xsi:type="dcterms:W3CDTF">2016-05-02T12:46:00Z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