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10e7" w14:paraId="ecc10e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4050F">
        <w:t>5901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4050F">
        <w:t xml:space="preserve">09.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A4050F">
        <w:t xml:space="preserve">INNSCORE jednostavno društvo s ograničenom odgovornošću za usluge </w:t>
      </w:r>
      <w:r w:rsidR="00AC4528">
        <w:t>(OIB</w:t>
      </w:r>
      <w:r w:rsidR="00CB0338">
        <w:t>:</w:t>
      </w:r>
      <w:r w:rsidR="00A4050F">
        <w:t xml:space="preserve"> 19853722030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4050F">
        <w:t xml:space="preserve">3.534,41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4050F">
        <w:t xml:space="preserve">09.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5EE0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4050F"/>
    <w:rsid w:val="00A71431"/>
    <w:rsid w:val="00A84C69"/>
    <w:rsid w:val="00AC4528"/>
    <w:rsid w:val="00AD027A"/>
    <w:rsid w:val="00AF6B9F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5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E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E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E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E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5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E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E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E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E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5901</izvorni_sadrzaj>
    <derivirana_varijabla naziv="DomainObject.Predmet.Broj_1">5901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St-5901/2015</izvorni_sadrzaj>
    <derivirana_varijabla naziv="DomainObject.Predmet.OznakaBroj_1">St-5901/2015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INNSCORE j.d.o.o. zastupanog po punomoćniku Ivan Ilečić</izvorni_sadrzaj>
    <derivirana_varijabla naziv="DomainObject.Predmet.ProtustrankaFormated_1">  INNSCORE j.d.o.o. zastupanog po punomoćniku Ivan Ilečić</derivirana_varijabla>
  </DomainObject.Predmet.ProtustrankaFormated>
  <DomainObject.Predmet.ProtustrankaFormatedOIB>
    <izvorni_sadrzaj>  INNSCORE j.d.o.o., OIB 19853722030 zastupanog po punomoćniku Ivan Ilečić</izvorni_sadrzaj>
    <derivirana_varijabla naziv="DomainObject.Predmet.ProtustrankaFormatedOIB_1">  INNSCORE j.d.o.o., OIB 19853722030 zastupanog po punomoćniku Ivan Ilečić</derivirana_varijabla>
  </DomainObject.Predmet.ProtustrankaFormatedOIB>
  <DomainObject.Predmet.ProtustrankaFormatedWithAdress>
    <izvorni_sadrzaj> INNSCORE j.d.o.o., Ulica grada Vukovara 269 d, 10000 Zagreb zastupanog po punomoćniku Ivan Ilečić</izvorni_sadrzaj>
    <derivirana_varijabla naziv="DomainObject.Predmet.ProtustrankaFormatedWithAdress_1"> INNSCORE j.d.o.o., Ulica grada Vukovara 269 d, 10000 Zagreb zastupanog po punomoćniku Ivan Ilečić</derivirana_varijabla>
  </DomainObject.Predmet.ProtustrankaFormatedWithAdress>
  <DomainObject.Predmet.ProtustrankaFormatedWithAdressOIB>
    <izvorni_sadrzaj> INNSCORE j.d.o.o., OIB 19853722030, Ulica grada Vukovara 269 d, 10000 Zagreb zastupanog po punomoćniku Ivan Ilečić</izvorni_sadrzaj>
    <derivirana_varijabla naziv="DomainObject.Predmet.ProtustrankaFormatedWithAdressOIB_1"> INNSCORE j.d.o.o., OIB 19853722030, Ulica grada Vukovara 269 d, 10000 Zagreb zastupanog po punomoćniku Ivan Ilečić</derivirana_varijabla>
  </DomainObject.Predmet.ProtustrankaFormatedWithAdressOIB>
  <DomainObject.Predmet.ProtustrankaWithAdress>
    <izvorni_sadrzaj>INNSCORE j.d.o.o. Ulica grada Vukovara 269 d, 10000 Zagreb</izvorni_sadrzaj>
    <derivirana_varijabla naziv="DomainObject.Predmet.ProtustrankaWithAdress_1">INNSCORE j.d.o.o. Ulica grada Vukovara 269 d, 10000 Zagreb</derivirana_varijabla>
  </DomainObject.Predmet.ProtustrankaWithAdress>
  <DomainObject.Predmet.ProtustrankaWithAdressOIB>
    <izvorni_sadrzaj>INNSCORE j.d.o.o., OIB 19853722030, Ulica grada Vukovara 269 d, 10000 Zagreb</izvorni_sadrzaj>
    <derivirana_varijabla naziv="DomainObject.Predmet.ProtustrankaWithAdressOIB_1">INNSCORE j.d.o.o., OIB 19853722030, Ulica grada Vukovara 269 d, 10000 Zagreb</derivirana_varijabla>
  </DomainObject.Predmet.ProtustrankaWithAdressOIB>
  <DomainObject.Predmet.ProtustrankaNazivFormated>
    <izvorni_sadrzaj>INNSCORE j.d.o.o.</izvorni_sadrzaj>
    <derivirana_varijabla naziv="DomainObject.Predmet.ProtustrankaNazivFormated_1">INNSCORE j.d.o.o.</derivirana_varijabla>
  </DomainObject.Predmet.ProtustrankaNazivFormated>
  <DomainObject.Predmet.ProtustrankaNazivFormatedOIB>
    <izvorni_sadrzaj>INNSCORE j.d.o.o., OIB 19853722030</izvorni_sadrzaj>
    <derivirana_varijabla naziv="DomainObject.Predmet.ProtustrankaNazivFormatedOIB_1">INNSCORE j.d.o.o., OIB 19853722030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INNSCORE j.d.o.o. zastupanog po punomoćniku Ivan Ilečić</item>
    </izvorni_sadrzaj>
    <derivirana_varijabla naziv="DomainObject.Predmet.ProtuStrankaListFormated_1">
      <item>INNSCORE j.d.o.o. zastupanog po punomoćniku Ivan Ilečić</item>
    </derivirana_varijabla>
  </DomainObject.Predmet.ProtuStrankaListFormated>
  <DomainObject.Predmet.ProtuStrankaListFormatedOIB>
    <izvorni_sadrzaj>
      <item>INNSCORE j.d.o.o., OIB 19853722030 zastupanog po punomoćniku Ivan Ilečić</item>
    </izvorni_sadrzaj>
    <derivirana_varijabla naziv="DomainObject.Predmet.ProtuStrankaListFormatedOIB_1">
      <item>INNSCORE j.d.o.o., OIB 19853722030 zastupanog po punomoćniku Ivan Ilečić</item>
    </derivirana_varijabla>
  </DomainObject.Predmet.ProtuStrankaListFormatedOIB>
  <DomainObject.Predmet.ProtuStrankaListFormatedWithAdress>
    <izvorni_sadrzaj>
      <item>INNSCORE j.d.o.o., Ulica grada Vukovara 269 d, 10000 Zagreb zastupanog po punomoćniku Ivan Ilečić</item>
    </izvorni_sadrzaj>
    <derivirana_varijabla naziv="DomainObject.Predmet.ProtuStrankaListFormatedWithAdress_1">
      <item>INNSCORE j.d.o.o., Ulica grada Vukovara 269 d, 10000 Zagreb zastupanog po punomoćniku Ivan Ilečić</item>
    </derivirana_varijabla>
  </DomainObject.Predmet.ProtuStrankaListFormatedWithAdress>
  <DomainObject.Predmet.ProtuStrankaListFormatedWithAdressOIB>
    <izvorni_sadrzaj>
      <item>INNSCORE j.d.o.o., OIB 19853722030, Ulica grada Vukovara 269 d, 10000 Zagreb zastupanog po punomoćniku Ivan Ilečić</item>
    </izvorni_sadrzaj>
    <derivirana_varijabla naziv="DomainObject.Predmet.ProtuStrankaListFormatedWithAdressOIB_1">
      <item>INNSCORE j.d.o.o., OIB 19853722030, Ulica grada Vukovara 269 d, 10000 Zagreb zastupanog po punomoćniku Ivan Ilečić</item>
    </derivirana_varijabla>
  </DomainObject.Predmet.ProtuStrankaListFormatedWithAdressOIB>
  <DomainObject.Predmet.ProtuStrankaListNazivFormated>
    <izvorni_sadrzaj>
      <item>INNSCORE j.d.o.o.</item>
    </izvorni_sadrzaj>
    <derivirana_varijabla naziv="DomainObject.Predmet.ProtuStrankaListNazivFormated_1">
      <item>INNSCORE j.d.o.o.</item>
    </derivirana_varijabla>
  </DomainObject.Predmet.ProtuStrankaListNazivFormated>
  <DomainObject.Predmet.ProtuStrankaListNazivFormatedOIB>
    <izvorni_sadrzaj>
      <item>INNSCORE j.d.o.o., OIB 19853722030</item>
    </izvorni_sadrzaj>
    <derivirana_varijabla naziv="DomainObject.Predmet.ProtuStrankaListNazivFormatedOIB_1">
      <item>INNSCORE j.d.o.o., OIB 19853722030</item>
    </derivirana_varijabla>
  </DomainObject.Predmet.ProtuStrankaListNazivFormatedOIB>
  <DomainObject.Predmet.OstaliListFormated>
    <izvorni_sadrzaj>
      <item>Ivan Ilečić punomoćnik sudionika u postupku INNSCORE j.d.o.o.</item>
    </izvorni_sadrzaj>
    <derivirana_varijabla naziv="DomainObject.Predmet.OstaliListFormated_1">
      <item>Ivan Ilečić punomoćnik sudionika u postupku INNSCORE j.d.o.o.</item>
    </derivirana_varijabla>
  </DomainObject.Predmet.OstaliListFormated>
  <DomainObject.Predmet.OstaliListFormatedOIB>
    <izvorni_sadrzaj>
      <item>Ivan Ilečić, OIB 68418633045 punomoćnik sudionika u postupku INNSCORE j.d.o.o.</item>
    </izvorni_sadrzaj>
    <derivirana_varijabla naziv="DomainObject.Predmet.OstaliListFormatedOIB_1">
      <item>Ivan Ilečić, OIB 68418633045 punomoćnik sudionika u postupku INNSCORE j.d.o.o.</item>
    </derivirana_varijabla>
  </DomainObject.Predmet.OstaliListFormatedOIB>
  <DomainObject.Predmet.OstaliListFormatedWithAdress>
    <izvorni_sadrzaj>
      <item>Ivan Ilečić, Lenucijeva 2, 10000 Zagreb punomoćnik sudionika u postupku INNSCORE j.d.o.o.</item>
    </izvorni_sadrzaj>
    <derivirana_varijabla naziv="DomainObject.Predmet.OstaliListFormatedWithAdress_1">
      <item>Ivan Ilečić, Lenucijeva 2, 10000 Zagreb punomoćnik sudionika u postupku INNSCORE j.d.o.o.</item>
    </derivirana_varijabla>
  </DomainObject.Predmet.OstaliListFormatedWithAdress>
  <DomainObject.Predmet.OstaliListFormatedWithAdressOIB>
    <izvorni_sadrzaj>
      <item>Ivan Ilečić, OIB 68418633045, Lenucijeva 2, 10000 Zagreb punomoćnik sudionika u postupku INNSCORE j.d.o.o.</item>
    </izvorni_sadrzaj>
    <derivirana_varijabla naziv="DomainObject.Predmet.OstaliListFormatedWithAdressOIB_1">
      <item>Ivan Ilečić, OIB 68418633045, Lenucijeva 2, 10000 Zagreb punomoćnik sudionika u postupku INNSCORE j.d.o.o.</item>
    </derivirana_varijabla>
  </DomainObject.Predmet.OstaliListFormatedWithAdressOIB>
  <DomainObject.Predmet.OstaliListNazivFormated>
    <izvorni_sadrzaj>
      <item>Ivan Ilečić</item>
    </izvorni_sadrzaj>
    <derivirana_varijabla naziv="DomainObject.Predmet.OstaliListNazivFormated_1">
      <item>Ivan Ilečić</item>
    </derivirana_varijabla>
  </DomainObject.Predmet.OstaliListNazivFormated>
  <DomainObject.Predmet.OstaliListNazivFormatedOIB>
    <izvorni_sadrzaj>
      <item>Ivan Ilečić, OIB 68418633045</item>
    </izvorni_sadrzaj>
    <derivirana_varijabla naziv="DomainObject.Predmet.OstaliListNazivFormatedOIB_1">
      <item>Ivan Ilečić, OIB 68418633045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INNSCORE j.d.o.o.</izvorni_sadrzaj>
    <derivirana_varijabla naziv="DomainObject.Predmet.ProtustrankaIDrugi_1">INNSCORE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INNSCORE j.d.o.o., OIB 19853722030, Ulica grada Vukovara 269 d, 10000 Zagreb</izvorni_sadrzaj>
    <derivirana_varijabla naziv="DomainObject.Predmet.ProtustrankaIDrugiAdressOIB_1">INNSCORE j.d.o.o., OIB 19853722030,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INNSCORE j.d.o.o.</item>
      <item>Ivan Ilečić</item>
    </izvorni_sadrzaj>
    <derivirana_varijabla naziv="DomainObject.Predmet.SudioniciListNaziv_1">
      <item>FINA Regionalni centar Zagreb</item>
      <item>INNSCORE j.d.o.o.</item>
      <item>Ivan Ilečić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INNSCORE j.d.o.o., OIB 19853722030, Ulica grada Vukovara 269 d,10000 Zagreb</item>
      <item>Ivan Ilečić, OIB 68418633045, Lenucijeva 2,10000 Zagreb</item>
    </izvorni_sadrzaj>
    <derivirana_varijabla naziv="DomainObject.Predmet.SudioniciListAdressOIB_1">
      <item>FINA Regionalni centar Zagreb, OIB 85821130368, Trg svibanjskih žrtava 1995. br.1,10000 Zagreb</item>
      <item>INNSCORE j.d.o.o., OIB 19853722030, Ulica grada Vukovara 269 d,10000 Zagreb</item>
      <item>Ivan Ilečić, OIB 68418633045, Lenucijeva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19853722030</item>
      <item>, OIB 68418633045</item>
    </izvorni_sadrzaj>
    <derivirana_varijabla naziv="DomainObject.Predmet.SudioniciListNazivOIB_1">
      <item>, OIB 85821130368</item>
      <item>, OIB 19853722030</item>
      <item>, OIB 68418633045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2015-12-09T12:53:00Z</dcterms:created>
  <dc:creator>ilukac</dc:creator>
  <cp:lastModifiedBy>Anita Ban</cp:lastModifiedBy>
  <cp:lastPrinted>2015-11-18T13:13:00Z</cp:lastPrinted>
  <dcterms:modified xmlns:xsi="http://www.w3.org/2001/XMLSchema-instance" xsi:type="dcterms:W3CDTF">2015-12-09T12:58:00Z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