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7ae8" w14:paraId="f6f7ae8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0D782C">
        <w:rPr>
          <w:bCs/>
        </w:rPr>
        <w:t>629/15-232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0D782C">
        <w:t>8. svibnja</w:t>
      </w:r>
      <w:r w:rsidR="00FB56AF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D782C">
        <w:t>13. lipnja</w:t>
      </w:r>
      <w:r w:rsidR="008A4111">
        <w:t xml:space="preserve"> </w:t>
      </w:r>
      <w:r w:rsidR="0066021C">
        <w:t xml:space="preserve">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6021C">
        <w:t>10,15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0D782C">
        <w:t>365.794,00</w:t>
      </w:r>
      <w:r w:rsidR="008A4111">
        <w:t xml:space="preserve">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0D782C">
        <w:t>6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0D782C">
        <w:t>9. lipnja</w:t>
      </w:r>
      <w:r w:rsidR="000C4C31">
        <w:t xml:space="preserve"> </w:t>
      </w:r>
      <w:r w:rsidR="0066021C">
        <w:t>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D782C">
        <w:t>8. svibnja</w:t>
      </w:r>
      <w:r w:rsidR="00FB56AF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AE0BAC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E0BAC" w:rsidP="00D7215D" w:rsidR="00AE0BAC"/>
    <w:p w:rsidRDefault="00AE0BAC" w:rsidR="00AE0B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E0BAC" w:rsidP="00AE0BAC" w:rsidR="00AE0BAC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1"/>
      <w:headerReference w:type="defaul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B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0D782C">
      <w:t>232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D782C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E4FBA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6021C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4111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0BAC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742A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B56AF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903C2-6096-4DD1-84E5-76D355150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5516</properties:Characters>
  <properties:Lines>122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2017-05-08T09:01:00Z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2017-05-08T09:04:00Z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