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2A31E8">
        <w:t>6</w:t>
      </w:r>
      <w:r w:rsidR="00500B02">
        <w:t>3</w:t>
      </w:r>
      <w:r w:rsidRPr="00EC13ED">
        <w:t>/1</w:t>
      </w:r>
      <w:r w:rsidR="00500B02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500B02" w:rsidP="00500B02" w:rsidR="00500B02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AE13D4">
        <w:rPr>
          <w:bCs/>
        </w:rPr>
        <w:t>FIRMUS FILI</w:t>
      </w:r>
      <w:r w:rsidRPr="00AE13D4">
        <w:t xml:space="preserve"> d.o.o. za poslovanje nekretninama i trgovinu Pula, Lovežica 57, OIB: 95863839782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2A31E8">
        <w:t>6</w:t>
      </w:r>
      <w:r w:rsidR="00500B02">
        <w:t>3</w:t>
      </w:r>
      <w:r w:rsidRPr="00EC13ED">
        <w:t>/1</w:t>
      </w:r>
      <w:r w:rsidR="00500B02">
        <w:t>4</w:t>
      </w:r>
      <w:r w:rsidRPr="00EC13ED">
        <w:t xml:space="preserve"> od </w:t>
      </w:r>
      <w:r w:rsidR="00500B02">
        <w:t>12</w:t>
      </w:r>
      <w:r w:rsidR="00324BD9">
        <w:t>.</w:t>
      </w:r>
      <w:r w:rsidR="00500B02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500B02">
        <w:t>12</w:t>
      </w:r>
      <w:r w:rsidR="006425F5">
        <w:t>.</w:t>
      </w:r>
      <w:r w:rsidR="00500B02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00B02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23903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23903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923903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2390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23903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23903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12. ožujka 2015.</izvorni_sadrzaj>
    <derivirana_varijabla naziv="DomainObject.DatumDonosenjaOdluke_1">12.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St-63/2014</izvorni_sadrzaj>
    <derivirana_varijabla naziv="DomainObject.Predmet.OznakaBroj_1">St-63/2014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FILI d.o.o.  Pula</izvorni_sadrzaj>
    <derivirana_varijabla naziv="DomainObject.Predmet.ProtustrankaFormated_1">  FIRMUS FILI d.o.o.  Pula</derivirana_varijabla>
  </DomainObject.Predmet.ProtustrankaFormated>
  <DomainObject.Predmet.ProtustrankaFormatedOIB>
    <izvorni_sadrzaj>  FIRMUS FILI d.o.o.  Pula, OIB 95863839782</izvorni_sadrzaj>
    <derivirana_varijabla naziv="DomainObject.Predmet.ProtustrankaFormatedOIB_1">  FIRMUS FILI d.o.o.  Pula, OIB 95863839782</derivirana_varijabla>
  </DomainObject.Predmet.ProtustrankaFormatedOIB>
  <DomainObject.Predmet.ProtustrankaFormatedWithAdress>
    <izvorni_sadrzaj> FIRMUS FILI d.o.o.  Pula, Lovežica 57, 52 100 Pula</izvorni_sadrzaj>
    <derivirana_varijabla naziv="DomainObject.Predmet.ProtustrankaFormatedWithAdress_1"> FIRMUS FILI d.o.o.  Pula, Lovežica 57, 52 100 Pula</derivirana_varijabla>
  </DomainObject.Predmet.ProtustrankaFormatedWithAdress>
  <DomainObject.Predmet.ProtustrankaFormatedWithAdressOIB>
    <izvorni_sadrzaj> FIRMUS FILI d.o.o.  Pula, OIB 95863839782, Lovežica 57, 52 100 Pula</izvorni_sadrzaj>
    <derivirana_varijabla naziv="DomainObject.Predmet.ProtustrankaFormatedWithAdressOIB_1"> FIRMUS FILI d.o.o.  Pula, OIB 95863839782, Lovežica 57, 52 100 Pula</derivirana_varijabla>
  </DomainObject.Predmet.ProtustrankaFormatedWithAdressOIB>
  <DomainObject.Predmet.ProtustrankaWithAdress>
    <izvorni_sadrzaj>FIRMUS FILI d.o.o.  Pula Lovežica 57, 52 100 Pula</izvorni_sadrzaj>
    <derivirana_varijabla naziv="DomainObject.Predmet.ProtustrankaWithAdress_1">FIRMUS FILI d.o.o.  Pula Lovežica 57, 52 100 Pula</derivirana_varijabla>
  </DomainObject.Predmet.ProtustrankaWithAdress>
  <DomainObject.Predmet.ProtustrankaWithAdressOIB>
    <izvorni_sadrzaj>FIRMUS FILI d.o.o.  Pula, OIB 95863839782, Lovežica 57, 52 100 Pula</izvorni_sadrzaj>
    <derivirana_varijabla naziv="DomainObject.Predmet.ProtustrankaWithAdressOIB_1">FIRMUS FILI d.o.o.  Pula, OIB 95863839782, Lovežica 57, 52 100 Pula</derivirana_varijabla>
  </DomainObject.Predmet.ProtustrankaWithAdressOIB>
  <DomainObject.Predmet.ProtustrankaNazivFormated>
    <izvorni_sadrzaj>FIRMUS FILI d.o.o.  Pula</izvorni_sadrzaj>
    <derivirana_varijabla naziv="DomainObject.Predmet.ProtustrankaNazivFormated_1">FIRMUS FILI d.o.o.  Pula</derivirana_varijabla>
  </DomainObject.Predmet.ProtustrankaNazivFormated>
  <DomainObject.Predmet.ProtustrankaNazivFormatedOIB>
    <izvorni_sadrzaj>FIRMUS FILI d.o.o.  Pula, OIB 95863839782</izvorni_sadrzaj>
    <derivirana_varijabla naziv="DomainObject.Predmet.ProtustrankaNazivFormatedOIB_1">FIRMUS FILI d.o.o.  Pula, OIB 95863839782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FIRMUS FILI d.o.o.  Pula</item>
    </izvorni_sadrzaj>
    <derivirana_varijabla naziv="DomainObject.Predmet.ProtuStrankaListFormated_1">
      <item>FIRMUS FILI d.o.o.  Pula</item>
    </derivirana_varijabla>
  </DomainObject.Predmet.ProtuStrankaListFormated>
  <DomainObject.Predmet.ProtuStrankaListFormatedOIB>
    <izvorni_sadrzaj>
      <item>FIRMUS FILI d.o.o.  Pula, OIB 95863839782</item>
    </izvorni_sadrzaj>
    <derivirana_varijabla naziv="DomainObject.Predmet.ProtuStrankaListFormatedOIB_1">
      <item>FIRMUS FILI d.o.o.  Pula, OIB 95863839782</item>
    </derivirana_varijabla>
  </DomainObject.Predmet.ProtuStrankaListFormatedOIB>
  <DomainObject.Predmet.ProtuStrankaListFormatedWithAdress>
    <izvorni_sadrzaj>
      <item>FIRMUS FILI d.o.o.  Pula, Lovežica 57, 52 100 Pula</item>
    </izvorni_sadrzaj>
    <derivirana_varijabla naziv="DomainObject.Predmet.ProtuStrankaListFormatedWithAdress_1">
      <item>FIRMUS FILI d.o.o.  Pula, Lovežica 57, 52 100 Pula</item>
    </derivirana_varijabla>
  </DomainObject.Predmet.ProtuStrankaListFormatedWithAdress>
  <DomainObject.Predmet.ProtuStrankaListFormatedWithAdressOIB>
    <izvorni_sadrzaj>
      <item>FIRMUS FILI d.o.o.  Pula, OIB 95863839782, Lovežica 57, 52 100 Pula</item>
    </izvorni_sadrzaj>
    <derivirana_varijabla naziv="DomainObject.Predmet.ProtuStrankaListFormatedWithAdressOIB_1">
      <item>FIRMUS FILI d.o.o.  Pula, OIB 95863839782, Lovežica 57, 52 100 Pula</item>
    </derivirana_varijabla>
  </DomainObject.Predmet.ProtuStrankaListFormatedWithAdressOIB>
  <DomainObject.Predmet.ProtuStrankaListNazivFormated>
    <izvorni_sadrzaj>
      <item>FIRMUS FILI d.o.o.  Pula</item>
    </izvorni_sadrzaj>
    <derivirana_varijabla naziv="DomainObject.Predmet.ProtuStrankaListNazivFormated_1">
      <item>FIRMUS FILI d.o.o.  Pula</item>
    </derivirana_varijabla>
  </DomainObject.Predmet.ProtuStrankaListNazivFormated>
  <DomainObject.Predmet.ProtuStrankaListNazivFormatedOIB>
    <izvorni_sadrzaj>
      <item>FIRMUS FILI d.o.o.  Pula, OIB 95863839782</item>
    </izvorni_sadrzaj>
    <derivirana_varijabla naziv="DomainObject.Predmet.ProtuStrankaListNazivFormatedOIB_1">
      <item>FIRMUS FILI d.o.o.  Pula, OIB 95863839782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2015.</izvorni_sadrzaj>
    <derivirana_varijabla naziv="DomainObject.Datum_1">12.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FIRMUS FILI d.o.o.  Pula</izvorni_sadrzaj>
    <derivirana_varijabla naziv="DomainObject.Predmet.ProtustrankaIDrugi_1">FIRMUS FILI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FIRMUS FILI d.o.o.  Pula, OIB 95863839782, Lovežica 57, 52 100 Pula</izvorni_sadrzaj>
    <derivirana_varijabla naziv="DomainObject.Predmet.ProtustrankaIDrugiAdressOIB_1">FIRMUS FILI d.o.o.  Pula, OIB 95863839782, Lovežica 57,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FIRMUS FILI d.o.o.  Pula</item>
    </izvorni_sadrzaj>
    <derivirana_varijabla naziv="DomainObject.Predmet.SudioniciListNaziv_1">
      <item>FINA  Pula</item>
      <item>FIRMUS FILI d.o.o.  Pula</item>
    </derivirana_varijabla>
  </DomainObject.Predmet.SudioniciListNaziv>
  <DomainObject.Predmet.SudioniciListAdressOIB>
    <izvorni_sadrzaj>
      <item>FINA  Pula, OIB 85821130368, Giardini 5,52 100 Pula</item>
      <item>FIRMUS FILI d.o.o.  Pula, OIB 95863839782, Lovežica 57,52 100 Pula</item>
    </izvorni_sadrzaj>
    <derivirana_varijabla naziv="DomainObject.Predmet.SudioniciListAdressOIB_1">
      <item>FINA  Pula, OIB 85821130368, Giardini 5,52 100 Pula</item>
      <item>FIRMUS FILI d.o.o.  Pula, OIB 95863839782, Lovežica 57,52 100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95863839782</item>
    </izvorni_sadrzaj>
    <derivirana_varijabla naziv="DomainObject.Predmet.SudioniciListNazivOIB_1">
      <item>, OIB 85821130368</item>
      <item>, OIB 95863839782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927E1-FBF2-4668-A871-58DE8EE892F3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138</properties:Words>
  <properties:Characters>727</properties:Characters>
  <properties:Lines>63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2015-03-12T08:07:00Z</dcterms:created>
  <dc:creator>vjelenovic</dc:creator>
  <cp:lastModifiedBy>docx4j</cp:lastModifiedBy>
  <cp:lastPrinted>2015-03-12T08:06:00Z</cp:lastPrinted>
  <dcterms:modified xmlns:xsi="http://www.w3.org/2001/XMLSchema-instance" xsi:type="dcterms:W3CDTF">2015-03-12T08:10:00Z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