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9a4c" w14:paraId="4429a4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50658">
        <w:rPr>
          <w:rFonts w:hAnsi="Times New Roman" w:ascii="Times New Roman"/>
          <w:szCs w:val="24"/>
          <w:lang w:val="hr-HR"/>
        </w:rPr>
        <w:t>7226</w:t>
      </w:r>
      <w:r w:rsidR="00E0125A" w:rsidRPr="00B576D2">
        <w:rPr>
          <w:rFonts w:hAnsi="Times New Roman" w:ascii="Times New Roman"/>
          <w:szCs w:val="24"/>
          <w:lang w:val="hr-HR"/>
        </w:rPr>
        <w:t>/1</w:t>
      </w:r>
      <w:r w:rsidR="00450658">
        <w:rPr>
          <w:rFonts w:hAnsi="Times New Roman" w:ascii="Times New Roman"/>
          <w:szCs w:val="24"/>
          <w:lang w:val="hr-HR"/>
        </w:rPr>
        <w:t>5</w:t>
      </w:r>
      <w:r w:rsidR="00011850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5441F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940101" w:rsidRPr="0075441F">
        <w:rPr>
          <w:rFonts w:hAnsi="Times New Roman" w:ascii="Times New Roman"/>
          <w:szCs w:val="24"/>
        </w:rPr>
        <w:t>BOLJI ŽIVOT – DRUŠTVO ZA PROMICANJE HUMANIZMA, Zagreb, Hercegovačka 139, OIB: 46043326122</w:t>
      </w:r>
      <w:r w:rsidR="001062F3" w:rsidRPr="0075441F">
        <w:rPr>
          <w:rFonts w:hAnsi="Times New Roman" w:ascii="Times New Roman"/>
          <w:szCs w:val="24"/>
        </w:rPr>
        <w:t>,</w:t>
      </w:r>
      <w:r w:rsidR="00464CAD" w:rsidRPr="0075441F">
        <w:rPr>
          <w:rFonts w:hAnsi="Times New Roman" w:ascii="Times New Roman"/>
          <w:szCs w:val="24"/>
        </w:rPr>
        <w:t xml:space="preserve"> 2</w:t>
      </w:r>
      <w:r w:rsidR="0075441F">
        <w:rPr>
          <w:rFonts w:hAnsi="Times New Roman" w:ascii="Times New Roman"/>
          <w:szCs w:val="24"/>
        </w:rPr>
        <w:t>3</w:t>
      </w:r>
      <w:r w:rsidR="00464CAD" w:rsidRPr="0075441F">
        <w:rPr>
          <w:rFonts w:hAnsi="Times New Roman" w:ascii="Times New Roman"/>
          <w:szCs w:val="24"/>
        </w:rPr>
        <w:t>. veljače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135C82" w:rsidRPr="0075441F">
        <w:rPr>
          <w:rFonts w:hAnsi="Times New Roman" w:ascii="Times New Roman"/>
          <w:szCs w:val="24"/>
        </w:rPr>
        <w:t>BOLJI ŽIVOT – DRUŠTVO ZA PROMICANJE HUMANIZMA, Zagreb, Hercegovačka 139, OIB: 46043326122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1516D4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1516D4">
        <w:rPr>
          <w:rFonts w:hAnsi="Times New Roman" w:ascii="Times New Roman"/>
          <w:szCs w:val="24"/>
        </w:rPr>
        <w:t>12,00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501018">
        <w:rPr>
          <w:rFonts w:hAnsi="Times New Roman" w:ascii="Times New Roman"/>
          <w:szCs w:val="24"/>
        </w:rPr>
        <w:t xml:space="preserve"> </w:t>
      </w:r>
      <w:r w:rsidR="004F45D3">
        <w:rPr>
          <w:rFonts w:hAnsi="Times New Roman" w:ascii="Times New Roman"/>
          <w:szCs w:val="24"/>
        </w:rPr>
        <w:t xml:space="preserve">Domagoj Repač iz Zagreba, Đorđićeva 24, OIB: </w:t>
      </w:r>
      <w:r w:rsidR="008D06E6">
        <w:rPr>
          <w:rFonts w:hAnsi="Times New Roman" w:ascii="Times New Roman"/>
          <w:szCs w:val="24"/>
        </w:rPr>
        <w:t>24977406612.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F20E7" w:rsidRPr="0075441F">
        <w:rPr>
          <w:rFonts w:hAnsi="Times New Roman" w:ascii="Times New Roman"/>
          <w:szCs w:val="24"/>
        </w:rPr>
        <w:t>BOLJI ŽIVOT – DRUŠTVO ZA PROMICANJE HUMANIZMA, Zagreb, Hercegovačka 139, OIB: 46043326122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D28B1" w:rsidRPr="0075441F">
        <w:rPr>
          <w:rFonts w:hAnsi="Times New Roman" w:ascii="Times New Roman"/>
          <w:szCs w:val="24"/>
        </w:rPr>
        <w:t>BOLJI ŽIVOT – DRUŠTVO ZA PROMICANJE HUMANIZMA, Zagreb, Hercegovačka 139, OIB: 46043326122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registra</w:t>
      </w:r>
      <w:r w:rsidR="0001046A">
        <w:rPr>
          <w:rFonts w:hAnsi="Times New Roman" w:ascii="Times New Roman"/>
          <w:szCs w:val="24"/>
          <w:lang w:val="hr-HR"/>
        </w:rPr>
        <w:t xml:space="preserve"> udruga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8D06E6">
        <w:rPr>
          <w:rFonts w:hAnsi="Times New Roman" w:ascii="Times New Roman"/>
          <w:szCs w:val="24"/>
          <w:lang w:val="hr-HR"/>
        </w:rPr>
        <w:t>27</w:t>
      </w:r>
      <w:r w:rsidRPr="003843F0">
        <w:rPr>
          <w:rFonts w:hAnsi="Times New Roman" w:ascii="Times New Roman"/>
          <w:szCs w:val="24"/>
          <w:lang w:val="hr-HR"/>
        </w:rPr>
        <w:t>. s</w:t>
      </w:r>
      <w:r w:rsidR="008D06E6">
        <w:rPr>
          <w:rFonts w:hAnsi="Times New Roman" w:ascii="Times New Roman"/>
          <w:szCs w:val="24"/>
          <w:lang w:val="hr-HR"/>
        </w:rPr>
        <w:t xml:space="preserve">tudenoga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8D06E6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01046A" w:rsidRPr="0075441F">
        <w:rPr>
          <w:rFonts w:hAnsi="Times New Roman" w:ascii="Times New Roman"/>
          <w:szCs w:val="24"/>
        </w:rPr>
        <w:t>BOLJI ŽIVOT – DRUŠTVO ZA PROMICANJE HUMANIZMA, Zagreb, Hercegovačka 139, OIB: 46043326122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8D06E6">
        <w:rPr>
          <w:rFonts w:hAnsi="Times New Roman" w:ascii="Times New Roman"/>
          <w:szCs w:val="24"/>
          <w:lang w:val="hr-HR"/>
        </w:rPr>
        <w:t>810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8D06E6">
        <w:rPr>
          <w:rFonts w:hAnsi="Times New Roman" w:ascii="Times New Roman"/>
          <w:szCs w:val="24"/>
          <w:lang w:val="hr-HR"/>
        </w:rPr>
        <w:t>2.683,43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8D06E6">
        <w:rPr>
          <w:rFonts w:hAnsi="Times New Roman" w:ascii="Times New Roman"/>
          <w:szCs w:val="24"/>
          <w:lang w:val="hr-HR"/>
        </w:rPr>
        <w:t>4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8D06E6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8D06E6">
        <w:rPr>
          <w:rFonts w:hAnsi="Times New Roman" w:ascii="Times New Roman"/>
          <w:szCs w:val="24"/>
          <w:lang w:val="hr-HR"/>
        </w:rPr>
        <w:t>12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8D06E6">
        <w:rPr>
          <w:rFonts w:hAnsi="Times New Roman" w:ascii="Times New Roman"/>
          <w:szCs w:val="24"/>
          <w:lang w:val="hr-HR"/>
        </w:rPr>
        <w:t>-13.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8D06E6">
        <w:rPr>
          <w:rFonts w:hAnsi="Times New Roman" w:ascii="Times New Roman"/>
          <w:szCs w:val="24"/>
          <w:lang w:val="hr-HR"/>
        </w:rPr>
        <w:t xml:space="preserve">2.921,65 </w:t>
      </w:r>
      <w:r w:rsidR="00DD3838">
        <w:rPr>
          <w:rFonts w:hAnsi="Times New Roman" w:ascii="Times New Roman"/>
          <w:szCs w:val="24"/>
          <w:lang w:val="hr-HR"/>
        </w:rPr>
        <w:t>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64111E">
        <w:rPr>
          <w:rFonts w:hAnsi="Times New Roman" w:ascii="Times New Roman"/>
          <w:szCs w:val="24"/>
          <w:lang w:val="hr-HR"/>
        </w:rPr>
        <w:t>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64111E">
        <w:rPr>
          <w:rFonts w:hAnsi="Times New Roman" w:ascii="Times New Roman"/>
          <w:szCs w:val="24"/>
          <w:lang w:val="hr-HR"/>
        </w:rPr>
        <w:t>svibnja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995A6A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64111E">
        <w:rPr>
          <w:rFonts w:hAnsi="Times New Roman" w:ascii="Times New Roman"/>
          <w:szCs w:val="24"/>
          <w:lang w:val="hr-HR"/>
        </w:rPr>
        <w:t>9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64111E">
        <w:rPr>
          <w:rFonts w:hAnsi="Times New Roman" w:ascii="Times New Roman"/>
          <w:szCs w:val="24"/>
          <w:lang w:val="hr-HR"/>
        </w:rPr>
        <w:t>svibnja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64111E">
        <w:rPr>
          <w:rFonts w:hAnsi="Times New Roman" w:ascii="Times New Roman"/>
          <w:szCs w:val="24"/>
          <w:lang w:val="hr-HR"/>
        </w:rPr>
        <w:t>9. svibnja 2016. u 15:04:19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41F">
        <w:rPr>
          <w:rFonts w:hAnsi="Times New Roman" w:ascii="Times New Roman"/>
          <w:szCs w:val="24"/>
          <w:lang w:val="hr-HR"/>
        </w:rPr>
        <w:t>23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11850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1850" w:rsidP="00011850" w:rsidR="0001185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11850" w:rsidP="00011850" w:rsidR="0001185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011850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11850" w:rsidRPr="0001185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50658">
          <w:rPr>
            <w:rFonts w:hAnsi="Times New Roman" w:ascii="Times New Roman"/>
          </w:rPr>
          <w:t>7226/15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046A"/>
    <w:rsid w:val="00011850"/>
    <w:rsid w:val="00020C33"/>
    <w:rsid w:val="00026F81"/>
    <w:rsid w:val="000410B8"/>
    <w:rsid w:val="00046071"/>
    <w:rsid w:val="0005364E"/>
    <w:rsid w:val="0006001E"/>
    <w:rsid w:val="00075542"/>
    <w:rsid w:val="00082CF7"/>
    <w:rsid w:val="00090D75"/>
    <w:rsid w:val="000A4F52"/>
    <w:rsid w:val="000B609B"/>
    <w:rsid w:val="000C47B3"/>
    <w:rsid w:val="000D11F2"/>
    <w:rsid w:val="000D1448"/>
    <w:rsid w:val="000F20E7"/>
    <w:rsid w:val="000F5459"/>
    <w:rsid w:val="000F6D39"/>
    <w:rsid w:val="00101756"/>
    <w:rsid w:val="001062F3"/>
    <w:rsid w:val="00112B50"/>
    <w:rsid w:val="00122ECB"/>
    <w:rsid w:val="00135BF3"/>
    <w:rsid w:val="00135C82"/>
    <w:rsid w:val="00137338"/>
    <w:rsid w:val="00147984"/>
    <w:rsid w:val="001516D4"/>
    <w:rsid w:val="0015560F"/>
    <w:rsid w:val="00182088"/>
    <w:rsid w:val="001849EC"/>
    <w:rsid w:val="00193C4A"/>
    <w:rsid w:val="001A0ADD"/>
    <w:rsid w:val="001D13FF"/>
    <w:rsid w:val="001D28B1"/>
    <w:rsid w:val="001E14AE"/>
    <w:rsid w:val="002108B7"/>
    <w:rsid w:val="00236AF3"/>
    <w:rsid w:val="00257C05"/>
    <w:rsid w:val="002712ED"/>
    <w:rsid w:val="00280A5F"/>
    <w:rsid w:val="00285BD5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410FC9"/>
    <w:rsid w:val="00411055"/>
    <w:rsid w:val="0042162E"/>
    <w:rsid w:val="00433292"/>
    <w:rsid w:val="00450658"/>
    <w:rsid w:val="004567D4"/>
    <w:rsid w:val="00464CAD"/>
    <w:rsid w:val="00480E62"/>
    <w:rsid w:val="00490F29"/>
    <w:rsid w:val="004C4AD3"/>
    <w:rsid w:val="004C7684"/>
    <w:rsid w:val="004F45D3"/>
    <w:rsid w:val="004F50FD"/>
    <w:rsid w:val="00501018"/>
    <w:rsid w:val="00532B71"/>
    <w:rsid w:val="00537BDA"/>
    <w:rsid w:val="00560B25"/>
    <w:rsid w:val="00591C1A"/>
    <w:rsid w:val="005940E9"/>
    <w:rsid w:val="005B1B7B"/>
    <w:rsid w:val="005B59F7"/>
    <w:rsid w:val="005F274D"/>
    <w:rsid w:val="005F79FE"/>
    <w:rsid w:val="00614A16"/>
    <w:rsid w:val="006356C5"/>
    <w:rsid w:val="0064111E"/>
    <w:rsid w:val="006524B1"/>
    <w:rsid w:val="00655203"/>
    <w:rsid w:val="006878C8"/>
    <w:rsid w:val="006A0357"/>
    <w:rsid w:val="006A04EA"/>
    <w:rsid w:val="006E4B7B"/>
    <w:rsid w:val="006F2512"/>
    <w:rsid w:val="007037F9"/>
    <w:rsid w:val="0072396A"/>
    <w:rsid w:val="00730EAB"/>
    <w:rsid w:val="00751C7E"/>
    <w:rsid w:val="00754231"/>
    <w:rsid w:val="0075441F"/>
    <w:rsid w:val="007607AD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06E6"/>
    <w:rsid w:val="008D5425"/>
    <w:rsid w:val="008F4C87"/>
    <w:rsid w:val="00935487"/>
    <w:rsid w:val="00940101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7532D"/>
    <w:rsid w:val="00A77A6F"/>
    <w:rsid w:val="00A92B4F"/>
    <w:rsid w:val="00A95334"/>
    <w:rsid w:val="00AB7883"/>
    <w:rsid w:val="00AC74C9"/>
    <w:rsid w:val="00AE2B9E"/>
    <w:rsid w:val="00AE2EF5"/>
    <w:rsid w:val="00AE6EE2"/>
    <w:rsid w:val="00AF40B4"/>
    <w:rsid w:val="00B03169"/>
    <w:rsid w:val="00B07B03"/>
    <w:rsid w:val="00B2463B"/>
    <w:rsid w:val="00B27509"/>
    <w:rsid w:val="00B576D2"/>
    <w:rsid w:val="00B71FF5"/>
    <w:rsid w:val="00B933AE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D1153"/>
    <w:rsid w:val="00CD2670"/>
    <w:rsid w:val="00CF21A3"/>
    <w:rsid w:val="00CF2939"/>
    <w:rsid w:val="00CF2B7C"/>
    <w:rsid w:val="00D26A08"/>
    <w:rsid w:val="00D44D4F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13F75"/>
    <w:rsid w:val="00F1400B"/>
    <w:rsid w:val="00F16B54"/>
    <w:rsid w:val="00F20BD9"/>
    <w:rsid w:val="00F25613"/>
    <w:rsid w:val="00F32F0D"/>
    <w:rsid w:val="00F42AC2"/>
    <w:rsid w:val="00F62A72"/>
    <w:rsid w:val="00F667BC"/>
    <w:rsid w:val="00F7711F"/>
    <w:rsid w:val="00F8030D"/>
    <w:rsid w:val="00F93A8C"/>
    <w:rsid w:val="00F97FC5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St-7226/2015-13</izvorni_sadrzaj>
    <derivirana_varijabla naziv="DomainObject.Oznaka_1">St-7226/2015-13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7226</izvorni_sadrzaj>
    <derivirana_varijabla naziv="DomainObject.Predmet.Broj_1">7226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St-7226/2015</izvorni_sadrzaj>
    <derivirana_varijabla naziv="DomainObject.Predmet.OznakaBroj_1">St-7226/2015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ŽIVOT - DRUŠTVO ZA PROMICANJE HUMANIZMA</izvorni_sadrzaj>
    <derivirana_varijabla naziv="DomainObject.Predmet.ProtustrankaFormated_1">  BOLJI ŽIVOT - DRUŠTVO ZA PROMICANJE HUMANIZMA</derivirana_varijabla>
  </DomainObject.Predmet.ProtustrankaFormated>
  <DomainObject.Predmet.ProtustrankaFormatedOIB>
    <izvorni_sadrzaj>  BOLJI ŽIVOT - DRUŠTVO ZA PROMICANJE HUMANIZMA, OIB 46043326122</izvorni_sadrzaj>
    <derivirana_varijabla naziv="DomainObject.Predmet.ProtustrankaFormatedOIB_1">  BOLJI ŽIVOT - DRUŠTVO ZA PROMICANJE HUMANIZMA, OIB 46043326122</derivirana_varijabla>
  </DomainObject.Predmet.ProtustrankaFormatedOIB>
  <DomainObject.Predmet.ProtustrankaFormatedWithAdress>
    <izvorni_sadrzaj> BOLJI ŽIVOT - DRUŠTVO ZA PROMICANJE HUMANIZMA, Hercegovačka 139, 10000 Zagreb</izvorni_sadrzaj>
    <derivirana_varijabla naziv="DomainObject.Predmet.ProtustrankaFormatedWithAdress_1"> BOLJI ŽIVOT - DRUŠTVO ZA PROMICANJE HUMANIZMA, Hercegovačka 139, 10000 Zagreb</derivirana_varijabla>
  </DomainObject.Predmet.ProtustrankaFormatedWithAdress>
  <DomainObject.Predmet.ProtustrankaFormatedWithAdressOIB>
    <izvorni_sadrzaj> BOLJI ŽIVOT - DRUŠTVO ZA PROMICANJE HUMANIZMA, OIB 46043326122, Hercegovačka 139, 10000 Zagreb</izvorni_sadrzaj>
    <derivirana_varijabla naziv="DomainObject.Predmet.ProtustrankaFormatedWithAdressOIB_1"> BOLJI ŽIVOT - DRUŠTVO ZA PROMICANJE HUMANIZMA, OIB 46043326122, Hercegovačka 139, 10000 Zagreb</derivirana_varijabla>
  </DomainObject.Predmet.ProtustrankaFormatedWithAdressOIB>
  <DomainObject.Predmet.ProtustrankaWithAdress>
    <izvorni_sadrzaj>BOLJI ŽIVOT - DRUŠTVO ZA PROMICANJE HUMANIZMA Hercegovačka 139, 10000 Zagreb</izvorni_sadrzaj>
    <derivirana_varijabla naziv="DomainObject.Predmet.ProtustrankaWithAdress_1">BOLJI ŽIVOT - DRUŠTVO ZA PROMICANJE HUMANIZMA Hercegovačka 139, 10000 Zagreb</derivirana_varijabla>
  </DomainObject.Predmet.ProtustrankaWithAdress>
  <DomainObject.Predmet.ProtustrankaWithAdressOIB>
    <izvorni_sadrzaj>BOLJI ŽIVOT - DRUŠTVO ZA PROMICANJE HUMANIZMA, OIB 46043326122, Hercegovačka 139, 10000 Zagreb</izvorni_sadrzaj>
    <derivirana_varijabla naziv="DomainObject.Predmet.ProtustrankaWithAdressOIB_1">BOLJI ŽIVOT - DRUŠTVO ZA PROMICANJE HUMANIZMA, OIB 46043326122, Hercegovačka 139, 10000 Zagreb</derivirana_varijabla>
  </DomainObject.Predmet.ProtustrankaWithAdressOIB>
  <DomainObject.Predmet.ProtustrankaNazivFormated>
    <izvorni_sadrzaj>BOLJI ŽIVOT - DRUŠTVO ZA PROMICANJE HUMANIZMA</izvorni_sadrzaj>
    <derivirana_varijabla naziv="DomainObject.Predmet.ProtustrankaNazivFormated_1">BOLJI ŽIVOT - DRUŠTVO ZA PROMICANJE HUMANIZMA</derivirana_varijabla>
  </DomainObject.Predmet.ProtustrankaNazivFormated>
  <DomainObject.Predmet.ProtustrankaNazivFormatedOIB>
    <izvorni_sadrzaj>BOLJI ŽIVOT - DRUŠTVO ZA PROMICANJE HUMANIZMA, OIB 46043326122</izvorni_sadrzaj>
    <derivirana_varijabla naziv="DomainObject.Predmet.ProtustrankaNazivFormatedOIB_1">BOLJI ŽIVOT - DRUŠTVO ZA PROMICANJE HUMANIZMA, OIB 46043326122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ŽIVOT - DRUŠTVO ZA PROMICANJE HUMANIZMA</item>
    </izvorni_sadrzaj>
    <derivirana_varijabla naziv="DomainObject.Predmet.ProtuStrankaListFormated_1">
      <item>BOLJI ŽIVOT - DRUŠTVO ZA PROMICANJE HUMANIZMA</item>
    </derivirana_varijabla>
  </DomainObject.Predmet.ProtuStrankaListFormated>
  <DomainObject.Predmet.ProtuStrankaListFormatedOIB>
    <izvorni_sadrzaj>
      <item>BOLJI ŽIVOT - DRUŠTVO ZA PROMICANJE HUMANIZMA, OIB 46043326122</item>
    </izvorni_sadrzaj>
    <derivirana_varijabla naziv="DomainObject.Predmet.ProtuStrankaListFormatedOIB_1">
      <item>BOLJI ŽIVOT - DRUŠTVO ZA PROMICANJE HUMANIZMA, OIB 46043326122</item>
    </derivirana_varijabla>
  </DomainObject.Predmet.ProtuStrankaListFormatedOIB>
  <DomainObject.Predmet.ProtuStrankaListFormatedWithAdress>
    <izvorni_sadrzaj>
      <item>BOLJI ŽIVOT - DRUŠTVO ZA PROMICANJE HUMANIZMA, Hercegovačka 139, 10000 Zagreb</item>
    </izvorni_sadrzaj>
    <derivirana_varijabla naziv="DomainObject.Predmet.ProtuStrankaListFormatedWithAdress_1">
      <item>BOLJI ŽIVOT - DRUŠTVO ZA PROMICANJE HUMANIZMA, Hercegovačka 139, 10000 Zagreb</item>
    </derivirana_varijabla>
  </DomainObject.Predmet.ProtuStrankaListFormatedWithAdress>
  <DomainObject.Predmet.ProtuStrankaListFormatedWithAdressOIB>
    <izvorni_sadrzaj>
      <item>BOLJI ŽIVOT - DRUŠTVO ZA PROMICANJE HUMANIZMA, OIB 46043326122, Hercegovačka 139, 10000 Zagreb</item>
    </izvorni_sadrzaj>
    <derivirana_varijabla naziv="DomainObject.Predmet.ProtuStrankaListFormatedWithAdressOIB_1">
      <item>BOLJI ŽIVOT - DRUŠTVO ZA PROMICANJE HUMANIZMA, OIB 46043326122, Hercegovačka 139, 10000 Zagreb</item>
    </derivirana_varijabla>
  </DomainObject.Predmet.ProtuStrankaListFormatedWithAdressOIB>
  <DomainObject.Predmet.ProtuStrankaListNazivFormated>
    <izvorni_sadrzaj>
      <item>BOLJI ŽIVOT - DRUŠTVO ZA PROMICANJE HUMANIZMA</item>
    </izvorni_sadrzaj>
    <derivirana_varijabla naziv="DomainObject.Predmet.ProtuStrankaListNazivFormated_1">
      <item>BOLJI ŽIVOT - DRUŠTVO ZA PROMICANJE HUMANIZMA</item>
    </derivirana_varijabla>
  </DomainObject.Predmet.ProtuStrankaListNazivFormated>
  <DomainObject.Predmet.ProtuStrankaListNazivFormatedOIB>
    <izvorni_sadrzaj>
      <item>BOLJI ŽIVOT - DRUŠTVO ZA PROMICANJE HUMANIZMA, OIB 46043326122</item>
    </izvorni_sadrzaj>
    <derivirana_varijabla naziv="DomainObject.Predmet.ProtuStrankaListNazivFormatedOIB_1">
      <item>BOLJI ŽIVOT - DRUŠTVO ZA PROMICANJE HUMANIZMA, OIB 46043326122</item>
    </derivirana_varijabla>
  </DomainObject.Predmet.ProtuStrankaListNazivFormatedOIB>
  <DomainObject.Predmet.OstaliListFormated>
    <izvorni_sadrzaj>
      <item>Slavko Sonntag</item>
      <item>Željko Andrašević</item>
    </izvorni_sadrzaj>
    <derivirana_varijabla naziv="DomainObject.Predmet.OstaliListFormated_1">
      <item>Slavko Sonntag</item>
      <item>Željko Andrašević</item>
    </derivirana_varijabla>
  </DomainObject.Predmet.OstaliListFormated>
  <DomainObject.Predmet.OstaliListFormatedOIB>
    <izvorni_sadrzaj>
      <item>Slavko Sonntag, OIB 18123114161</item>
      <item>Željko Andrašević, OIB 37959480458</item>
    </izvorni_sadrzaj>
    <derivirana_varijabla naziv="DomainObject.Predmet.OstaliListFormatedOIB_1">
      <item>Slavko Sonntag, OIB 18123114161</item>
      <item>Željko Andrašević, OIB 37959480458</item>
    </derivirana_varijabla>
  </DomainObject.Predmet.OstaliListFormatedOIB>
  <DomainObject.Predmet.OstaliListFormatedWithAdress>
    <izvorni_sadrzaj>
      <item>Slavko Sonntag, Ulica Vladimira Varićaka 18, 10000 Zagreb</item>
      <item>Željko Andrašević, Ulica Vladimira Varićaka 18, 10000 Zagreb</item>
    </izvorni_sadrzaj>
    <derivirana_varijabla naziv="DomainObject.Predmet.OstaliListFormatedWithAdress_1">
      <item>Slavko Sonntag, Ulica Vladimira Varićaka 18, 10000 Zagreb</item>
      <item>Željko Andrašević, Ulica Vladimira Varićaka 18, 10000 Zagreb</item>
    </derivirana_varijabla>
  </DomainObject.Predmet.OstaliListFormatedWithAdress>
  <DomainObject.Predmet.OstaliListFormatedWithAdressOIB>
    <izvorni_sadrzaj>
      <item>Slavko Sonntag, OIB 18123114161, Ulica Vladimira Varićaka 18, 10000 Zagreb</item>
      <item>Željko Andrašević, OIB 37959480458, Ulica Vladimira Varićaka 18, 10000 Zagreb</item>
    </izvorni_sadrzaj>
    <derivirana_varijabla naziv="DomainObject.Predmet.OstaliListFormatedWithAdressOIB_1">
      <item>Slavko Sonntag, OIB 18123114161, Ulica Vladimira Varićaka 18, 10000 Zagreb</item>
      <item>Željko Andrašević, OIB 37959480458, Ulica Vladimira Varićaka 18, 10000 Zagreb</item>
    </derivirana_varijabla>
  </DomainObject.Predmet.OstaliListFormatedWithAdressOIB>
  <DomainObject.Predmet.OstaliListNazivFormated>
    <izvorni_sadrzaj>
      <item>Slavko Sonntag</item>
      <item>Željko Andrašević</item>
    </izvorni_sadrzaj>
    <derivirana_varijabla naziv="DomainObject.Predmet.OstaliListNazivFormated_1">
      <item>Slavko Sonntag</item>
      <item>Željko Andrašević</item>
    </derivirana_varijabla>
  </DomainObject.Predmet.OstaliListNazivFormated>
  <DomainObject.Predmet.OstaliListNazivFormatedOIB>
    <izvorni_sadrzaj>
      <item>Slavko Sonntag, OIB 18123114161</item>
      <item>Željko Andrašević, OIB 37959480458</item>
    </izvorni_sadrzaj>
    <derivirana_varijabla naziv="DomainObject.Predmet.OstaliListNazivFormatedOIB_1">
      <item>Slavko Sonntag, OIB 18123114161</item>
      <item>Željko Andrašević, OIB 37959480458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St-7226/2015-13</izvorni_sadrzaj>
    <derivirana_varijabla naziv="DomainObject.PoslovniBrojDokumenta_1">St-7226/2015-13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ŽIVOT - DRUŠTVO ZA PROMICANJE HUMANIZMA</izvorni_sadrzaj>
    <derivirana_varijabla naziv="DomainObject.Predmet.ProtustrankaIDrugi_1">BOLJI ŽIVOT - DRUŠTVO ZA PROMICANJE HUMANIZMA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BOLJI ŽIVOT - DRUŠTVO ZA PROMICANJE HUMANIZMA, OIB 46043326122, Hercegovačka 139, 10000 Zagreb</izvorni_sadrzaj>
    <derivirana_varijabla naziv="DomainObject.Predmet.ProtustrankaIDrugiAdressOIB_1">BOLJI ŽIVOT - DRUŠTVO ZA PROMICANJE HUMANIZMA, OIB 46043326122, Hercegovačka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St-7226/2015-13</izvorni_sadrzaj>
    <derivirana_varijabla naziv="DomainObject.Predmet.OdlukaRjesenje.Oznaka_1">St-7226/2015-13</derivirana_varijabla>
  </DomainObject.Predmet.OdlukaRjesenje.Oznaka>
  <DomainObject.Predmet.SudioniciListNaziv>
    <izvorni_sadrzaj>
      <item>FINA Regionalni centar Zagreb</item>
      <item>BOLJI ŽIVOT - DRUŠTVO ZA PROMICANJE HUMANIZMA</item>
      <item>Slavko Sonntag</item>
      <item>Željko Andrašević</item>
    </izvorni_sadrzaj>
    <derivirana_varijabla naziv="DomainObject.Predmet.SudioniciListNaziv_1">
      <item>FINA Regionalni centar Zagreb</item>
      <item>BOLJI ŽIVOT - DRUŠTVO ZA PROMICANJE HUMANIZMA</item>
      <item>Slavko Sonntag</item>
      <item>Željko Andrašević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BOLJI ŽIVOT - DRUŠTVO ZA PROMICANJE HUMANIZMA, OIB 46043326122, Hercegovačka 139,10000 Zagreb</item>
      <item>Slavko Sonntag, OIB 18123114161, Ulica Vladimira Varićaka 18,10000 Zagreb</item>
      <item>Željko Andrašević, OIB 37959480458, Ulica Vladimira Varićaka 18,10000 Zagreb</item>
    </izvorni_sadrzaj>
    <derivirana_varijabla naziv="DomainObject.Predmet.SudioniciListAdressOIB_1">
      <item>FINA Regionalni centar Zagreb, OIB 85821130368, Trg svibanjskih žrtava 1995. br. 1,10000 Zagreb</item>
      <item>BOLJI ŽIVOT - DRUŠTVO ZA PROMICANJE HUMANIZMA, OIB 46043326122, Hercegovačka 139,10000 Zagreb</item>
      <item>Slavko Sonntag, OIB 18123114161, Ulica Vladimira Varićaka 18,10000 Zagreb</item>
      <item>Željko Andrašević, OIB 37959480458, Ulica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46043326122</item>
      <item>, OIB 18123114161</item>
      <item>, OIB 37959480458</item>
    </izvorni_sadrzaj>
    <derivirana_varijabla naziv="DomainObject.Predmet.SudioniciListNazivOIB_1">
      <item>, OIB 85821130368</item>
      <item>, OIB 46043326122</item>
      <item>, OIB 18123114161</item>
      <item>, OIB 37959480458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2AC74-6E3D-46EF-8028-9EABA7B3D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724</properties:Words>
  <properties:Characters>3846</properties:Characters>
  <properties:Lines>92</properties:Lines>
  <properties:Paragraphs>27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2017-02-23T10:39:00Z</cp:lastPrinted>
  <dcterms:modified xmlns:xsi="http://www.w3.org/2001/XMLSchema-instance" xsi:type="dcterms:W3CDTF">2017-02-23T10:39:00Z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St-7226/2015-13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