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23da" w14:paraId="edd23da" w:rsidRDefault="00BE795E" w:rsidP="00674286" w:rsidR="00BE795E">
      <w:pPr>
        <w:jc w:val="both"/>
        <w15:collapsed w:val="false"/>
      </w:pPr>
      <w:bookmarkStart w:name="_GoBack" w:id="0"/>
      <w:bookmarkEnd w:id="0"/>
    </w:p>
    <w:p w:rsidRDefault="00BE795E" w:rsidP="00674286" w:rsidR="00BE795E">
      <w:pPr>
        <w:jc w:val="both"/>
      </w:pPr>
      <w:r>
        <w:t xml:space="preserve">   </w:t>
      </w:r>
      <w:r w:rsidR="004F3AB8">
        <w:t xml:space="preserve">         </w:t>
      </w:r>
      <w:r w:rsidR="004F3AB8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E795E" w:rsidP="00674286" w:rsidR="00BE795E">
      <w:pPr>
        <w:jc w:val="both"/>
      </w:pPr>
      <w:r>
        <w:t>REPUBLIKA HRVATSKA</w:t>
      </w:r>
    </w:p>
    <w:p w:rsidRDefault="00BE795E" w:rsidP="00674286" w:rsidR="00BE795E">
      <w:pPr>
        <w:jc w:val="both"/>
      </w:pPr>
      <w:r>
        <w:t>Trgovački sud u Zagrebu</w:t>
      </w:r>
    </w:p>
    <w:p w:rsidRDefault="00BE795E" w:rsidP="00674286" w:rsidR="00BE795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E795E" w:rsidP="00674286" w:rsidR="00BE795E">
      <w:pPr>
        <w:jc w:val="both"/>
      </w:pPr>
    </w:p>
    <w:p w:rsidRDefault="00BE795E" w:rsidP="00674286" w:rsidR="006742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</w:t>
      </w:r>
      <w:r w:rsidR="009779DB">
        <w:t>2058/2017</w:t>
      </w:r>
      <w:r>
        <w:t xml:space="preserve"> </w:t>
      </w:r>
    </w:p>
    <w:p w:rsidRDefault="00A2656B" w:rsidP="00674286" w:rsidR="00BE795E">
      <w:pPr>
        <w:jc w:val="both"/>
      </w:pPr>
      <w:r>
        <w:tab/>
      </w:r>
      <w:r>
        <w:tab/>
        <w:t xml:space="preserve">    </w:t>
      </w:r>
      <w:r w:rsidR="00BE795E">
        <w:t xml:space="preserve">       </w:t>
      </w:r>
    </w:p>
    <w:p w:rsidRDefault="00BE795E" w:rsidP="00674286" w:rsidR="00BE795E">
      <w:pPr>
        <w:ind w:firstLine="708" w:left="2124"/>
        <w:jc w:val="both"/>
      </w:pPr>
      <w:r>
        <w:t xml:space="preserve">R E P U B L I K A   H R V A T S K A </w:t>
      </w:r>
    </w:p>
    <w:p w:rsidRDefault="00BE795E" w:rsidP="00674286" w:rsidR="00BE795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E795E" w:rsidP="00674286" w:rsidR="00BE795E">
      <w:pPr>
        <w:ind w:firstLine="708" w:left="2832"/>
        <w:jc w:val="both"/>
      </w:pPr>
      <w:r>
        <w:t>Z A K L J U Č A K</w:t>
      </w:r>
    </w:p>
    <w:p w:rsidRDefault="00BE795E" w:rsidP="00674286" w:rsidR="00BE795E">
      <w:pPr>
        <w:jc w:val="both"/>
      </w:pPr>
      <w:r>
        <w:tab/>
      </w:r>
    </w:p>
    <w:p w:rsidRDefault="00BE795E" w:rsidP="00674286" w:rsidR="00BE795E">
      <w:pPr>
        <w:jc w:val="both"/>
      </w:pPr>
    </w:p>
    <w:p w:rsidRDefault="00BE795E" w:rsidP="00674286" w:rsidR="00BE795E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Zagreb, Ulica grada Vukovara 70, za otvaranje stečajnog postupka nad dužnikom </w:t>
      </w:r>
      <w:r w:rsidR="009779DB">
        <w:t>MEDIJAK d.o.o., OI</w:t>
      </w:r>
      <w:r w:rsidR="005B4D70">
        <w:t xml:space="preserve">B </w:t>
      </w:r>
      <w:r w:rsidR="009779DB">
        <w:t>53930159824, Zagreb, Kalinovica 5</w:t>
      </w:r>
      <w:r>
        <w:t xml:space="preserve">, </w:t>
      </w:r>
      <w:r w:rsidR="009779DB">
        <w:t>28</w:t>
      </w:r>
      <w:r>
        <w:t>. veljače 2019.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</w:p>
    <w:p w:rsidRDefault="00BE795E" w:rsidP="00674286" w:rsidR="00BE795E">
      <w:pPr>
        <w:ind w:left="3540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</w:p>
    <w:p w:rsidRDefault="00BE795E" w:rsidP="00674286" w:rsidR="00BE795E">
      <w:pPr>
        <w:ind w:firstLine="708"/>
        <w:jc w:val="both"/>
      </w:pPr>
      <w:r>
        <w:t>I.</w:t>
      </w:r>
      <w:r w:rsidR="00195C3C">
        <w:t xml:space="preserve"> </w:t>
      </w:r>
      <w:r>
        <w:t>Zakazuje se ročište radi očitovanja o prijedlogu za otvaranje stečajnog postupka za dan 23. svibnja 2019. u 9,</w:t>
      </w:r>
      <w:r w:rsidR="009779DB">
        <w:t>45</w:t>
      </w:r>
      <w:r w:rsidR="00413C26">
        <w:t xml:space="preserve"> </w:t>
      </w:r>
      <w:r>
        <w:t xml:space="preserve">u zgradi Trgovačkog suda u Zagrebu, Petrinjska 8, soba broj </w:t>
      </w:r>
      <w:r w:rsidR="009779DB">
        <w:t>56</w:t>
      </w:r>
      <w:r>
        <w:t>/I</w:t>
      </w:r>
      <w:r w:rsidR="009779DB">
        <w:t>II</w:t>
      </w:r>
      <w:r>
        <w:t xml:space="preserve"> kat – (dvorišna zgrada), na koje ročište se dostavom ovog zaključka pozivaju:</w:t>
      </w:r>
    </w:p>
    <w:p w:rsidRDefault="00674286" w:rsidP="00674286" w:rsidR="00BE795E">
      <w:pPr>
        <w:jc w:val="both"/>
      </w:pPr>
      <w:r>
        <w:t>- predlagatelj</w:t>
      </w:r>
    </w:p>
    <w:p w:rsidRDefault="00BE795E" w:rsidP="00674286" w:rsidR="00BE795E">
      <w:pPr>
        <w:jc w:val="both"/>
      </w:pPr>
      <w:r>
        <w:t>- pravn</w:t>
      </w:r>
      <w:r w:rsidR="00674286">
        <w:t>e</w:t>
      </w:r>
      <w:r>
        <w:t xml:space="preserve"> osob</w:t>
      </w:r>
      <w:r w:rsidR="00674286">
        <w:t>e</w:t>
      </w:r>
      <w:r w:rsidR="001E1E68">
        <w:t xml:space="preserve"> ovlaštene</w:t>
      </w:r>
      <w:r>
        <w:t xml:space="preserve"> za obavljanje poslova platnog prometa dužnika.</w:t>
      </w:r>
    </w:p>
    <w:p w:rsidRDefault="00BE795E" w:rsidP="00674286" w:rsidR="00BE795E">
      <w:pPr>
        <w:jc w:val="both"/>
      </w:pPr>
    </w:p>
    <w:p w:rsidRDefault="00BE795E" w:rsidP="00674286" w:rsidR="00BE795E">
      <w:pPr>
        <w:ind w:firstLine="708"/>
        <w:jc w:val="both"/>
      </w:pPr>
      <w:r>
        <w:t xml:space="preserve">II. Pozvane osobe mogu se o prijedlogu i pisano očitovati. 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  <w:r>
        <w:t xml:space="preserve">                       </w:t>
      </w:r>
      <w:r w:rsidR="00674286">
        <w:t xml:space="preserve">                     </w:t>
      </w:r>
      <w:r>
        <w:t xml:space="preserve">U Zagrebu </w:t>
      </w:r>
      <w:r w:rsidR="009779DB">
        <w:t>28</w:t>
      </w:r>
      <w:r w:rsidR="00674286">
        <w:t>. veljače</w:t>
      </w:r>
      <w:r>
        <w:t xml:space="preserve"> 2019.</w:t>
      </w:r>
    </w:p>
    <w:p w:rsidRDefault="00BE795E" w:rsidP="00674286" w:rsidR="00BE79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74286" w:rsidP="00674286" w:rsidR="00BE79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BE795E" w:rsidP="00674286" w:rsidR="00BE795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  <w:r>
        <w:t>Uputa o pravnom lijeku:</w:t>
      </w:r>
      <w:r w:rsidR="005B4D70">
        <w:t xml:space="preserve"> </w:t>
      </w:r>
      <w:r>
        <w:t>Protiv zaključka nije dopušten pravni lijek (čl. 19. st. 7. S</w:t>
      </w:r>
      <w:r w:rsidR="005B4D70">
        <w:t>tečajnog zakona</w:t>
      </w:r>
      <w:r>
        <w:t>).</w:t>
      </w:r>
    </w:p>
    <w:p w:rsidRDefault="00BE795E" w:rsidP="00674286" w:rsidR="00BE795E">
      <w:pPr>
        <w:jc w:val="both"/>
      </w:pPr>
    </w:p>
    <w:p w:rsidRDefault="00B96B6A" w:rsidP="00674286" w:rsidR="00BE795E">
      <w:pPr>
        <w:ind w:firstLine="708" w:left="5664"/>
        <w:jc w:val="both"/>
      </w:pPr>
      <w:r>
        <w:t xml:space="preserve">          </w:t>
      </w:r>
      <w:r w:rsidR="00674286">
        <w:t xml:space="preserve">Za točnost </w:t>
      </w:r>
      <w:proofErr w:type="spellStart"/>
      <w:r w:rsidR="00674286">
        <w:t>otpravka</w:t>
      </w:r>
      <w:proofErr w:type="spellEnd"/>
    </w:p>
    <w:p w:rsidRDefault="00B96B6A" w:rsidP="00674286" w:rsidR="00BE795E">
      <w:pPr>
        <w:ind w:firstLine="708" w:left="5664"/>
        <w:jc w:val="both"/>
      </w:pPr>
      <w:r>
        <w:t xml:space="preserve">             </w:t>
      </w:r>
      <w:r w:rsidR="00BE795E">
        <w:t>Katarina Franjić</w:t>
      </w:r>
    </w:p>
    <w:p w:rsidRDefault="00BE795E" w:rsidP="00674286" w:rsidR="00BE795E">
      <w:pPr>
        <w:jc w:val="both"/>
      </w:pPr>
    </w:p>
    <w:p w:rsidRDefault="00585614" w:rsidP="00674286" w:rsidR="00585614">
      <w:pPr>
        <w:jc w:val="both"/>
      </w:pPr>
    </w:p>
    <w:sectPr w:rsidR="005856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862DE"/>
    <w:multiLevelType w:val="hybridMultilevel"/>
    <w:tmpl w:val="5EAE8C02"/>
    <w:lvl w:tplc="7B8624B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64A"/>
    <w:rsid w:val="0016064A"/>
    <w:rsid w:val="00195C3C"/>
    <w:rsid w:val="001E1E68"/>
    <w:rsid w:val="00413C26"/>
    <w:rsid w:val="004F3AB8"/>
    <w:rsid w:val="00585614"/>
    <w:rsid w:val="005B4D70"/>
    <w:rsid w:val="00674286"/>
    <w:rsid w:val="009779DB"/>
    <w:rsid w:val="00A2656B"/>
    <w:rsid w:val="00B96B6A"/>
    <w:rsid w:val="00BE795E"/>
    <w:rsid w:val="00D3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E79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3A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A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1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E79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3A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A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1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St-2058/2017</izvorni_sadrzaj>
    <derivirana_varijabla naziv="DomainObject.Predmet.OznakaBroj_1">St-2058/2017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MEDIJAK d.o.o. zastupanog po punomoćniku Slavomir Kujundžić</izvorni_sadrzaj>
    <derivirana_varijabla naziv="DomainObject.Predmet.ProtustrankaFormated_1">  MEDIJAK d.o.o. zastupanog po punomoćniku Slavomir Kujundžić</derivirana_varijabla>
  </DomainObject.Predmet.ProtustrankaFormated>
  <DomainObject.Predmet.ProtustrankaFormatedOIB>
    <izvorni_sadrzaj>  MEDIJAK d.o.o., OIB 53930159824 zastupanog po punomoćniku Slavomir Kujundžić</izvorni_sadrzaj>
    <derivirana_varijabla naziv="DomainObject.Predmet.ProtustrankaFormatedOIB_1">  MEDIJAK d.o.o., OIB 53930159824 zastupanog po punomoćniku Slavomir Kujundžić</derivirana_varijabla>
  </DomainObject.Predmet.ProtustrankaFormatedOIB>
  <DomainObject.Predmet.ProtustrankaFormatedWithAdress>
    <izvorni_sadrzaj> MEDIJAK d.o.o., Kalinovica 5, 10000 Zagreb zastupanog po punomoćniku Slavomir Kujundžić</izvorni_sadrzaj>
    <derivirana_varijabla naziv="DomainObject.Predmet.ProtustrankaFormatedWithAdress_1"> MEDIJAK d.o.o., Kalinovica 5, 10000 Zagreb zastupanog po punomoćniku Slavomir Kujundžić</derivirana_varijabla>
  </DomainObject.Predmet.ProtustrankaFormatedWithAdress>
  <DomainObject.Predmet.ProtustrankaFormatedWithAdressOIB>
    <izvorni_sadrzaj> MEDIJAK d.o.o., OIB 53930159824, Kalinovica 5, 10000 Zagreb zastupanog po punomoćniku Slavomir Kujundžić</izvorni_sadrzaj>
    <derivirana_varijabla naziv="DomainObject.Predmet.ProtustrankaFormatedWithAdressOIB_1"> MEDIJAK d.o.o., OIB 53930159824, Kalinovica 5, 10000 Zagreb zastupanog po punomoćniku Slavomir Kujundžić</derivirana_varijabla>
  </DomainObject.Predmet.ProtustrankaFormatedWithAdressOIB>
  <DomainObject.Predmet.ProtustrankaWithAdress>
    <izvorni_sadrzaj>MEDIJAK d.o.o. Kalinovica 5, 10000 Zagreb</izvorni_sadrzaj>
    <derivirana_varijabla naziv="DomainObject.Predmet.ProtustrankaWithAdress_1">MEDIJAK d.o.o. Kalinovica 5, 10000 Zagreb</derivirana_varijabla>
  </DomainObject.Predmet.ProtustrankaWithAdress>
  <DomainObject.Predmet.ProtustrankaWithAdressOIB>
    <izvorni_sadrzaj>MEDIJAK d.o.o., OIB 53930159824, Kalinovica 5, 10000 Zagreb</izvorni_sadrzaj>
    <derivirana_varijabla naziv="DomainObject.Predmet.ProtustrankaWithAdressOIB_1">MEDIJAK d.o.o., OIB 53930159824, Kalinovica 5, 10000 Zagreb</derivirana_varijabla>
  </DomainObject.Predmet.ProtustrankaWithAdressOIB>
  <DomainObject.Predmet.ProtustrankaNazivFormated>
    <izvorni_sadrzaj>MEDIJAK d.o.o.</izvorni_sadrzaj>
    <derivirana_varijabla naziv="DomainObject.Predmet.ProtustrankaNazivFormated_1">MEDIJAK d.o.o.</derivirana_varijabla>
  </DomainObject.Predmet.ProtustrankaNazivFormated>
  <DomainObject.Predmet.ProtustrankaNazivFormatedOIB>
    <izvorni_sadrzaj>MEDIJAK d.o.o., OIB 53930159824</izvorni_sadrzaj>
    <derivirana_varijabla naziv="DomainObject.Predmet.ProtustrankaNazivFormatedOIB_1">MEDIJAK d.o.o., OIB 53930159824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MEDIJAK d.o.o. zastupanog po punomoćniku Slavomir Kujundžić</item>
    </izvorni_sadrzaj>
    <derivirana_varijabla naziv="DomainObject.Predmet.ProtuStrankaListFormated_1">
      <item>MEDIJAK d.o.o. zastupanog po punomoćniku Slavomir Kujundžić</item>
    </derivirana_varijabla>
  </DomainObject.Predmet.ProtuStrankaListFormated>
  <DomainObject.Predmet.ProtuStrankaListFormatedOIB>
    <izvorni_sadrzaj>
      <item>MEDIJAK d.o.o., OIB 53930159824 zastupanog po punomoćniku Slavomir Kujundžić</item>
    </izvorni_sadrzaj>
    <derivirana_varijabla naziv="DomainObject.Predmet.ProtuStrankaListFormatedOIB_1">
      <item>MEDIJAK d.o.o., OIB 53930159824 zastupanog po punomoćniku Slavomir Kujundžić</item>
    </derivirana_varijabla>
  </DomainObject.Predmet.ProtuStrankaListFormatedOIB>
  <DomainObject.Predmet.ProtuStrankaListFormatedWithAdress>
    <izvorni_sadrzaj>
      <item>MEDIJAK d.o.o., Kalinovica 5, 10000 Zagreb zastupanog po punomoćniku Slavomir Kujundžić</item>
    </izvorni_sadrzaj>
    <derivirana_varijabla naziv="DomainObject.Predmet.ProtuStrankaListFormatedWithAdress_1">
      <item>MEDIJAK d.o.o., Kalinovica 5, 10000 Zagreb zastupanog po punomoćniku Slavomir Kujundžić</item>
    </derivirana_varijabla>
  </DomainObject.Predmet.ProtuStrankaListFormatedWithAdress>
  <DomainObject.Predmet.ProtuStrankaListFormatedWithAdressOIB>
    <izvorni_sadrzaj>
      <item>MEDIJAK d.o.o., OIB 53930159824, Kalinovica 5, 10000 Zagreb zastupanog po punomoćniku Slavomir Kujundžić</item>
    </izvorni_sadrzaj>
    <derivirana_varijabla naziv="DomainObject.Predmet.ProtuStrankaListFormatedWithAdressOIB_1">
      <item>MEDIJAK d.o.o., OIB 53930159824, Kalinovica 5, 10000 Zagreb zastupanog po punomoćniku Slavomir Kujundžić</item>
    </derivirana_varijabla>
  </DomainObject.Predmet.ProtuStrankaListFormatedWithAdressOIB>
  <DomainObject.Predmet.ProtuStrankaListNazivFormated>
    <izvorni_sadrzaj>
      <item>MEDIJAK d.o.o.</item>
    </izvorni_sadrzaj>
    <derivirana_varijabla naziv="DomainObject.Predmet.ProtuStrankaListNazivFormated_1">
      <item>MEDIJAK d.o.o.</item>
    </derivirana_varijabla>
  </DomainObject.Predmet.ProtuStrankaListNazivFormated>
  <DomainObject.Predmet.ProtuStrankaListNazivFormatedOIB>
    <izvorni_sadrzaj>
      <item>MEDIJAK d.o.o., OIB 53930159824</item>
    </izvorni_sadrzaj>
    <derivirana_varijabla naziv="DomainObject.Predmet.ProtuStrankaListNazivFormatedOIB_1">
      <item>MEDIJAK d.o.o., OIB 53930159824</item>
    </derivirana_varijabla>
  </DomainObject.Predmet.ProtuStrankaListNazivFormatedOIB>
  <DomainObject.Predmet.OstaliListFormated>
    <izvorni_sadrzaj>
      <item>Slavomir Kujundžić punomoćnik sudionika u postupku MEDIJAK d.o.o.</item>
      <item>Hrvatska poštanska banka d.d.</item>
      <item>Croatia banka d.d.</item>
    </izvorni_sadrzaj>
    <derivirana_varijabla naziv="DomainObject.Predmet.OstaliListFormated_1">
      <item>Slavomir Kujundžić punomoćnik sudionika u postupku MEDIJAK d.o.o.</item>
      <item>Hrvatska poštanska banka d.d.</item>
      <item>Croatia banka d.d.</item>
    </derivirana_varijabla>
  </DomainObject.Predmet.OstaliListFormated>
  <DomainObject.Predmet.OstaliListFormatedOIB>
    <izvorni_sadrzaj>
      <item>Slavomir Kujundžić, OIB 22394027135 punomoćnik sudionika u postupku MEDIJAK d.o.o.</item>
      <item>Hrvatska poštanska banka d.d.</item>
      <item>Croatia banka d.d.</item>
    </izvorni_sadrzaj>
    <derivirana_varijabla naziv="DomainObject.Predmet.OstaliListFormatedOIB_1">
      <item>Slavomir Kujundžić, OIB 22394027135 punomoćnik sudionika u postupku MEDIJAK d.o.o.</item>
      <item>Hrvatska poštanska banka d.d.</item>
      <item>Croatia banka d.d.</item>
    </derivirana_varijabla>
  </DomainObject.Predmet.OstaliListFormatedOIB>
  <DomainObject.Predmet.OstaliListFormatedWithAdress>
    <izvorni_sadrzaj>
      <item>Slavomir Kujundžić, Ivanbegovina 112 A, 21260 Ivanbegovina punomoćnik sudionika u postupku MEDIJAK d.o.o.</item>
      <item>Hrvatska poštanska banka d.d., Jurišićeva 4, 10000 Zagreb</item>
      <item>Croatia banka d.d., Roberta Frangeša Mihanovića 9, 10000 Zagreb</item>
    </izvorni_sadrzaj>
    <derivirana_varijabla naziv="DomainObject.Predmet.OstaliListFormatedWithAdress_1">
      <item>Slavomir Kujundžić, Ivanbegovina 112 A, 21260 Ivanbegovina punomoćnik sudionika u postupku MEDIJAK d.o.o.</item>
      <item>Hrvatska poštanska banka d.d., Jurišićeva 4, 10000 Zagreb</item>
      <item>Croatia banka d.d., Roberta Frangeša Mihanovića 9, 10000 Zagreb</item>
    </derivirana_varijabla>
  </DomainObject.Predmet.OstaliListFormatedWithAdress>
  <DomainObject.Predmet.OstaliListFormatedWithAdressOIB>
    <izvorni_sadrzaj>
      <item>Slavomir Kujundžić, OIB 22394027135, Ivanbegovina 112 A, 21260 Ivanbegovina punomoćnik sudionika u postupku MEDIJAK d.o.o.</item>
      <item>Hrvatska poštanska banka d.d., Jurišićeva 4, 10000 Zagreb</item>
      <item>Croatia banka d.d., Roberta Frangeša Mihanovića 9, 10000 Zagreb</item>
    </izvorni_sadrzaj>
    <derivirana_varijabla naziv="DomainObject.Predmet.OstaliListFormatedWithAdressOIB_1">
      <item>Slavomir Kujundžić, OIB 22394027135, Ivanbegovina 112 A, 21260 Ivanbegovina punomoćnik sudionika u postupku MEDIJAK d.o.o.</item>
      <item>Hrvatska poštanska banka d.d., Jurišićeva 4, 10000 Zagreb</item>
      <item>Croatia banka d.d., Roberta Frangeša Mihanovića 9, 10000 Zagreb</item>
    </derivirana_varijabla>
  </DomainObject.Predmet.OstaliListFormatedWithAdressOIB>
  <DomainObject.Predmet.OstaliListNazivFormated>
    <izvorni_sadrzaj>
      <item>Slavomir Kujundžić</item>
      <item>Hrvatska poštanska banka d.d.</item>
      <item>Croatia banka d.d.</item>
    </izvorni_sadrzaj>
    <derivirana_varijabla naziv="DomainObject.Predmet.OstaliListNazivFormated_1">
      <item>Slavomir Kujundžić</item>
      <item>Hrvatska poštanska banka d.d.</item>
      <item>Croatia banka d.d.</item>
    </derivirana_varijabla>
  </DomainObject.Predmet.OstaliListNazivFormated>
  <DomainObject.Predmet.OstaliListNazivFormatedOIB>
    <izvorni_sadrzaj>
      <item>Slavomir Kujundžić, OIB 22394027135</item>
      <item>Hrvatska poštanska banka d.d.</item>
      <item>Croatia banka d.d.</item>
    </izvorni_sadrzaj>
    <derivirana_varijabla naziv="DomainObject.Predmet.OstaliListNazivFormatedOIB_1">
      <item>Slavomir Kujundžić, OIB 22394027135</item>
      <item>Hrvatska poštanska banka d.d.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MEDIJAK d.o.o.</izvorni_sadrzaj>
    <derivirana_varijabla naziv="DomainObject.Predmet.ProtustrankaIDrugi_1">MEDIJAK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MEDIJAK d.o.o., OIB 53930159824, Kalinovica 5, 10000 Zagreb</izvorni_sadrzaj>
    <derivirana_varijabla naziv="DomainObject.Predmet.ProtustrankaIDrugiAdressOIB_1">MEDIJAK d.o.o., OIB 53930159824, Kalinovica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MEDIJAK d.o.o.</item>
      <item>Slavomir Kujundžić</item>
      <item>Hrvatska poštanska banka d.d.</item>
      <item>Croatia banka d.d.</item>
    </izvorni_sadrzaj>
    <derivirana_varijabla naziv="DomainObject.Predmet.SudioniciListNaziv_1">
      <item>FINA Regionalni centar Zagreb</item>
      <item>MEDIJAK d.o.o.</item>
      <item>Slavomir Kujundžić</item>
      <item>Hrvatska poštanska banka d.d.</item>
      <item>Croatia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MEDIJAK d.o.o., OIB 53930159824, Kalinovica 5,10000 Zagreb</item>
      <item>Slavomir Kujundžić, OIB 22394027135, Ivanbegovina 112 A,21260 Ivanbegovina</item>
      <item>Hrvatska poštanska banka d.d., Jurišićeva 4,10000 Zagreb</item>
      <item>Croatia banka d.d., Roberta Frangeša Mihanovića 9,10000 Zagreb</item>
    </izvorni_sadrzaj>
    <derivirana_varijabla naziv="DomainObject.Predmet.SudioniciListAdressOIB_1">
      <item>FINA Regionalni centar Zagreb, OIB 85821130368, Trg svibanjskih žrtava 1995. br. 1,10000 Zagreb</item>
      <item>MEDIJAK d.o.o., OIB 53930159824, Kalinovica 5,10000 Zagreb</item>
      <item>Slavomir Kujundžić, OIB 22394027135, Ivanbegovina 112 A,21260 Ivanbegovina</item>
      <item>Hrvatska poštanska banka d.d., Jurišićeva 4,10000 Zagreb</item>
      <item>Croatia banka d.d.,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53930159824</item>
      <item>, OIB 22394027135</item>
      <item>, OIB null</item>
      <item>, OIB null</item>
    </izvorni_sadrzaj>
    <derivirana_varijabla naziv="DomainObject.Predmet.SudioniciListNazivOIB_1">
      <item>, OIB 85821130368</item>
      <item>, OIB 53930159824</item>
      <item>, OIB 22394027135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St-2058/2017-8</izvorni_sadrzaj>
    <derivirana_varijabla naziv="DomainObject.PredzadnjaOdlukaIzPredmeta.Oznaka_1">St-2058/2017-8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179</properties:Words>
  <properties:Characters>871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2019-02-28T10:19:00Z</dcterms:created>
  <dc:creator>Danijela Uzelac</dc:creator>
  <cp:lastModifiedBy>Katarina Franjić</cp:lastModifiedBy>
  <dcterms:modified xmlns:xsi="http://www.w3.org/2001/XMLSchema-instance" xsi:type="dcterms:W3CDTF">2019-02-28T11:48:00Z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(st-2058-17zaključak roč očit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