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c541" w14:paraId="360c541" w:rsidRDefault="00260753" w:rsidP="00260753" w:rsidR="00260753" w:rsidRPr="0020111F">
      <w:pPr>
        <w:pStyle w:val="Naslov2"/>
        <w15:collapsed w:val="false"/>
        <w:rPr>
          <w:b w:val="false"/>
          <w:bCs/>
          <w:sz w:val="24"/>
          <w:szCs w:val="24"/>
        </w:rPr>
      </w:pPr>
      <w:r w:rsidRPr="0020111F">
        <w:rPr>
          <w:b w:val="false"/>
          <w:bCs/>
          <w:sz w:val="24"/>
          <w:szCs w:val="24"/>
        </w:rPr>
        <w:t xml:space="preserve">       </w:t>
      </w:r>
      <w:r w:rsidR="009E374B">
        <w:rPr>
          <w:b w:val="false"/>
          <w:bCs/>
          <w:sz w:val="24"/>
          <w:szCs w:val="24"/>
        </w:rPr>
        <w:t xml:space="preserve">    </w:t>
      </w:r>
      <w:r w:rsidRPr="0020111F">
        <w:rPr>
          <w:b w:val="false"/>
          <w:bCs/>
          <w:sz w:val="24"/>
          <w:szCs w:val="24"/>
        </w:rPr>
        <w:t xml:space="preserve">  </w:t>
      </w:r>
      <w:r w:rsidRPr="0020111F">
        <w:rPr>
          <w:noProof/>
          <w:sz w:val="24"/>
          <w:szCs w:val="24"/>
        </w:rPr>
        <w:drawing>
          <wp:inline distR="0" distL="0" distB="0" distT="0">
            <wp:extent cy="744677" cx="558141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048" cx="55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753" w:rsidP="00260753" w:rsidR="00260753" w:rsidRPr="0020111F">
      <w:pPr>
        <w:pStyle w:val="Naslov2"/>
        <w:rPr>
          <w:b w:val="false"/>
          <w:bCs/>
          <w:sz w:val="24"/>
          <w:szCs w:val="24"/>
        </w:rPr>
      </w:pPr>
      <w:r w:rsidRPr="0020111F">
        <w:rPr>
          <w:b w:val="false"/>
          <w:bCs/>
          <w:sz w:val="24"/>
          <w:szCs w:val="24"/>
        </w:rPr>
        <w:t>REPUBLIKA HRVATSKA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Trgovački sud u Zagrebu</w:t>
      </w:r>
    </w:p>
    <w:p w:rsidRDefault="00260753" w:rsidP="00233E34" w:rsidR="00260753" w:rsidRPr="0020111F">
      <w:pPr>
        <w:tabs>
          <w:tab w:pos="6695" w:val="left"/>
        </w:tabs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Zagreb, </w:t>
      </w:r>
      <w:proofErr w:type="spellStart"/>
      <w:r w:rsidRPr="0020111F">
        <w:rPr>
          <w:rFonts w:hAnsi="Times New Roman" w:ascii="Times New Roman"/>
          <w:szCs w:val="24"/>
        </w:rPr>
        <w:t>Amruševa</w:t>
      </w:r>
      <w:proofErr w:type="spellEnd"/>
      <w:r w:rsidRPr="0020111F">
        <w:rPr>
          <w:rFonts w:hAnsi="Times New Roman" w:ascii="Times New Roman"/>
          <w:szCs w:val="24"/>
        </w:rPr>
        <w:t xml:space="preserve"> 2/II</w:t>
      </w:r>
      <w:r w:rsidR="00C45B7C" w:rsidRPr="0020111F">
        <w:rPr>
          <w:rFonts w:hAnsi="Times New Roman" w:ascii="Times New Roman"/>
          <w:szCs w:val="24"/>
        </w:rPr>
        <w:t xml:space="preserve"> (</w:t>
      </w:r>
      <w:proofErr w:type="spellStart"/>
      <w:r w:rsidR="00C45B7C" w:rsidRPr="0020111F">
        <w:rPr>
          <w:rFonts w:hAnsi="Times New Roman" w:ascii="Times New Roman"/>
          <w:szCs w:val="24"/>
        </w:rPr>
        <w:t>pp</w:t>
      </w:r>
      <w:proofErr w:type="spellEnd"/>
      <w:r w:rsidR="00C45B7C" w:rsidRPr="0020111F">
        <w:rPr>
          <w:rFonts w:hAnsi="Times New Roman" w:ascii="Times New Roman"/>
          <w:szCs w:val="24"/>
        </w:rPr>
        <w:t xml:space="preserve"> 432)</w:t>
      </w:r>
      <w:r w:rsidR="00233E34">
        <w:rPr>
          <w:rFonts w:hAnsi="Times New Roman" w:ascii="Times New Roman"/>
          <w:szCs w:val="24"/>
        </w:rPr>
        <w:tab/>
      </w:r>
      <w:r w:rsidR="00233E34">
        <w:rPr>
          <w:rFonts w:hAnsi="Times New Roman" w:ascii="Times New Roman"/>
          <w:b/>
          <w:szCs w:val="24"/>
        </w:rPr>
        <w:t xml:space="preserve">        </w:t>
      </w:r>
      <w:r w:rsidR="00BD5C5A">
        <w:rPr>
          <w:rFonts w:hAnsi="Times New Roman" w:ascii="Times New Roman"/>
          <w:b/>
          <w:szCs w:val="24"/>
        </w:rPr>
        <w:t xml:space="preserve">  </w:t>
      </w:r>
      <w:r w:rsidR="00233E34" w:rsidRPr="003F0F5D">
        <w:rPr>
          <w:rFonts w:hAnsi="Times New Roman" w:ascii="Times New Roman"/>
          <w:szCs w:val="24"/>
        </w:rPr>
        <w:t>2</w:t>
      </w:r>
      <w:r w:rsidR="00233E34" w:rsidRPr="0020111F">
        <w:rPr>
          <w:rFonts w:hAnsi="Times New Roman" w:ascii="Times New Roman"/>
          <w:szCs w:val="24"/>
        </w:rPr>
        <w:t>0.</w:t>
      </w:r>
      <w:r w:rsidR="00233E34" w:rsidRPr="0020111F">
        <w:rPr>
          <w:rFonts w:hAnsi="Times New Roman" w:ascii="Times New Roman"/>
          <w:b/>
          <w:szCs w:val="24"/>
        </w:rPr>
        <w:t xml:space="preserve"> </w:t>
      </w:r>
      <w:r w:rsidR="00233E34" w:rsidRPr="0020111F">
        <w:rPr>
          <w:rFonts w:hAnsi="Times New Roman" w:ascii="Times New Roman"/>
          <w:szCs w:val="24"/>
        </w:rPr>
        <w:t>St-</w:t>
      </w:r>
      <w:r w:rsidR="00990231">
        <w:rPr>
          <w:rFonts w:hAnsi="Times New Roman" w:ascii="Times New Roman"/>
          <w:szCs w:val="24"/>
        </w:rPr>
        <w:t>2627</w:t>
      </w:r>
      <w:r w:rsidR="0048051D">
        <w:rPr>
          <w:rFonts w:hAnsi="Times New Roman" w:ascii="Times New Roman"/>
          <w:szCs w:val="24"/>
        </w:rPr>
        <w:t>/18</w:t>
      </w:r>
      <w:r w:rsidR="00BD5C5A">
        <w:rPr>
          <w:rFonts w:hAnsi="Times New Roman" w:ascii="Times New Roman"/>
          <w:szCs w:val="24"/>
        </w:rPr>
        <w:t>-14</w:t>
      </w:r>
      <w:r w:rsidR="00233E34" w:rsidRPr="0020111F">
        <w:rPr>
          <w:rFonts w:hAnsi="Times New Roman" w:ascii="Times New Roman"/>
          <w:szCs w:val="24"/>
        </w:rPr>
        <w:t xml:space="preserve">     </w:t>
      </w:r>
    </w:p>
    <w:p w:rsidRDefault="00260753" w:rsidP="00260753" w:rsidR="00260753" w:rsidRPr="0020111F">
      <w:pPr>
        <w:jc w:val="right"/>
        <w:rPr>
          <w:rFonts w:hAnsi="Times New Roman" w:ascii="Times New Roman"/>
          <w:b/>
          <w:szCs w:val="24"/>
        </w:rPr>
      </w:pP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  <w:t xml:space="preserve">               </w:t>
      </w: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R E P U B L I K A  H R V A T S K A </w:t>
      </w: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  R J E Š E NJ E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</w:rPr>
      </w:pPr>
    </w:p>
    <w:p w:rsidRDefault="00260753" w:rsidP="00260753" w:rsidR="00260753" w:rsidRPr="0020111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20111F">
        <w:rPr>
          <w:rFonts w:hAnsi="Times New Roman" w:ascii="Times New Roman"/>
          <w:color w:val="000000"/>
          <w:szCs w:val="24"/>
        </w:rPr>
        <w:t xml:space="preserve">TRGOVAČKI SUD U </w:t>
      </w:r>
      <w:r w:rsidR="0048051D" w:rsidRPr="0020111F">
        <w:rPr>
          <w:rFonts w:hAnsi="Times New Roman" w:ascii="Times New Roman"/>
          <w:color w:val="000000"/>
          <w:szCs w:val="24"/>
        </w:rPr>
        <w:t>ZAGREB</w:t>
      </w:r>
      <w:r w:rsidR="0048051D">
        <w:rPr>
          <w:rFonts w:hAnsi="Times New Roman" w:ascii="Times New Roman"/>
          <w:color w:val="000000"/>
          <w:szCs w:val="24"/>
        </w:rPr>
        <w:t>U</w:t>
      </w:r>
      <w:r w:rsidRPr="0020111F">
        <w:rPr>
          <w:rFonts w:hAnsi="Times New Roman" w:ascii="Times New Roman"/>
          <w:color w:val="000000"/>
          <w:szCs w:val="24"/>
        </w:rPr>
        <w:t xml:space="preserve">, po sucu pojedincu Luciji Butigan, u </w:t>
      </w:r>
      <w:proofErr w:type="spellStart"/>
      <w:r w:rsidRPr="0020111F">
        <w:rPr>
          <w:rFonts w:hAnsi="Times New Roman" w:ascii="Times New Roman"/>
          <w:color w:val="000000"/>
          <w:szCs w:val="24"/>
        </w:rPr>
        <w:t>predstečajnom</w:t>
      </w:r>
      <w:proofErr w:type="spellEnd"/>
      <w:r w:rsidRPr="0020111F">
        <w:rPr>
          <w:rFonts w:hAnsi="Times New Roman" w:ascii="Times New Roman"/>
          <w:color w:val="000000"/>
          <w:szCs w:val="24"/>
        </w:rPr>
        <w:t xml:space="preserve"> postupku nad dužnikom </w:t>
      </w:r>
      <w:r w:rsidR="00990231">
        <w:rPr>
          <w:rFonts w:hAnsi="Times New Roman" w:ascii="Times New Roman"/>
          <w:szCs w:val="24"/>
        </w:rPr>
        <w:t xml:space="preserve">METALAC-PNT društvo s ograničenom odgovornošću za proizvodnju i trgovinu, </w:t>
      </w:r>
      <w:proofErr w:type="spellStart"/>
      <w:r w:rsidR="00990231">
        <w:rPr>
          <w:rFonts w:hAnsi="Times New Roman" w:ascii="Times New Roman"/>
          <w:szCs w:val="24"/>
        </w:rPr>
        <w:t>Bedekovčina</w:t>
      </w:r>
      <w:proofErr w:type="spellEnd"/>
      <w:r w:rsidR="00990231">
        <w:rPr>
          <w:rFonts w:hAnsi="Times New Roman" w:ascii="Times New Roman"/>
          <w:szCs w:val="24"/>
        </w:rPr>
        <w:t xml:space="preserve"> (Općina </w:t>
      </w:r>
      <w:proofErr w:type="spellStart"/>
      <w:r w:rsidR="00990231">
        <w:rPr>
          <w:rFonts w:hAnsi="Times New Roman" w:ascii="Times New Roman"/>
          <w:szCs w:val="24"/>
        </w:rPr>
        <w:t>Bedekovčina</w:t>
      </w:r>
      <w:proofErr w:type="spellEnd"/>
      <w:r w:rsidR="00990231">
        <w:rPr>
          <w:rFonts w:hAnsi="Times New Roman" w:ascii="Times New Roman"/>
          <w:szCs w:val="24"/>
        </w:rPr>
        <w:t xml:space="preserve">), </w:t>
      </w:r>
      <w:proofErr w:type="spellStart"/>
      <w:r w:rsidR="00990231">
        <w:rPr>
          <w:rFonts w:hAnsi="Times New Roman" w:ascii="Times New Roman"/>
          <w:szCs w:val="24"/>
        </w:rPr>
        <w:t>S.Radića</w:t>
      </w:r>
      <w:proofErr w:type="spellEnd"/>
      <w:r w:rsidR="00990231">
        <w:rPr>
          <w:rFonts w:hAnsi="Times New Roman" w:ascii="Times New Roman"/>
          <w:szCs w:val="24"/>
        </w:rPr>
        <w:t xml:space="preserve"> 35, OIB 71867023112</w:t>
      </w:r>
      <w:r w:rsidR="006E1BCF">
        <w:rPr>
          <w:rFonts w:hAnsi="Times New Roman" w:ascii="Times New Roman"/>
          <w:szCs w:val="24"/>
          <w:shd w:fill="F8F8F8" w:color="auto" w:val="clear"/>
        </w:rPr>
        <w:t>,</w:t>
      </w:r>
      <w:r w:rsidR="006B244A">
        <w:rPr>
          <w:rFonts w:hAnsi="Times New Roman" w:ascii="Times New Roman"/>
          <w:szCs w:val="24"/>
          <w:shd w:fill="F8F8F8" w:color="auto" w:val="clear"/>
        </w:rPr>
        <w:t xml:space="preserve">kojeg zastupa punomoćnik </w:t>
      </w:r>
      <w:proofErr w:type="spellStart"/>
      <w:r w:rsidR="006B244A">
        <w:rPr>
          <w:rFonts w:hAnsi="Times New Roman" w:ascii="Times New Roman"/>
          <w:szCs w:val="24"/>
          <w:shd w:fill="F8F8F8" w:color="auto" w:val="clear"/>
        </w:rPr>
        <w:t>Bariša</w:t>
      </w:r>
      <w:proofErr w:type="spellEnd"/>
      <w:r w:rsidR="006B244A">
        <w:rPr>
          <w:rFonts w:hAnsi="Times New Roman" w:ascii="Times New Roman"/>
          <w:szCs w:val="24"/>
          <w:shd w:fill="F8F8F8" w:color="auto" w:val="clear"/>
        </w:rPr>
        <w:t xml:space="preserve"> Pavičić, odvjetnik iz Zagreba, Petra i Tome </w:t>
      </w:r>
      <w:proofErr w:type="spellStart"/>
      <w:r w:rsidR="006B244A">
        <w:rPr>
          <w:rFonts w:hAnsi="Times New Roman" w:ascii="Times New Roman"/>
          <w:szCs w:val="24"/>
          <w:shd w:fill="F8F8F8" w:color="auto" w:val="clear"/>
        </w:rPr>
        <w:t>Erdody</w:t>
      </w:r>
      <w:proofErr w:type="spellEnd"/>
      <w:r w:rsidR="006B244A">
        <w:rPr>
          <w:rFonts w:hAnsi="Times New Roman" w:ascii="Times New Roman"/>
          <w:szCs w:val="24"/>
          <w:shd w:fill="F8F8F8" w:color="auto" w:val="clear"/>
        </w:rPr>
        <w:t xml:space="preserve"> 12,</w:t>
      </w:r>
      <w:r w:rsidR="006E1BCF">
        <w:rPr>
          <w:rFonts w:hAnsi="Times New Roman" w:ascii="Times New Roman"/>
          <w:szCs w:val="24"/>
          <w:shd w:fill="F8F8F8" w:color="auto" w:val="clear"/>
        </w:rPr>
        <w:t xml:space="preserve"> </w:t>
      </w:r>
      <w:r w:rsidR="0048051D">
        <w:rPr>
          <w:rFonts w:hAnsi="Times New Roman" w:ascii="Times New Roman"/>
          <w:color w:val="000000"/>
          <w:szCs w:val="24"/>
        </w:rPr>
        <w:t xml:space="preserve">dana </w:t>
      </w:r>
      <w:r w:rsidR="00990231">
        <w:rPr>
          <w:rFonts w:hAnsi="Times New Roman" w:ascii="Times New Roman"/>
          <w:szCs w:val="24"/>
        </w:rPr>
        <w:t>26</w:t>
      </w:r>
      <w:r w:rsidR="00B81EC3" w:rsidRPr="00C52CAE">
        <w:rPr>
          <w:rFonts w:hAnsi="Times New Roman" w:ascii="Times New Roman"/>
          <w:szCs w:val="24"/>
        </w:rPr>
        <w:t xml:space="preserve">. </w:t>
      </w:r>
      <w:r w:rsidR="00760244">
        <w:rPr>
          <w:rFonts w:hAnsi="Times New Roman" w:ascii="Times New Roman"/>
          <w:szCs w:val="24"/>
        </w:rPr>
        <w:t>ožujka</w:t>
      </w:r>
      <w:r w:rsidR="0048051D" w:rsidRPr="00C52CAE">
        <w:rPr>
          <w:rFonts w:hAnsi="Times New Roman" w:ascii="Times New Roman"/>
          <w:szCs w:val="24"/>
        </w:rPr>
        <w:t xml:space="preserve"> 2019</w:t>
      </w:r>
      <w:r w:rsidR="00B81EC3" w:rsidRPr="00C52CAE">
        <w:rPr>
          <w:rFonts w:hAnsi="Times New Roman" w:ascii="Times New Roman"/>
          <w:szCs w:val="24"/>
        </w:rPr>
        <w:t>.g.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</w:rPr>
      </w:pP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r i j e š i o   j e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  <w:u w:val="single"/>
        </w:rPr>
      </w:pPr>
    </w:p>
    <w:p w:rsidRDefault="00E74677" w:rsidP="002D2195" w:rsidR="00260753" w:rsidRPr="0020111F">
      <w:pPr>
        <w:jc w:val="center"/>
        <w:rPr>
          <w:rFonts w:hAnsi="Times New Roman" w:ascii="Times New Roman"/>
          <w:b/>
          <w:szCs w:val="24"/>
        </w:rPr>
      </w:pPr>
      <w:r w:rsidRPr="0020111F">
        <w:rPr>
          <w:rFonts w:hAnsi="Times New Roman" w:ascii="Times New Roman"/>
          <w:b/>
          <w:szCs w:val="24"/>
        </w:rPr>
        <w:t>UTVRĐENE I OSPORENE TRAŽBINE</w:t>
      </w:r>
      <w:r w:rsidR="00260753" w:rsidRPr="0020111F">
        <w:rPr>
          <w:rFonts w:hAnsi="Times New Roman" w:ascii="Times New Roman"/>
          <w:b/>
          <w:szCs w:val="24"/>
        </w:rPr>
        <w:t>:</w:t>
      </w:r>
    </w:p>
    <w:p w:rsidRDefault="00760244" w:rsidP="00760244" w:rsidR="00760244">
      <w:pPr>
        <w:tabs>
          <w:tab w:pos="2254" w:val="left"/>
        </w:tabs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tbl>
      <w:tblPr>
        <w:tblpPr w:tblpY="299" w:horzAnchor="margin" w:vertAnchor="text" w:rightFromText="180" w:leftFromText="180"/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48"/>
        <w:gridCol w:w="2721"/>
        <w:gridCol w:w="1984"/>
        <w:gridCol w:w="2410"/>
        <w:gridCol w:w="1559"/>
      </w:tblGrid>
      <w:tr w:rsidTr="00265546" w:rsidR="00990231" w:rsidRPr="00990231">
        <w:trPr>
          <w:trHeight w:val="1009"/>
        </w:trPr>
        <w:tc>
          <w:tcPr>
            <w:tcW w:type="dxa" w:w="648"/>
            <w:shd w:themeFill="background2" w:fill="EEECE1" w:color="auto" w:val="clear"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990231">
              <w:rPr>
                <w:rFonts w:hAnsi="Times New Roman" w:ascii="Times New Roman"/>
                <w:b/>
                <w:bCs/>
                <w:color w:val="000000"/>
                <w:szCs w:val="24"/>
              </w:rPr>
              <w:t>RB</w:t>
            </w:r>
          </w:p>
        </w:tc>
        <w:tc>
          <w:tcPr>
            <w:tcW w:type="dxa" w:w="2721"/>
            <w:shd w:themeFill="background2" w:fill="EEECE1" w:color="auto" w:val="clear"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990231">
              <w:rPr>
                <w:rFonts w:hAnsi="Times New Roman" w:ascii="Times New Roman"/>
                <w:b/>
                <w:bCs/>
                <w:color w:val="000000"/>
                <w:szCs w:val="24"/>
              </w:rPr>
              <w:t>NAZIV VJEROVNIKA</w:t>
            </w:r>
          </w:p>
        </w:tc>
        <w:tc>
          <w:tcPr>
            <w:tcW w:type="dxa" w:w="1984"/>
            <w:shd w:themeFill="background2" w:fill="EEECE1" w:color="auto" w:val="clear"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990231">
              <w:rPr>
                <w:rFonts w:hAnsi="Times New Roman" w:ascii="Times New Roman"/>
                <w:b/>
                <w:bCs/>
                <w:color w:val="000000"/>
                <w:szCs w:val="24"/>
              </w:rPr>
              <w:t>OIB VJEROVNIKA</w:t>
            </w:r>
          </w:p>
        </w:tc>
        <w:tc>
          <w:tcPr>
            <w:tcW w:type="dxa" w:w="2410"/>
            <w:shd w:themeFill="background2" w:fill="EEECE1" w:color="auto" w:val="clear"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990231">
              <w:rPr>
                <w:rFonts w:hAnsi="Times New Roman" w:ascii="Times New Roman"/>
                <w:b/>
                <w:bCs/>
                <w:color w:val="000000"/>
                <w:szCs w:val="24"/>
              </w:rPr>
              <w:t>ADRESA</w:t>
            </w:r>
          </w:p>
        </w:tc>
        <w:tc>
          <w:tcPr>
            <w:tcW w:type="dxa" w:w="1559"/>
            <w:shd w:themeFill="background2" w:fill="EEECE1" w:color="auto" w:val="clear"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990231">
              <w:rPr>
                <w:rFonts w:hAnsi="Times New Roman" w:ascii="Times New Roman"/>
                <w:b/>
                <w:bCs/>
                <w:color w:val="000000"/>
                <w:szCs w:val="24"/>
              </w:rPr>
              <w:t>UTVRĐENI IZNOS TRAŽBINE</w:t>
            </w:r>
            <w:r w:rsidR="00F91556">
              <w:rPr>
                <w:rFonts w:hAnsi="Times New Roman" w:ascii="Times New Roman"/>
                <w:b/>
                <w:bCs/>
                <w:color w:val="000000"/>
                <w:szCs w:val="24"/>
              </w:rPr>
              <w:t xml:space="preserve"> (kn)</w:t>
            </w:r>
          </w:p>
        </w:tc>
      </w:tr>
      <w:tr w:rsidTr="00265546" w:rsidR="00990231" w:rsidRPr="00990231">
        <w:trPr>
          <w:trHeight w:val="1114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A1 Hrvatska društvo s ograničenom odgovornošću za usluge javnih telekomunikacija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29524210204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Vrtni put 1,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313,47</w:t>
            </w:r>
          </w:p>
        </w:tc>
      </w:tr>
      <w:tr w:rsidTr="00265546" w:rsidR="00990231" w:rsidRPr="00990231">
        <w:trPr>
          <w:trHeight w:val="668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 xml:space="preserve">KRISTIJAN GUSIĆ, </w:t>
            </w:r>
            <w:proofErr w:type="spellStart"/>
            <w:r w:rsidRPr="00990231">
              <w:rPr>
                <w:rFonts w:hAnsi="Times New Roman" w:ascii="Times New Roman"/>
                <w:szCs w:val="24"/>
              </w:rPr>
              <w:t>vl</w:t>
            </w:r>
            <w:proofErr w:type="spellEnd"/>
            <w:r w:rsidRPr="00990231">
              <w:rPr>
                <w:rFonts w:hAnsi="Times New Roman" w:ascii="Times New Roman"/>
                <w:szCs w:val="24"/>
              </w:rPr>
              <w:t xml:space="preserve">. obrta AUTOPRIJEVOZNIK 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7989578371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 xml:space="preserve">Alojza </w:t>
            </w:r>
            <w:proofErr w:type="spellStart"/>
            <w:r w:rsidRPr="00990231">
              <w:rPr>
                <w:rFonts w:hAnsi="Times New Roman" w:ascii="Times New Roman"/>
                <w:szCs w:val="24"/>
              </w:rPr>
              <w:t>Vulinca</w:t>
            </w:r>
            <w:proofErr w:type="spellEnd"/>
            <w:r w:rsidRPr="00990231">
              <w:rPr>
                <w:rFonts w:hAnsi="Times New Roman" w:ascii="Times New Roman"/>
                <w:szCs w:val="24"/>
              </w:rPr>
              <w:t xml:space="preserve"> 15A, 43240 Čazma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2.825,00</w:t>
            </w:r>
          </w:p>
        </w:tc>
      </w:tr>
      <w:tr w:rsidTr="00265546" w:rsidR="00990231" w:rsidRPr="00990231">
        <w:trPr>
          <w:trHeight w:val="1337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BRAVARIJA MIRT društvo s ograničenom odgovornošću za proizvodnju, usluge i trgovinu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39229795794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 xml:space="preserve">Bregovita 3, 49221 </w:t>
            </w:r>
            <w:proofErr w:type="spellStart"/>
            <w:r w:rsidRPr="00990231">
              <w:rPr>
                <w:rFonts w:hAnsi="Times New Roman" w:ascii="Times New Roman"/>
                <w:szCs w:val="24"/>
              </w:rPr>
              <w:t>Bedekovčina</w:t>
            </w:r>
            <w:proofErr w:type="spellEnd"/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2.500,00</w:t>
            </w:r>
          </w:p>
        </w:tc>
      </w:tr>
      <w:tr w:rsidTr="00265546" w:rsidR="00990231" w:rsidRPr="00990231">
        <w:trPr>
          <w:trHeight w:val="668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4.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COMPANYWALL d.o.o. za trgovinu i usluge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93441573210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990231">
              <w:rPr>
                <w:rFonts w:hAnsi="Times New Roman" w:ascii="Times New Roman"/>
                <w:szCs w:val="24"/>
              </w:rPr>
              <w:t>Kušlanova</w:t>
            </w:r>
            <w:proofErr w:type="spellEnd"/>
            <w:r w:rsidRPr="00990231">
              <w:rPr>
                <w:rFonts w:hAnsi="Times New Roman" w:ascii="Times New Roman"/>
                <w:szCs w:val="24"/>
              </w:rPr>
              <w:t xml:space="preserve"> 27,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860,13</w:t>
            </w:r>
          </w:p>
        </w:tc>
      </w:tr>
      <w:tr w:rsidTr="00265546" w:rsidR="00990231" w:rsidRPr="00990231">
        <w:trPr>
          <w:trHeight w:val="1282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5.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DIMNJAČARSTVO VALJAK društvo s ograničenom odgovornošću za dimnjačarske usluge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52019316496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 xml:space="preserve">Školska 11, 42201 </w:t>
            </w:r>
            <w:proofErr w:type="spellStart"/>
            <w:r w:rsidRPr="00990231">
              <w:rPr>
                <w:rFonts w:hAnsi="Times New Roman" w:ascii="Times New Roman"/>
                <w:szCs w:val="24"/>
              </w:rPr>
              <w:t>Črešnjevo</w:t>
            </w:r>
            <w:proofErr w:type="spellEnd"/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3.280,00</w:t>
            </w:r>
          </w:p>
        </w:tc>
      </w:tr>
      <w:tr w:rsidTr="00265546" w:rsidR="00990231" w:rsidRPr="00990231">
        <w:trPr>
          <w:trHeight w:val="668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6.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FERKETIN STJEPAN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00881100133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990231">
              <w:rPr>
                <w:rFonts w:hAnsi="Times New Roman" w:ascii="Times New Roman"/>
                <w:szCs w:val="24"/>
              </w:rPr>
              <w:t>Kuzminec</w:t>
            </w:r>
            <w:proofErr w:type="spellEnd"/>
            <w:r w:rsidRPr="00990231">
              <w:rPr>
                <w:rFonts w:hAnsi="Times New Roman" w:ascii="Times New Roman"/>
                <w:szCs w:val="24"/>
              </w:rPr>
              <w:t xml:space="preserve"> 45/B, 49252 </w:t>
            </w:r>
            <w:proofErr w:type="spellStart"/>
            <w:r w:rsidRPr="00990231">
              <w:rPr>
                <w:rFonts w:hAnsi="Times New Roman" w:ascii="Times New Roman"/>
                <w:szCs w:val="24"/>
              </w:rPr>
              <w:t>Kuzminec</w:t>
            </w:r>
            <w:proofErr w:type="spellEnd"/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278.844,62</w:t>
            </w:r>
          </w:p>
        </w:tc>
      </w:tr>
      <w:tr w:rsidTr="00265546" w:rsidR="00990231" w:rsidRPr="00990231">
        <w:trPr>
          <w:trHeight w:val="668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lastRenderedPageBreak/>
              <w:t>7.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FINANCIJSKA AGENCIJA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85821130368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Ulica grada Vukovara 70,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10.563,62</w:t>
            </w:r>
          </w:p>
        </w:tc>
      </w:tr>
      <w:tr w:rsidTr="00265546" w:rsidR="00990231" w:rsidRPr="00990231">
        <w:trPr>
          <w:trHeight w:val="1114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8.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FRIGO MARINE društvo s ograničenom odgovornošću za projektiranje i trgovinu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93508841721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990231">
              <w:rPr>
                <w:rFonts w:hAnsi="Times New Roman" w:ascii="Times New Roman"/>
                <w:szCs w:val="24"/>
              </w:rPr>
              <w:t>Buzinski</w:t>
            </w:r>
            <w:proofErr w:type="spellEnd"/>
            <w:r w:rsidRPr="00990231">
              <w:rPr>
                <w:rFonts w:hAnsi="Times New Roman" w:ascii="Times New Roman"/>
                <w:szCs w:val="24"/>
              </w:rPr>
              <w:t xml:space="preserve"> prilaz 17,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775,00</w:t>
            </w:r>
          </w:p>
        </w:tc>
      </w:tr>
      <w:tr w:rsidTr="00265546" w:rsidR="00990231" w:rsidRPr="00990231">
        <w:trPr>
          <w:trHeight w:val="891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9.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FRIULCO S.p.A.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990231">
              <w:rPr>
                <w:rFonts w:hAnsi="Times New Roman" w:ascii="Times New Roman"/>
                <w:szCs w:val="24"/>
              </w:rPr>
              <w:t>ViaLuigiCadorna</w:t>
            </w:r>
            <w:proofErr w:type="spellEnd"/>
            <w:r w:rsidRPr="00990231">
              <w:rPr>
                <w:rFonts w:hAnsi="Times New Roman" w:ascii="Times New Roman"/>
                <w:szCs w:val="24"/>
              </w:rPr>
              <w:t xml:space="preserve">, 66, 33040 </w:t>
            </w:r>
            <w:proofErr w:type="spellStart"/>
            <w:r w:rsidRPr="00990231">
              <w:rPr>
                <w:rFonts w:hAnsi="Times New Roman" w:ascii="Times New Roman"/>
                <w:szCs w:val="24"/>
              </w:rPr>
              <w:t>Povoletto</w:t>
            </w:r>
            <w:proofErr w:type="spellEnd"/>
            <w:r w:rsidRPr="00990231">
              <w:rPr>
                <w:rFonts w:hAnsi="Times New Roman" w:ascii="Times New Roman"/>
                <w:szCs w:val="24"/>
              </w:rPr>
              <w:t>, Italija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30.387,00</w:t>
            </w:r>
          </w:p>
        </w:tc>
      </w:tr>
      <w:tr w:rsidTr="00265546" w:rsidR="00990231" w:rsidRPr="00990231">
        <w:trPr>
          <w:trHeight w:val="668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10.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GRAD KRAPINA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70356651896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Magistratska 30, 49000 Krapina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31.886,40</w:t>
            </w:r>
          </w:p>
        </w:tc>
      </w:tr>
      <w:tr w:rsidTr="00265546" w:rsidR="00990231" w:rsidRPr="00990231">
        <w:trPr>
          <w:trHeight w:val="668"/>
        </w:trPr>
        <w:tc>
          <w:tcPr>
            <w:tcW w:type="dxa" w:w="648"/>
            <w:shd w:fill="auto" w:color="auto" w:val="clear"/>
            <w:noWrap/>
            <w:vAlign w:val="center"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11</w:t>
            </w:r>
          </w:p>
        </w:tc>
        <w:tc>
          <w:tcPr>
            <w:tcW w:type="dxa" w:w="2721"/>
            <w:shd w:fill="auto" w:color="auto" w:val="clear"/>
            <w:vAlign w:val="center"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----------</w:t>
            </w:r>
          </w:p>
        </w:tc>
        <w:tc>
          <w:tcPr>
            <w:tcW w:type="dxa" w:w="1984"/>
            <w:shd w:fill="auto" w:color="auto" w:val="clear"/>
            <w:noWrap/>
            <w:vAlign w:val="center"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2410"/>
            <w:shd w:fill="auto" w:color="auto" w:val="clear"/>
            <w:vAlign w:val="center"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</w:p>
        </w:tc>
      </w:tr>
      <w:tr w:rsidTr="00265546" w:rsidR="00990231" w:rsidRPr="00990231">
        <w:trPr>
          <w:trHeight w:val="668"/>
        </w:trPr>
        <w:tc>
          <w:tcPr>
            <w:tcW w:type="dxa" w:w="648"/>
            <w:shd w:fill="auto" w:color="auto" w:val="clear"/>
            <w:noWrap/>
            <w:vAlign w:val="center"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12</w:t>
            </w:r>
          </w:p>
        </w:tc>
        <w:tc>
          <w:tcPr>
            <w:tcW w:type="dxa" w:w="2721"/>
            <w:shd w:fill="auto" w:color="auto" w:val="clear"/>
            <w:vAlign w:val="center"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---------</w:t>
            </w:r>
          </w:p>
        </w:tc>
        <w:tc>
          <w:tcPr>
            <w:tcW w:type="dxa" w:w="1984"/>
            <w:shd w:fill="auto" w:color="auto" w:val="clear"/>
            <w:noWrap/>
            <w:vAlign w:val="center"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2410"/>
            <w:shd w:fill="auto" w:color="auto" w:val="clear"/>
            <w:vAlign w:val="center"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</w:p>
        </w:tc>
      </w:tr>
      <w:tr w:rsidTr="00265546" w:rsidR="00990231" w:rsidRPr="00990231">
        <w:trPr>
          <w:trHeight w:val="668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13.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HRVATSKA UDRUGA POSLODAVACA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80978339255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Radnička cesta 52,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4.331,25</w:t>
            </w:r>
          </w:p>
        </w:tc>
      </w:tr>
      <w:tr w:rsidTr="00265546" w:rsidR="00990231" w:rsidRPr="00990231">
        <w:trPr>
          <w:trHeight w:val="891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14.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HRVATSKA UDRUGA STRUČNJAKA ZA VODU, ODVODNJU I PLIN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29869664602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Trgovačka 8,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1.800,00</w:t>
            </w:r>
          </w:p>
        </w:tc>
      </w:tr>
      <w:tr w:rsidTr="00265546" w:rsidR="00990231" w:rsidRPr="00990231">
        <w:trPr>
          <w:trHeight w:val="891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15.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HRVATSKE ŠUME društvo s ograničenom odgovornošću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69693144506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Ulica Kneza Branimira 1,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38.380,85</w:t>
            </w:r>
          </w:p>
        </w:tc>
      </w:tr>
      <w:tr w:rsidTr="00265546" w:rsidR="00990231" w:rsidRPr="00990231">
        <w:trPr>
          <w:trHeight w:val="668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16.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HRVATSKE VODE, pravna osoba za upravljanje vodama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28921383001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Ulica grada Vukovara 220,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12.018,80</w:t>
            </w:r>
          </w:p>
        </w:tc>
      </w:tr>
      <w:tr w:rsidTr="00265546" w:rsidR="00990231" w:rsidRPr="00990231">
        <w:trPr>
          <w:trHeight w:val="891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17.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HTZ OPREMA PRESEČKI TRGOVINA I USLUGE, ZLATKO PRESEČKI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8188026103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990231">
              <w:rPr>
                <w:rFonts w:hAnsi="Times New Roman" w:ascii="Times New Roman"/>
                <w:szCs w:val="24"/>
              </w:rPr>
              <w:t>PresekaPetrovska</w:t>
            </w:r>
            <w:proofErr w:type="spellEnd"/>
            <w:r w:rsidRPr="00990231">
              <w:rPr>
                <w:rFonts w:hAnsi="Times New Roman" w:ascii="Times New Roman"/>
                <w:szCs w:val="24"/>
              </w:rPr>
              <w:t xml:space="preserve"> 6, 49234 </w:t>
            </w:r>
            <w:proofErr w:type="spellStart"/>
            <w:r w:rsidRPr="00990231">
              <w:rPr>
                <w:rFonts w:hAnsi="Times New Roman" w:ascii="Times New Roman"/>
                <w:szCs w:val="24"/>
              </w:rPr>
              <w:t>PresekaPetrovska</w:t>
            </w:r>
            <w:proofErr w:type="spellEnd"/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4.551,37</w:t>
            </w:r>
          </w:p>
        </w:tc>
      </w:tr>
      <w:tr w:rsidTr="00265546" w:rsidR="00990231" w:rsidRPr="00990231">
        <w:trPr>
          <w:trHeight w:val="668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18.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990231">
              <w:rPr>
                <w:rFonts w:hAnsi="Times New Roman" w:ascii="Times New Roman"/>
                <w:szCs w:val="24"/>
              </w:rPr>
              <w:t>I.M</w:t>
            </w:r>
            <w:proofErr w:type="spellEnd"/>
            <w:r w:rsidRPr="00990231">
              <w:rPr>
                <w:rFonts w:hAnsi="Times New Roman" w:ascii="Times New Roman"/>
                <w:szCs w:val="24"/>
              </w:rPr>
              <w:t>. NAUTICA j.d.o.o. za proizvodnju i usluge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52126673752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Put Petrića 51A, 23000 Zadar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7.419,69</w:t>
            </w:r>
          </w:p>
        </w:tc>
      </w:tr>
      <w:tr w:rsidTr="00265546" w:rsidR="00990231" w:rsidRPr="00990231">
        <w:trPr>
          <w:trHeight w:val="668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19.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INTEHNA Zagreb d.o.o. za trgovinu i proizvodnju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37327565128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Samoborska 255,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6.020,27</w:t>
            </w:r>
          </w:p>
        </w:tc>
      </w:tr>
      <w:tr w:rsidTr="00265546" w:rsidR="00990231" w:rsidRPr="00990231">
        <w:trPr>
          <w:trHeight w:val="668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20.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JAVNI BILJEŽNIK DAMIR BJELČIĆ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28340859140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Ul. Ljudevita Gaja 8, 49000 Krapina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525,50</w:t>
            </w:r>
          </w:p>
        </w:tc>
      </w:tr>
      <w:tr w:rsidTr="00265546" w:rsidR="00990231" w:rsidRPr="00990231">
        <w:trPr>
          <w:trHeight w:val="891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21.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 xml:space="preserve">KAJZER </w:t>
            </w:r>
            <w:proofErr w:type="spellStart"/>
            <w:r w:rsidRPr="00990231">
              <w:rPr>
                <w:rFonts w:hAnsi="Times New Roman" w:ascii="Times New Roman"/>
                <w:szCs w:val="24"/>
              </w:rPr>
              <w:t>trgovskoinstoritvenopodjetje</w:t>
            </w:r>
            <w:proofErr w:type="spellEnd"/>
            <w:r w:rsidRPr="00990231">
              <w:rPr>
                <w:rFonts w:hAnsi="Times New Roman" w:ascii="Times New Roman"/>
                <w:szCs w:val="24"/>
              </w:rPr>
              <w:t xml:space="preserve"> d.o.o.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Titova cesta 43,  2000 Maribor, Slovenija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24.977,30</w:t>
            </w:r>
          </w:p>
        </w:tc>
      </w:tr>
      <w:tr w:rsidTr="00265546" w:rsidR="00990231" w:rsidRPr="00990231">
        <w:trPr>
          <w:trHeight w:val="1114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22.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KRAKOM, društvo s ograničenom odgovornošću za obavljanje komunalnih usluga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18804286885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Gajeva 20, 49000 Krapina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99,60</w:t>
            </w:r>
          </w:p>
        </w:tc>
      </w:tr>
      <w:tr w:rsidTr="00265546" w:rsidR="00990231" w:rsidRPr="00990231">
        <w:trPr>
          <w:trHeight w:val="1114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lastRenderedPageBreak/>
              <w:t>23.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MACEL PLIN društvo s ograničenom odgovornošću za održavanje i ugradnju plinskih instalacija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36043571166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Malešnica 3 C,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38.593,63</w:t>
            </w:r>
          </w:p>
        </w:tc>
      </w:tr>
      <w:tr w:rsidTr="00265546" w:rsidR="00990231" w:rsidRPr="00990231">
        <w:trPr>
          <w:trHeight w:val="1719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24.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MB ŠOLA TEST društvo s ograničenom odgovornošću za kontrolu kvalitete materijala, zavarivanje, površinsku zaštitu metala, trgovinu i usluge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81715085288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 xml:space="preserve">Milivoja </w:t>
            </w:r>
            <w:proofErr w:type="spellStart"/>
            <w:r w:rsidRPr="00990231">
              <w:rPr>
                <w:rFonts w:hAnsi="Times New Roman" w:ascii="Times New Roman"/>
                <w:szCs w:val="24"/>
              </w:rPr>
              <w:t>Matošeca</w:t>
            </w:r>
            <w:proofErr w:type="spellEnd"/>
            <w:r w:rsidRPr="00990231">
              <w:rPr>
                <w:rFonts w:hAnsi="Times New Roman" w:ascii="Times New Roman"/>
                <w:szCs w:val="24"/>
              </w:rPr>
              <w:t xml:space="preserve"> 3,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5.068,75</w:t>
            </w:r>
          </w:p>
        </w:tc>
      </w:tr>
      <w:tr w:rsidTr="00265546" w:rsidR="00990231" w:rsidRPr="00990231">
        <w:trPr>
          <w:trHeight w:val="1114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25.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MESSER CROATIA PLIN Poduzeće za proizvodnju i prodaju tehničkih plinova d.o.o.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32179081874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Industrijska 1, 10290 Zaprešić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77,69</w:t>
            </w:r>
          </w:p>
        </w:tc>
      </w:tr>
      <w:tr w:rsidTr="00265546" w:rsidR="00990231" w:rsidRPr="00990231">
        <w:trPr>
          <w:trHeight w:val="891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26.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METALAC KRAPINA d.o.o. za proizvodnju kuglastih slavina i strojnu obradu metala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42826255368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Zagrebačka cesta 20, 49000 Krapina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863.589,82</w:t>
            </w:r>
          </w:p>
        </w:tc>
      </w:tr>
      <w:tr w:rsidTr="00265546" w:rsidR="00990231" w:rsidRPr="00990231">
        <w:trPr>
          <w:trHeight w:val="891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27.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RH, MINISTARSTVO FINANCIJA, POREZNA UPRAVA, Područni ured Krapina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18683136487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Ivana Rendića 5, 49000 Krapina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59.287,22</w:t>
            </w:r>
          </w:p>
        </w:tc>
      </w:tr>
      <w:tr w:rsidTr="00265546" w:rsidR="00990231" w:rsidRPr="00990231">
        <w:trPr>
          <w:trHeight w:val="668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28.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MK-VIKOM d.o.o. za proizvodnju, trgovinu i usluge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81915460600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Zagorska 104,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2.175,00</w:t>
            </w:r>
          </w:p>
        </w:tc>
      </w:tr>
      <w:tr w:rsidTr="00265546" w:rsidR="00990231" w:rsidRPr="00990231">
        <w:trPr>
          <w:trHeight w:val="1057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29.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OMV-INDOIL d.o.o. za proizvodnju metalnog reprodukcijskog materijala i trgovinu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75247372149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 xml:space="preserve">Gospodarska 18, 10255 Donji </w:t>
            </w:r>
            <w:proofErr w:type="spellStart"/>
            <w:r w:rsidRPr="00990231">
              <w:rPr>
                <w:rFonts w:hAnsi="Times New Roman" w:ascii="Times New Roman"/>
                <w:szCs w:val="24"/>
              </w:rPr>
              <w:t>Stupnik</w:t>
            </w:r>
            <w:proofErr w:type="spellEnd"/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2.827,38</w:t>
            </w:r>
          </w:p>
        </w:tc>
      </w:tr>
      <w:tr w:rsidTr="00265546" w:rsidR="00990231" w:rsidRPr="00990231">
        <w:trPr>
          <w:trHeight w:val="1021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30.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OPĆINA BEDEKOVČINA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33523559931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 xml:space="preserve">Trg Ante Starčevića 4, 49221 </w:t>
            </w:r>
            <w:proofErr w:type="spellStart"/>
            <w:r w:rsidRPr="00990231">
              <w:rPr>
                <w:rFonts w:hAnsi="Times New Roman" w:ascii="Times New Roman"/>
                <w:szCs w:val="24"/>
              </w:rPr>
              <w:t>Bedekovčina</w:t>
            </w:r>
            <w:proofErr w:type="spellEnd"/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123.899,29</w:t>
            </w:r>
          </w:p>
        </w:tc>
      </w:tr>
      <w:tr w:rsidTr="00265546" w:rsidR="00990231" w:rsidRPr="00990231">
        <w:trPr>
          <w:trHeight w:val="805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31.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PRIVREDNA BANKA ZAGREB - DIONIČKO DRUŠTVO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2535697732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Radnička cesta 50,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124,54</w:t>
            </w:r>
          </w:p>
        </w:tc>
      </w:tr>
      <w:tr w:rsidTr="00265546" w:rsidR="00990231" w:rsidRPr="00990231">
        <w:trPr>
          <w:trHeight w:val="1714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32.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SERVA SERVIS I PRODAJA VATROGASNIH APARATA, OPREME ZA VATROGASTVO I ZAŠTITE NA RADU, IRENA CEROVEČKI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65455106426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Magistratska 42, 49000 Krapina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237,50</w:t>
            </w:r>
          </w:p>
        </w:tc>
      </w:tr>
      <w:tr w:rsidTr="00265546" w:rsidR="00990231" w:rsidRPr="00990231">
        <w:trPr>
          <w:trHeight w:val="1075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33.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SKORING društvo s ograničenom odgovornošću za trgovinu i usluge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9104883791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Vjenceslava Novaka 14, 51000 Rijeka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3.530,00</w:t>
            </w:r>
          </w:p>
        </w:tc>
      </w:tr>
      <w:tr w:rsidTr="00265546" w:rsidR="00990231" w:rsidRPr="00990231">
        <w:trPr>
          <w:trHeight w:val="891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lastRenderedPageBreak/>
              <w:t>34.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STROJOPROMET-ZAGREB servis, trgovina i dorada robe, d.o.o.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97994010225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 xml:space="preserve">Zagrebačka 6, 10292 </w:t>
            </w:r>
            <w:proofErr w:type="spellStart"/>
            <w:r w:rsidRPr="00990231">
              <w:rPr>
                <w:rFonts w:hAnsi="Times New Roman" w:ascii="Times New Roman"/>
                <w:szCs w:val="24"/>
              </w:rPr>
              <w:t>Šenkovec</w:t>
            </w:r>
            <w:proofErr w:type="spellEnd"/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119.920,42</w:t>
            </w:r>
          </w:p>
        </w:tc>
      </w:tr>
      <w:tr w:rsidTr="00265546" w:rsidR="00990231" w:rsidRPr="00990231">
        <w:trPr>
          <w:trHeight w:val="668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35.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TRIGLAV OSIGURANJE d. d.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29743547503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 xml:space="preserve">Antuna </w:t>
            </w:r>
            <w:proofErr w:type="spellStart"/>
            <w:r w:rsidRPr="00990231">
              <w:rPr>
                <w:rFonts w:hAnsi="Times New Roman" w:ascii="Times New Roman"/>
                <w:szCs w:val="24"/>
              </w:rPr>
              <w:t>Heinza</w:t>
            </w:r>
            <w:proofErr w:type="spellEnd"/>
            <w:r w:rsidRPr="00990231">
              <w:rPr>
                <w:rFonts w:hAnsi="Times New Roman" w:ascii="Times New Roman"/>
                <w:szCs w:val="24"/>
              </w:rPr>
              <w:t xml:space="preserve"> 4,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50.207,52</w:t>
            </w:r>
          </w:p>
        </w:tc>
      </w:tr>
      <w:tr w:rsidTr="00265546" w:rsidR="00990231" w:rsidRPr="00990231">
        <w:trPr>
          <w:trHeight w:val="1066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36.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TRSTENJAK-INVEST trgovačko društvo za trgovinu motornim vozilima, d.o.o.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26426084570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 xml:space="preserve">Stjepana Radića 103I, 42205 </w:t>
            </w:r>
            <w:proofErr w:type="spellStart"/>
            <w:r w:rsidRPr="00990231">
              <w:rPr>
                <w:rFonts w:hAnsi="Times New Roman" w:ascii="Times New Roman"/>
                <w:szCs w:val="24"/>
              </w:rPr>
              <w:t>Vidovec</w:t>
            </w:r>
            <w:proofErr w:type="spellEnd"/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1.312,50</w:t>
            </w:r>
          </w:p>
        </w:tc>
      </w:tr>
      <w:tr w:rsidTr="00265546" w:rsidR="00990231" w:rsidRPr="00990231">
        <w:trPr>
          <w:trHeight w:val="1337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37.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WOLF MASCHINENBAU  AG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990231">
              <w:rPr>
                <w:rFonts w:hAnsi="Times New Roman" w:ascii="Times New Roman"/>
                <w:szCs w:val="24"/>
              </w:rPr>
              <w:t>Wilhelm</w:t>
            </w:r>
            <w:proofErr w:type="spellEnd"/>
            <w:r w:rsidRPr="00990231">
              <w:rPr>
                <w:rFonts w:hAnsi="Times New Roman" w:ascii="Times New Roman"/>
                <w:szCs w:val="24"/>
              </w:rPr>
              <w:t>-</w:t>
            </w:r>
            <w:proofErr w:type="spellStart"/>
            <w:r w:rsidRPr="00990231">
              <w:rPr>
                <w:rFonts w:hAnsi="Times New Roman" w:ascii="Times New Roman"/>
                <w:szCs w:val="24"/>
              </w:rPr>
              <w:t>Maybach</w:t>
            </w:r>
            <w:proofErr w:type="spellEnd"/>
            <w:r w:rsidRPr="00990231">
              <w:rPr>
                <w:rFonts w:hAnsi="Times New Roman" w:ascii="Times New Roman"/>
                <w:szCs w:val="24"/>
              </w:rPr>
              <w:t>-</w:t>
            </w:r>
            <w:proofErr w:type="spellStart"/>
            <w:r w:rsidRPr="00990231">
              <w:rPr>
                <w:rFonts w:hAnsi="Times New Roman" w:ascii="Times New Roman"/>
                <w:szCs w:val="24"/>
              </w:rPr>
              <w:t>Straße</w:t>
            </w:r>
            <w:proofErr w:type="spellEnd"/>
            <w:r w:rsidRPr="00990231">
              <w:rPr>
                <w:rFonts w:hAnsi="Times New Roman" w:ascii="Times New Roman"/>
                <w:szCs w:val="24"/>
              </w:rPr>
              <w:t xml:space="preserve"> 2, 74336 </w:t>
            </w:r>
            <w:proofErr w:type="spellStart"/>
            <w:r w:rsidRPr="00990231">
              <w:rPr>
                <w:rFonts w:hAnsi="Times New Roman" w:ascii="Times New Roman"/>
                <w:szCs w:val="24"/>
              </w:rPr>
              <w:t>Brackenheim</w:t>
            </w:r>
            <w:proofErr w:type="spellEnd"/>
            <w:r w:rsidRPr="00990231">
              <w:rPr>
                <w:rFonts w:hAnsi="Times New Roman" w:ascii="Times New Roman"/>
                <w:szCs w:val="24"/>
              </w:rPr>
              <w:t>, Njemačka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3.023,00</w:t>
            </w:r>
          </w:p>
        </w:tc>
      </w:tr>
      <w:tr w:rsidTr="00265546" w:rsidR="00990231" w:rsidRPr="00990231">
        <w:trPr>
          <w:trHeight w:val="1337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38.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ZAGORSKI VODOVOD društvo s ograničenom odgovornošću za javnu vodoopskrbu i odvodnju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61979475705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Ksavera Šandora Gjalskog 1, 49210 Zabok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1.217,44</w:t>
            </w:r>
          </w:p>
        </w:tc>
      </w:tr>
      <w:tr w:rsidTr="00265546" w:rsidR="00990231" w:rsidRPr="00990231">
        <w:trPr>
          <w:trHeight w:val="1559"/>
        </w:trPr>
        <w:tc>
          <w:tcPr>
            <w:tcW w:type="dxa" w:w="648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39.</w:t>
            </w:r>
          </w:p>
        </w:tc>
        <w:tc>
          <w:tcPr>
            <w:tcW w:type="dxa" w:w="2721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ZAVOD ZA ZAVARIVANJE I TOPLINSKU TEHNOLOGIJU društvo s ograničenom odgovornošću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3045687053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Ulica grada Vukovara 68,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3.750,00</w:t>
            </w:r>
          </w:p>
        </w:tc>
      </w:tr>
      <w:tr w:rsidTr="00265546" w:rsidR="00990231" w:rsidRPr="00990231">
        <w:trPr>
          <w:trHeight w:val="401"/>
        </w:trPr>
        <w:tc>
          <w:tcPr>
            <w:tcW w:type="dxa" w:w="648"/>
            <w:shd w:fill="auto" w:color="auto" w:val="clear"/>
            <w:noWrap/>
            <w:vAlign w:val="center"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2721"/>
            <w:shd w:fill="auto" w:color="auto" w:val="clear"/>
            <w:vAlign w:val="center"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1984"/>
            <w:shd w:fill="auto" w:color="auto" w:val="clear"/>
            <w:noWrap/>
            <w:vAlign w:val="center"/>
          </w:tcPr>
          <w:p w:rsidRDefault="00990231" w:rsidP="00265546" w:rsidR="00990231" w:rsidRPr="00990231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2410"/>
            <w:shd w:fill="auto" w:color="auto" w:val="clear"/>
            <w:vAlign w:val="center"/>
          </w:tcPr>
          <w:p w:rsidRDefault="00990231" w:rsidP="00265546" w:rsidR="00990231" w:rsidRPr="00990231">
            <w:pPr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UKUPNO: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990231" w:rsidP="00265546" w:rsidR="00990231" w:rsidRPr="00990231">
            <w:pPr>
              <w:jc w:val="right"/>
              <w:rPr>
                <w:rFonts w:hAnsi="Times New Roman" w:ascii="Times New Roman"/>
                <w:szCs w:val="24"/>
              </w:rPr>
            </w:pPr>
            <w:r w:rsidRPr="00990231">
              <w:rPr>
                <w:rFonts w:hAnsi="Times New Roman" w:ascii="Times New Roman"/>
                <w:szCs w:val="24"/>
              </w:rPr>
              <w:t>1.741.201,57</w:t>
            </w:r>
          </w:p>
        </w:tc>
      </w:tr>
    </w:tbl>
    <w:p w:rsidRDefault="00760244" w:rsidP="00260753" w:rsidR="00760244" w:rsidRPr="0020111F">
      <w:pPr>
        <w:ind w:firstLine="708"/>
        <w:jc w:val="both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Obrazloženje</w:t>
      </w: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</w:p>
    <w:p w:rsidRDefault="00B338E1" w:rsidP="00B338E1" w:rsidR="00DF5D13">
      <w:pPr>
        <w:ind w:firstLine="720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U </w:t>
      </w:r>
      <w:proofErr w:type="spellStart"/>
      <w:r w:rsidRPr="0020111F">
        <w:rPr>
          <w:rFonts w:hAnsi="Times New Roman" w:ascii="Times New Roman"/>
          <w:szCs w:val="24"/>
        </w:rPr>
        <w:t>predstečajnom</w:t>
      </w:r>
      <w:proofErr w:type="spellEnd"/>
      <w:r w:rsidRPr="0020111F">
        <w:rPr>
          <w:rFonts w:hAnsi="Times New Roman" w:ascii="Times New Roman"/>
          <w:szCs w:val="24"/>
        </w:rPr>
        <w:t xml:space="preserve"> postupku nad gore naznač</w:t>
      </w:r>
      <w:r>
        <w:rPr>
          <w:rFonts w:hAnsi="Times New Roman" w:ascii="Times New Roman"/>
          <w:szCs w:val="24"/>
        </w:rPr>
        <w:t>enim dužnikom održano je dana 26</w:t>
      </w:r>
      <w:r w:rsidRPr="0020111F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ožujka 2019</w:t>
      </w:r>
      <w:r w:rsidRPr="0020111F">
        <w:rPr>
          <w:rFonts w:hAnsi="Times New Roman" w:ascii="Times New Roman"/>
          <w:szCs w:val="24"/>
        </w:rPr>
        <w:t xml:space="preserve">. g. ročište radi ispitivanja tražbina sukladno čl. 46. Stečajnog zakona (Narodne novine br. 71/15,104/17, dalje SZ). </w:t>
      </w:r>
    </w:p>
    <w:p w:rsidRDefault="00B338E1" w:rsidP="00B338E1" w:rsidR="00B338E1">
      <w:pPr>
        <w:ind w:firstLine="720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Na ročištu su ispitane tražbine koje je dužnik naveo u prijedlogu za otvaranje </w:t>
      </w:r>
      <w:proofErr w:type="spellStart"/>
      <w:r w:rsidRPr="0020111F">
        <w:rPr>
          <w:rFonts w:hAnsi="Times New Roman" w:ascii="Times New Roman"/>
          <w:szCs w:val="24"/>
        </w:rPr>
        <w:t>predstečajnog</w:t>
      </w:r>
      <w:proofErr w:type="spellEnd"/>
      <w:r w:rsidRPr="0020111F">
        <w:rPr>
          <w:rFonts w:hAnsi="Times New Roman" w:ascii="Times New Roman"/>
          <w:szCs w:val="24"/>
        </w:rPr>
        <w:t xml:space="preserve"> postupka</w:t>
      </w:r>
      <w:r>
        <w:rPr>
          <w:rFonts w:hAnsi="Times New Roman" w:ascii="Times New Roman"/>
          <w:szCs w:val="24"/>
        </w:rPr>
        <w:t xml:space="preserve"> </w:t>
      </w:r>
      <w:r w:rsidRPr="0020111F">
        <w:rPr>
          <w:rFonts w:hAnsi="Times New Roman" w:ascii="Times New Roman"/>
          <w:szCs w:val="24"/>
        </w:rPr>
        <w:t xml:space="preserve">temeljem članka 39. SZ-a, odnosno koje su vjerovnici prijavili nadležnoj jedinici Financijske agencije sukladno čl. 36.  SZ-a, u roku od 21 dana računajući od dana dostave  </w:t>
      </w:r>
      <w:r w:rsidR="000E6BCF">
        <w:rPr>
          <w:rFonts w:hAnsi="Times New Roman" w:ascii="Times New Roman"/>
          <w:szCs w:val="24"/>
        </w:rPr>
        <w:t>r</w:t>
      </w:r>
      <w:r w:rsidRPr="0020111F">
        <w:rPr>
          <w:rFonts w:hAnsi="Times New Roman" w:ascii="Times New Roman"/>
          <w:szCs w:val="24"/>
        </w:rPr>
        <w:t xml:space="preserve">ješenja o otvaranju </w:t>
      </w:r>
      <w:proofErr w:type="spellStart"/>
      <w:r w:rsidRPr="0020111F">
        <w:rPr>
          <w:rFonts w:hAnsi="Times New Roman" w:ascii="Times New Roman"/>
          <w:szCs w:val="24"/>
        </w:rPr>
        <w:t>predstečajnog</w:t>
      </w:r>
      <w:proofErr w:type="spellEnd"/>
      <w:r w:rsidRPr="0020111F">
        <w:rPr>
          <w:rFonts w:hAnsi="Times New Roman" w:ascii="Times New Roman"/>
          <w:szCs w:val="24"/>
        </w:rPr>
        <w:t xml:space="preserve"> postupka na mrežnim stranicama e-Oglasna ploča Trgovačkog suda  u Zagrebu.</w:t>
      </w:r>
    </w:p>
    <w:p w:rsidRDefault="00B338E1" w:rsidP="00B338E1" w:rsidR="00B338E1" w:rsidRPr="0020111F">
      <w:pPr>
        <w:ind w:firstLine="720"/>
        <w:jc w:val="both"/>
        <w:rPr>
          <w:rFonts w:hAnsi="Times New Roman" w:ascii="Times New Roman"/>
          <w:szCs w:val="24"/>
        </w:rPr>
      </w:pPr>
    </w:p>
    <w:p w:rsidRDefault="00B338E1" w:rsidP="00B338E1" w:rsidR="00B338E1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  <w:t>Prema odredbi čl.</w:t>
      </w:r>
      <w:r>
        <w:rPr>
          <w:rFonts w:hAnsi="Times New Roman" w:ascii="Times New Roman"/>
          <w:szCs w:val="24"/>
        </w:rPr>
        <w:t xml:space="preserve"> 34. stavak 1. SZ-a, r</w:t>
      </w:r>
      <w:r w:rsidRPr="0020111F">
        <w:rPr>
          <w:rFonts w:hAnsi="Times New Roman" w:ascii="Times New Roman"/>
          <w:szCs w:val="24"/>
        </w:rPr>
        <w:t xml:space="preserve">ješenje o otvaranju </w:t>
      </w:r>
      <w:proofErr w:type="spellStart"/>
      <w:r w:rsidRPr="0020111F">
        <w:rPr>
          <w:rFonts w:hAnsi="Times New Roman" w:ascii="Times New Roman"/>
          <w:szCs w:val="24"/>
        </w:rPr>
        <w:t>predstečajnog</w:t>
      </w:r>
      <w:proofErr w:type="spellEnd"/>
      <w:r w:rsidRPr="0020111F">
        <w:rPr>
          <w:rFonts w:hAnsi="Times New Roman" w:ascii="Times New Roman"/>
          <w:szCs w:val="24"/>
        </w:rPr>
        <w:t xml:space="preserve"> postupka osobito sadržava poziv vjerovnicima da nadležnoj jedinici Financijske agencije u roku od 21 dana od dana dostave tog rješenja prijave svoje tražbine, te da u roku od 15 dana od dana dostave o očitovanju o prijavljenim tražbinama dužnika i povjerenika ako je imenovan, ospore prijavljene tražbine koje smatraju nepostojećim, uz obveznu naznaku iznosa za koji se tražbina osporava i razloge osporavanja.</w:t>
      </w:r>
    </w:p>
    <w:p w:rsidRDefault="00F50371" w:rsidP="00B338E1" w:rsidR="00F50371" w:rsidRPr="0020111F">
      <w:pPr>
        <w:jc w:val="both"/>
        <w:rPr>
          <w:rFonts w:hAnsi="Times New Roman" w:ascii="Times New Roman"/>
          <w:szCs w:val="24"/>
        </w:rPr>
      </w:pPr>
    </w:p>
    <w:p w:rsidRDefault="00B338E1" w:rsidP="00B338E1" w:rsidR="00B338E1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  <w:t>U konkretnom slučaju, u odnosu na tražbine koje su prijavili vjerovnici temeljem članka 36. SZ-a,  i dužnik</w:t>
      </w:r>
      <w:r>
        <w:rPr>
          <w:rFonts w:hAnsi="Times New Roman" w:ascii="Times New Roman"/>
          <w:szCs w:val="24"/>
        </w:rPr>
        <w:t xml:space="preserve"> (list </w:t>
      </w:r>
      <w:r w:rsidR="00C33D0A">
        <w:rPr>
          <w:rFonts w:hAnsi="Times New Roman" w:ascii="Times New Roman"/>
          <w:szCs w:val="24"/>
        </w:rPr>
        <w:t>511-516</w:t>
      </w:r>
      <w:r>
        <w:rPr>
          <w:rFonts w:hAnsi="Times New Roman" w:ascii="Times New Roman"/>
          <w:szCs w:val="24"/>
        </w:rPr>
        <w:t xml:space="preserve"> spisa)</w:t>
      </w:r>
      <w:r w:rsidRPr="0020111F">
        <w:rPr>
          <w:rFonts w:hAnsi="Times New Roman" w:ascii="Times New Roman"/>
          <w:szCs w:val="24"/>
        </w:rPr>
        <w:t xml:space="preserve">  i povjerenik</w:t>
      </w:r>
      <w:r>
        <w:rPr>
          <w:rFonts w:hAnsi="Times New Roman" w:ascii="Times New Roman"/>
          <w:szCs w:val="24"/>
        </w:rPr>
        <w:t xml:space="preserve">  (list</w:t>
      </w:r>
      <w:r w:rsidR="00C33D0A">
        <w:rPr>
          <w:rFonts w:hAnsi="Times New Roman" w:ascii="Times New Roman"/>
          <w:szCs w:val="24"/>
        </w:rPr>
        <w:t xml:space="preserve"> </w:t>
      </w:r>
      <w:r w:rsidR="00632082">
        <w:rPr>
          <w:rFonts w:hAnsi="Times New Roman" w:ascii="Times New Roman"/>
          <w:szCs w:val="24"/>
        </w:rPr>
        <w:t>520-533</w:t>
      </w:r>
      <w:r>
        <w:rPr>
          <w:rFonts w:hAnsi="Times New Roman" w:ascii="Times New Roman"/>
          <w:szCs w:val="24"/>
        </w:rPr>
        <w:t xml:space="preserve"> spisa) su dostavili </w:t>
      </w:r>
      <w:r w:rsidRPr="0020111F">
        <w:rPr>
          <w:rFonts w:hAnsi="Times New Roman" w:ascii="Times New Roman"/>
          <w:szCs w:val="24"/>
        </w:rPr>
        <w:t xml:space="preserve"> očitovanje u zakonom propisanom roku.</w:t>
      </w:r>
    </w:p>
    <w:p w:rsidRDefault="00B338E1" w:rsidP="00B338E1" w:rsidR="00B338E1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lastRenderedPageBreak/>
        <w:tab/>
        <w:t xml:space="preserve">Prema odredbi članka 47. SZ-a tražbine prijavljene u propisanom roku, kao i one tražbine za koje vjerovnik nije podnio prijavu tražbine, a tražbina je navedena u prijedlogu za otvaranje </w:t>
      </w:r>
      <w:proofErr w:type="spellStart"/>
      <w:r w:rsidRPr="0020111F">
        <w:rPr>
          <w:rFonts w:hAnsi="Times New Roman" w:ascii="Times New Roman"/>
          <w:szCs w:val="24"/>
        </w:rPr>
        <w:t>predstečajnog</w:t>
      </w:r>
      <w:proofErr w:type="spellEnd"/>
      <w:r w:rsidRPr="0020111F">
        <w:rPr>
          <w:rFonts w:hAnsi="Times New Roman" w:ascii="Times New Roman"/>
          <w:szCs w:val="24"/>
        </w:rPr>
        <w:t xml:space="preserve"> postupka, smatraju se utvrđenim tražbinama ako ih nije osporio dužnik,povjerenik ako je imenovan ili netko od vjerovnika.</w:t>
      </w:r>
    </w:p>
    <w:p w:rsidRDefault="000E1C66" w:rsidP="00B338E1" w:rsidR="000E1C66">
      <w:pPr>
        <w:jc w:val="both"/>
        <w:rPr>
          <w:rFonts w:hAnsi="Times New Roman" w:ascii="Times New Roman"/>
          <w:szCs w:val="24"/>
        </w:rPr>
      </w:pPr>
    </w:p>
    <w:p w:rsidRDefault="00B338E1" w:rsidP="00B338E1" w:rsidR="00B338E1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Dužnik </w:t>
      </w:r>
      <w:r>
        <w:rPr>
          <w:rFonts w:hAnsi="Times New Roman" w:ascii="Times New Roman"/>
          <w:szCs w:val="24"/>
        </w:rPr>
        <w:t xml:space="preserve"> i povjerenik su </w:t>
      </w:r>
      <w:r w:rsidRPr="0020111F">
        <w:rPr>
          <w:rFonts w:hAnsi="Times New Roman" w:ascii="Times New Roman"/>
          <w:szCs w:val="24"/>
        </w:rPr>
        <w:t xml:space="preserve"> u zakonskom roku nadležnoj jedinici</w:t>
      </w:r>
      <w:r>
        <w:rPr>
          <w:rFonts w:hAnsi="Times New Roman" w:ascii="Times New Roman"/>
          <w:szCs w:val="24"/>
        </w:rPr>
        <w:t xml:space="preserve"> Financijske agencije dostavili</w:t>
      </w:r>
      <w:r w:rsidRPr="0020111F">
        <w:rPr>
          <w:rFonts w:hAnsi="Times New Roman" w:ascii="Times New Roman"/>
          <w:szCs w:val="24"/>
        </w:rPr>
        <w:t xml:space="preserve"> očitovanje u odnosu na prijavljene tražbine, </w:t>
      </w:r>
      <w:r>
        <w:rPr>
          <w:rFonts w:hAnsi="Times New Roman" w:ascii="Times New Roman"/>
          <w:szCs w:val="24"/>
        </w:rPr>
        <w:t>te su i du</w:t>
      </w:r>
      <w:r w:rsidR="000E1C66">
        <w:rPr>
          <w:rFonts w:hAnsi="Times New Roman" w:ascii="Times New Roman"/>
          <w:szCs w:val="24"/>
        </w:rPr>
        <w:t>žnik i povjerenik u odnosu na 37</w:t>
      </w:r>
      <w:r>
        <w:rPr>
          <w:rFonts w:hAnsi="Times New Roman" w:ascii="Times New Roman"/>
          <w:szCs w:val="24"/>
        </w:rPr>
        <w:t xml:space="preserve"> prijava tražbina se očitovali da iste u cijelosti priznaju, odnosno ospora</w:t>
      </w:r>
      <w:r w:rsidR="000E1C66">
        <w:rPr>
          <w:rFonts w:hAnsi="Times New Roman" w:ascii="Times New Roman"/>
          <w:szCs w:val="24"/>
        </w:rPr>
        <w:t xml:space="preserve">vanje tražbina je 0,00 kn, a ukupan iznos utvrđenih tražbina iznosi </w:t>
      </w:r>
      <w:r w:rsidR="000E1C66" w:rsidRPr="00990231">
        <w:rPr>
          <w:rFonts w:hAnsi="Times New Roman" w:ascii="Times New Roman"/>
          <w:szCs w:val="24"/>
        </w:rPr>
        <w:t>1.741.201,57</w:t>
      </w:r>
      <w:r w:rsidR="000E1C66">
        <w:rPr>
          <w:rFonts w:hAnsi="Times New Roman" w:ascii="Times New Roman"/>
          <w:szCs w:val="24"/>
        </w:rPr>
        <w:t xml:space="preserve"> kn.</w:t>
      </w:r>
    </w:p>
    <w:p w:rsidRDefault="00FF7691" w:rsidP="00B338E1" w:rsidR="00FF7691">
      <w:pPr>
        <w:ind w:firstLine="708"/>
        <w:jc w:val="both"/>
        <w:rPr>
          <w:rFonts w:hAnsi="Times New Roman" w:ascii="Times New Roman"/>
          <w:szCs w:val="24"/>
        </w:rPr>
      </w:pPr>
    </w:p>
    <w:p w:rsidRDefault="00B338E1" w:rsidP="00B338E1" w:rsidR="00B338E1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20111F">
        <w:rPr>
          <w:rFonts w:hAnsi="Times New Roman" w:ascii="Times New Roman"/>
          <w:szCs w:val="24"/>
        </w:rPr>
        <w:tab/>
        <w:t xml:space="preserve">Slijedom prethodno navedenog, </w:t>
      </w:r>
      <w:r w:rsidRPr="0020111F">
        <w:rPr>
          <w:rFonts w:hAnsi="Times New Roman" w:ascii="Times New Roman"/>
          <w:color w:themeColor="text1" w:val="000000"/>
          <w:szCs w:val="24"/>
        </w:rPr>
        <w:t>a nakon što su na ispitnom ročištu ispitane gore navedene tražbine,</w:t>
      </w:r>
      <w:r w:rsidR="00ED4B1E">
        <w:rPr>
          <w:rFonts w:hAnsi="Times New Roman" w:ascii="Times New Roman"/>
          <w:color w:themeColor="text1" w:val="000000"/>
          <w:szCs w:val="24"/>
        </w:rPr>
        <w:t xml:space="preserve"> sud je na temelju čl. 49. SZ-a</w:t>
      </w:r>
      <w:r w:rsidRPr="0020111F">
        <w:rPr>
          <w:rFonts w:hAnsi="Times New Roman" w:ascii="Times New Roman"/>
          <w:szCs w:val="24"/>
        </w:rPr>
        <w:t xml:space="preserve"> </w:t>
      </w:r>
      <w:r w:rsidRPr="0020111F">
        <w:rPr>
          <w:rFonts w:hAnsi="Times New Roman" w:ascii="Times New Roman"/>
          <w:color w:themeColor="text1" w:val="000000"/>
          <w:szCs w:val="24"/>
        </w:rPr>
        <w:t>sastavio tablicu ispitanih tražbina, te zatim na temelju tablice ispitanih tražbina, sud je donio rješenje o utvrđenim i osporenim tražbinama sukladno čl. 50</w:t>
      </w:r>
      <w:r>
        <w:rPr>
          <w:rFonts w:hAnsi="Times New Roman" w:ascii="Times New Roman"/>
          <w:color w:themeColor="text1" w:val="000000"/>
          <w:szCs w:val="24"/>
        </w:rPr>
        <w:t>.</w:t>
      </w:r>
      <w:r w:rsidRPr="0020111F">
        <w:rPr>
          <w:rFonts w:hAnsi="Times New Roman" w:ascii="Times New Roman"/>
          <w:color w:themeColor="text1" w:val="000000"/>
          <w:szCs w:val="24"/>
        </w:rPr>
        <w:t xml:space="preserve"> SZ-a. </w:t>
      </w:r>
    </w:p>
    <w:p w:rsidRDefault="00E31FE2" w:rsidP="00B338E1" w:rsidR="00E31FE2" w:rsidRPr="0020111F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903BA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U </w:t>
      </w:r>
      <w:r w:rsidR="00260753" w:rsidRPr="0020111F">
        <w:rPr>
          <w:rFonts w:hAnsi="Times New Roman" w:ascii="Times New Roman"/>
          <w:szCs w:val="24"/>
        </w:rPr>
        <w:t>Zagreb</w:t>
      </w:r>
      <w:r w:rsidRPr="0020111F">
        <w:rPr>
          <w:rFonts w:hAnsi="Times New Roman" w:ascii="Times New Roman"/>
          <w:szCs w:val="24"/>
        </w:rPr>
        <w:t>u</w:t>
      </w:r>
      <w:r w:rsidR="008B6B7C">
        <w:rPr>
          <w:rFonts w:hAnsi="Times New Roman" w:ascii="Times New Roman"/>
          <w:szCs w:val="24"/>
        </w:rPr>
        <w:t>, 26</w:t>
      </w:r>
      <w:r w:rsidR="00260753" w:rsidRPr="0020111F">
        <w:rPr>
          <w:rFonts w:hAnsi="Times New Roman" w:ascii="Times New Roman"/>
          <w:szCs w:val="24"/>
        </w:rPr>
        <w:t xml:space="preserve">. </w:t>
      </w:r>
      <w:r w:rsidR="00A42AED">
        <w:rPr>
          <w:rFonts w:hAnsi="Times New Roman" w:ascii="Times New Roman"/>
          <w:szCs w:val="24"/>
        </w:rPr>
        <w:t>ožujka</w:t>
      </w:r>
      <w:r w:rsidR="00DA7FA9">
        <w:rPr>
          <w:rFonts w:hAnsi="Times New Roman" w:ascii="Times New Roman"/>
          <w:szCs w:val="24"/>
        </w:rPr>
        <w:t xml:space="preserve"> 2019</w:t>
      </w:r>
      <w:r w:rsidR="00260753" w:rsidRPr="0020111F">
        <w:rPr>
          <w:rFonts w:hAnsi="Times New Roman" w:ascii="Times New Roman"/>
          <w:szCs w:val="24"/>
        </w:rPr>
        <w:t>.</w:t>
      </w:r>
    </w:p>
    <w:p w:rsidRDefault="00260753" w:rsidP="00260753" w:rsidR="00260753" w:rsidRPr="0020111F">
      <w:pPr>
        <w:ind w:firstLine="720" w:left="504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                     SUDAC:  </w:t>
      </w:r>
    </w:p>
    <w:p w:rsidRDefault="00260753" w:rsidP="00260753" w:rsidR="00260753" w:rsidRPr="0020111F">
      <w:pPr>
        <w:ind w:left="5040"/>
        <w:jc w:val="right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</w:t>
      </w:r>
      <w:r w:rsidR="00DB68F7" w:rsidRPr="0020111F">
        <w:rPr>
          <w:rFonts w:hAnsi="Times New Roman" w:ascii="Times New Roman"/>
          <w:szCs w:val="24"/>
        </w:rPr>
        <w:t>LUCIJA BUTIGAN</w:t>
      </w:r>
      <w:r w:rsidR="00BD5C5A">
        <w:rPr>
          <w:rFonts w:hAnsi="Times New Roman" w:ascii="Times New Roman"/>
          <w:szCs w:val="24"/>
        </w:rPr>
        <w:t>,v.r.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</w:p>
    <w:p w:rsidRDefault="006E461A" w:rsidP="00260753" w:rsidR="006E461A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UPUTA  O PRAVNOM LIJEKU: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</w:t>
      </w:r>
      <w:r w:rsidR="00FD0A27">
        <w:rPr>
          <w:rFonts w:hAnsi="Times New Roman" w:ascii="Times New Roman"/>
          <w:szCs w:val="24"/>
        </w:rPr>
        <w:t xml:space="preserve"> od dana dostave</w:t>
      </w:r>
      <w:r w:rsidR="00A1589F">
        <w:rPr>
          <w:rFonts w:hAnsi="Times New Roman" w:ascii="Times New Roman"/>
          <w:szCs w:val="24"/>
        </w:rPr>
        <w:t xml:space="preserve"> rješenja</w:t>
      </w:r>
      <w:r w:rsidRPr="0020111F">
        <w:rPr>
          <w:rFonts w:hAnsi="Times New Roman" w:ascii="Times New Roman"/>
          <w:szCs w:val="24"/>
        </w:rPr>
        <w:t xml:space="preserve">. Žalba se </w:t>
      </w:r>
      <w:r w:rsidR="00FD0A27">
        <w:rPr>
          <w:rFonts w:hAnsi="Times New Roman" w:ascii="Times New Roman"/>
          <w:szCs w:val="24"/>
        </w:rPr>
        <w:t xml:space="preserve">podnosi putem ovog suda </w:t>
      </w:r>
      <w:r w:rsidR="00A1589F">
        <w:rPr>
          <w:rFonts w:hAnsi="Times New Roman" w:ascii="Times New Roman"/>
          <w:szCs w:val="24"/>
        </w:rPr>
        <w:t>u 2 primjerka za VTS RH.</w:t>
      </w:r>
    </w:p>
    <w:p w:rsidRDefault="00260753" w:rsidP="00DB68F7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</w:p>
    <w:p w:rsidRDefault="00BD5C5A" w:rsidP="00F32A7B" w:rsidR="00BD5C5A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BD5C5A" w:rsidP="00F32A7B" w:rsidR="00BD5C5A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D531AC" w:rsidP="00D531AC" w:rsidR="00D531AC" w:rsidRPr="0020111F">
      <w:pPr>
        <w:pStyle w:val="Odlomakpopisa"/>
      </w:pPr>
      <w:bookmarkStart w:name="_GoBack" w:id="0"/>
      <w:bookmarkEnd w:id="0"/>
    </w:p>
    <w:sectPr w:rsidSect="003B6F88" w:rsidR="00D531AC" w:rsidRPr="0020111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460" w:rsidP="003B6F88" w:rsidR="00D71460">
      <w:r>
        <w:separator/>
      </w:r>
    </w:p>
  </w:endnote>
  <w:endnote w:id="0" w:type="continuationSeparator">
    <w:p w:rsidRDefault="00D71460" w:rsidP="003B6F88" w:rsidR="00D71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460" w:rsidP="003B6F88" w:rsidR="00D71460">
      <w:r>
        <w:separator/>
      </w:r>
    </w:p>
  </w:footnote>
  <w:footnote w:id="0" w:type="continuationSeparator">
    <w:p w:rsidRDefault="00D71460" w:rsidP="003B6F88" w:rsidR="00D71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460" w:rsidP="003B6F88" w:rsidR="00D71460">
    <w:pPr>
      <w:pStyle w:val="Zaglavlje"/>
      <w:tabs>
        <w:tab w:pos="7327" w:val="left"/>
      </w:tabs>
    </w:pPr>
    <w:r>
      <w:tab/>
    </w:r>
    <w:sdt>
      <w:sdtPr>
        <w:id w:val="-29692010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D5C5A">
          <w:rPr>
            <w:noProof/>
          </w:rPr>
          <w:t>5</w:t>
        </w:r>
        <w:r>
          <w:fldChar w:fldCharType="end"/>
        </w:r>
      </w:sdtContent>
    </w:sdt>
    <w:r>
      <w:tab/>
      <w:t>20. St-</w:t>
    </w:r>
    <w:r w:rsidR="008B6B7C">
      <w:t>2627</w:t>
    </w:r>
    <w:r>
      <w:t>/18</w:t>
    </w:r>
  </w:p>
  <w:p w:rsidRDefault="00D71460" w:rsidR="00D714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1AA4EF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18C08F9"/>
    <w:multiLevelType w:val="hybridMultilevel"/>
    <w:tmpl w:val="F7C4B67E"/>
    <w:lvl w:tplc="0642760A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0BAF78DF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24173C5"/>
    <w:multiLevelType w:val="hybridMultilevel"/>
    <w:tmpl w:val="0CDEEB2C"/>
    <w:lvl w:tplc="6FB8671C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BCF1424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22ED1120"/>
    <w:multiLevelType w:val="hybridMultilevel"/>
    <w:tmpl w:val="CC30DB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6E7307"/>
    <w:multiLevelType w:val="hybridMultilevel"/>
    <w:tmpl w:val="0CDEEB2C"/>
    <w:lvl w:tplc="6FB8671C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37630826"/>
    <w:multiLevelType w:val="hybridMultilevel"/>
    <w:tmpl w:val="810C39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230475"/>
    <w:multiLevelType w:val="hybridMultilevel"/>
    <w:tmpl w:val="155CA8E0"/>
    <w:lvl w:tplc="331AE74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152A28"/>
    <w:multiLevelType w:val="hybridMultilevel"/>
    <w:tmpl w:val="F7C4B67E"/>
    <w:lvl w:tplc="0642760A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0">
    <w:nsid w:val="6157133A"/>
    <w:multiLevelType w:val="hybridMultilevel"/>
    <w:tmpl w:val="97AAE412"/>
    <w:lvl w:tplc="7A383EA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9A77551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2">
    <w:nsid w:val="79D52F65"/>
    <w:multiLevelType w:val="hybridMultilevel"/>
    <w:tmpl w:val="E3A02BE8"/>
    <w:lvl w:tplc="0E345CF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8"/>
  </w:num>
  <w:num w:numId="5">
    <w:abstractNumId w:val="7"/>
  </w:num>
  <w:num w:numId="6">
    <w:abstractNumId w:val="0"/>
  </w:num>
  <w:num w:numId="7">
    <w:abstractNumId w:val="9"/>
  </w:num>
  <w:num w:numId="8">
    <w:abstractNumId w:val="1"/>
  </w:num>
  <w:num w:numId="9">
    <w:abstractNumId w:val="4"/>
  </w:num>
  <w:num w:numId="10">
    <w:abstractNumId w:val="6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753"/>
    <w:rsid w:val="000129BC"/>
    <w:rsid w:val="000247F8"/>
    <w:rsid w:val="000365FD"/>
    <w:rsid w:val="000C5E0B"/>
    <w:rsid w:val="000D31DE"/>
    <w:rsid w:val="000D6E8A"/>
    <w:rsid w:val="000E1C66"/>
    <w:rsid w:val="000E34AD"/>
    <w:rsid w:val="000E526A"/>
    <w:rsid w:val="000E6BCF"/>
    <w:rsid w:val="0011199F"/>
    <w:rsid w:val="00114278"/>
    <w:rsid w:val="00197BD8"/>
    <w:rsid w:val="001D6FCD"/>
    <w:rsid w:val="001D706E"/>
    <w:rsid w:val="001E4E97"/>
    <w:rsid w:val="001E7092"/>
    <w:rsid w:val="001F263F"/>
    <w:rsid w:val="0020111F"/>
    <w:rsid w:val="002025D0"/>
    <w:rsid w:val="00217792"/>
    <w:rsid w:val="00221D76"/>
    <w:rsid w:val="00233E34"/>
    <w:rsid w:val="002438DC"/>
    <w:rsid w:val="00246F3E"/>
    <w:rsid w:val="00255CAD"/>
    <w:rsid w:val="00257E1F"/>
    <w:rsid w:val="00260753"/>
    <w:rsid w:val="00261849"/>
    <w:rsid w:val="002A38F4"/>
    <w:rsid w:val="002D2195"/>
    <w:rsid w:val="002F29B2"/>
    <w:rsid w:val="00313E7C"/>
    <w:rsid w:val="003218F1"/>
    <w:rsid w:val="00363F10"/>
    <w:rsid w:val="003740D1"/>
    <w:rsid w:val="00377B88"/>
    <w:rsid w:val="003930CD"/>
    <w:rsid w:val="003B0381"/>
    <w:rsid w:val="003B2EBB"/>
    <w:rsid w:val="003B6F88"/>
    <w:rsid w:val="003D0BFA"/>
    <w:rsid w:val="003D18CD"/>
    <w:rsid w:val="003F0DF0"/>
    <w:rsid w:val="003F0F5D"/>
    <w:rsid w:val="00405D21"/>
    <w:rsid w:val="0041167A"/>
    <w:rsid w:val="00413094"/>
    <w:rsid w:val="00415767"/>
    <w:rsid w:val="00436056"/>
    <w:rsid w:val="00440787"/>
    <w:rsid w:val="00457833"/>
    <w:rsid w:val="0048051D"/>
    <w:rsid w:val="00485867"/>
    <w:rsid w:val="004C05C0"/>
    <w:rsid w:val="004E0A12"/>
    <w:rsid w:val="004F31C8"/>
    <w:rsid w:val="004F43E2"/>
    <w:rsid w:val="00504FDB"/>
    <w:rsid w:val="00540370"/>
    <w:rsid w:val="005512E2"/>
    <w:rsid w:val="00551E09"/>
    <w:rsid w:val="005859E3"/>
    <w:rsid w:val="005C39E8"/>
    <w:rsid w:val="005D0301"/>
    <w:rsid w:val="005D51F4"/>
    <w:rsid w:val="005D7C78"/>
    <w:rsid w:val="00602478"/>
    <w:rsid w:val="00605BF4"/>
    <w:rsid w:val="00610ABD"/>
    <w:rsid w:val="00632082"/>
    <w:rsid w:val="0064480B"/>
    <w:rsid w:val="00675DDB"/>
    <w:rsid w:val="00676BA6"/>
    <w:rsid w:val="006A2521"/>
    <w:rsid w:val="006B244A"/>
    <w:rsid w:val="006D59F9"/>
    <w:rsid w:val="006E1BCF"/>
    <w:rsid w:val="006E2C13"/>
    <w:rsid w:val="006E461A"/>
    <w:rsid w:val="006E61EA"/>
    <w:rsid w:val="006F5FF5"/>
    <w:rsid w:val="00703A04"/>
    <w:rsid w:val="007056D9"/>
    <w:rsid w:val="0071317A"/>
    <w:rsid w:val="00746F08"/>
    <w:rsid w:val="00760244"/>
    <w:rsid w:val="0076306A"/>
    <w:rsid w:val="007C4E9B"/>
    <w:rsid w:val="007C7333"/>
    <w:rsid w:val="00822926"/>
    <w:rsid w:val="00831D53"/>
    <w:rsid w:val="00836BAE"/>
    <w:rsid w:val="00846623"/>
    <w:rsid w:val="008505A8"/>
    <w:rsid w:val="00870F6F"/>
    <w:rsid w:val="008A33B1"/>
    <w:rsid w:val="008B6B7C"/>
    <w:rsid w:val="008E1576"/>
    <w:rsid w:val="008F52B7"/>
    <w:rsid w:val="009103DB"/>
    <w:rsid w:val="00916D20"/>
    <w:rsid w:val="009242B4"/>
    <w:rsid w:val="009268DE"/>
    <w:rsid w:val="00944EA1"/>
    <w:rsid w:val="00951640"/>
    <w:rsid w:val="0096645E"/>
    <w:rsid w:val="009722A4"/>
    <w:rsid w:val="00976B6D"/>
    <w:rsid w:val="00990231"/>
    <w:rsid w:val="009944F1"/>
    <w:rsid w:val="009B27AC"/>
    <w:rsid w:val="009D49AD"/>
    <w:rsid w:val="009E374B"/>
    <w:rsid w:val="00A04F2B"/>
    <w:rsid w:val="00A12B81"/>
    <w:rsid w:val="00A1589F"/>
    <w:rsid w:val="00A42725"/>
    <w:rsid w:val="00A42AED"/>
    <w:rsid w:val="00A537EE"/>
    <w:rsid w:val="00A653CF"/>
    <w:rsid w:val="00A65F7F"/>
    <w:rsid w:val="00A738B6"/>
    <w:rsid w:val="00A766AF"/>
    <w:rsid w:val="00AB7565"/>
    <w:rsid w:val="00AD306D"/>
    <w:rsid w:val="00AE7735"/>
    <w:rsid w:val="00AF4392"/>
    <w:rsid w:val="00AF74F6"/>
    <w:rsid w:val="00B01ED7"/>
    <w:rsid w:val="00B12763"/>
    <w:rsid w:val="00B17AB8"/>
    <w:rsid w:val="00B338E1"/>
    <w:rsid w:val="00B40EE3"/>
    <w:rsid w:val="00B81EC3"/>
    <w:rsid w:val="00B903BA"/>
    <w:rsid w:val="00BA4660"/>
    <w:rsid w:val="00BD5C5A"/>
    <w:rsid w:val="00BF47B6"/>
    <w:rsid w:val="00C04290"/>
    <w:rsid w:val="00C26268"/>
    <w:rsid w:val="00C33913"/>
    <w:rsid w:val="00C33D0A"/>
    <w:rsid w:val="00C35F20"/>
    <w:rsid w:val="00C45B7C"/>
    <w:rsid w:val="00C4721D"/>
    <w:rsid w:val="00C52CAE"/>
    <w:rsid w:val="00C71E0B"/>
    <w:rsid w:val="00C94013"/>
    <w:rsid w:val="00CA307B"/>
    <w:rsid w:val="00CA616E"/>
    <w:rsid w:val="00CC06A5"/>
    <w:rsid w:val="00CC3D22"/>
    <w:rsid w:val="00CF59BD"/>
    <w:rsid w:val="00D039E5"/>
    <w:rsid w:val="00D063D1"/>
    <w:rsid w:val="00D11490"/>
    <w:rsid w:val="00D51259"/>
    <w:rsid w:val="00D518CC"/>
    <w:rsid w:val="00D531AC"/>
    <w:rsid w:val="00D71460"/>
    <w:rsid w:val="00D7214E"/>
    <w:rsid w:val="00D94638"/>
    <w:rsid w:val="00DA10B2"/>
    <w:rsid w:val="00DA6EBD"/>
    <w:rsid w:val="00DA7FA9"/>
    <w:rsid w:val="00DB4C7B"/>
    <w:rsid w:val="00DB68F7"/>
    <w:rsid w:val="00DC0EE6"/>
    <w:rsid w:val="00DC29D2"/>
    <w:rsid w:val="00DD0CDB"/>
    <w:rsid w:val="00DD435A"/>
    <w:rsid w:val="00DF4B75"/>
    <w:rsid w:val="00DF5D13"/>
    <w:rsid w:val="00DF76E1"/>
    <w:rsid w:val="00E03BB0"/>
    <w:rsid w:val="00E16298"/>
    <w:rsid w:val="00E178E7"/>
    <w:rsid w:val="00E236D9"/>
    <w:rsid w:val="00E31FE2"/>
    <w:rsid w:val="00E35C7D"/>
    <w:rsid w:val="00E74677"/>
    <w:rsid w:val="00E80036"/>
    <w:rsid w:val="00E95ADD"/>
    <w:rsid w:val="00EA66F0"/>
    <w:rsid w:val="00EC0A94"/>
    <w:rsid w:val="00ED4B1E"/>
    <w:rsid w:val="00EE5C17"/>
    <w:rsid w:val="00F0439E"/>
    <w:rsid w:val="00F2694F"/>
    <w:rsid w:val="00F30142"/>
    <w:rsid w:val="00F35798"/>
    <w:rsid w:val="00F41835"/>
    <w:rsid w:val="00F50371"/>
    <w:rsid w:val="00F529FC"/>
    <w:rsid w:val="00F649E0"/>
    <w:rsid w:val="00F761AE"/>
    <w:rsid w:val="00F8410E"/>
    <w:rsid w:val="00F91556"/>
    <w:rsid w:val="00FC0C12"/>
    <w:rsid w:val="00FC50F3"/>
    <w:rsid w:val="00FC5FCA"/>
    <w:rsid w:val="00FD0A27"/>
    <w:rsid w:val="00FD5D42"/>
    <w:rsid w:val="00FE4AC3"/>
    <w:rsid w:val="00FF7691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753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0753"/>
    <w:pPr>
      <w:keepNext/>
      <w:widowControl w:val="false"/>
      <w:jc w:val="both"/>
      <w:outlineLvl w:val="1"/>
    </w:pPr>
    <w:rPr>
      <w:rFonts w:hAnsi="Times New Roman" w:ascii="Times New Roman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60753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60753"/>
  </w:style>
  <w:style w:styleId="Podnoje" w:type="paragraph">
    <w:name w:val="footer"/>
    <w:basedOn w:val="Normal"/>
    <w:link w:val="Podno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260753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260753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260753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260753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60753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260753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7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75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07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753"/>
    <w:rPr>
      <w:color w:val="808080"/>
      <w:bdr w:space="0" w:sz="0" w:color="auto" w:val="none"/>
      <w:shd w:fill="CCFFFF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260753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260753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260753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60753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753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753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1D706E"/>
    <w:pPr>
      <w:spacing w:lineRule="auto" w:line="240"/>
    </w:pPr>
    <w:rPr>
      <w:rFonts w:hAnsiTheme="minorHAnsi" w:asciiTheme="minorHAnsi"/>
      <w:sz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1D706E"/>
    <w:pPr>
      <w:spacing w:lineRule="auto" w:line="240"/>
    </w:pPr>
  </w:style>
  <w:style w:styleId="Grafikeoznake" w:type="paragraph">
    <w:name w:val="List Bullet"/>
    <w:basedOn w:val="Normal"/>
    <w:uiPriority w:val="99"/>
    <w:unhideWhenUsed/>
    <w:rsid w:val="001D706E"/>
    <w:pPr>
      <w:numPr>
        <w:numId w:val="6"/>
      </w:numPr>
      <w:overflowPunct/>
      <w:autoSpaceDE/>
      <w:autoSpaceDN/>
      <w:adjustRightInd/>
      <w:spacing w:lineRule="auto" w:line="276" w:after="200"/>
      <w:contextualSpacing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xl63" w:type="paragraph">
    <w:name w:val="xl63"/>
    <w:basedOn w:val="Normal"/>
    <w:rsid w:val="00760244"/>
    <w:pP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hAnsi="Times New Roman" w:ascii="Times New Roman"/>
      <w:szCs w:val="24"/>
    </w:rPr>
  </w:style>
  <w:style w:customStyle="true" w:styleId="xl64" w:type="paragraph">
    <w:name w:val="xl64"/>
    <w:basedOn w:val="Normal"/>
    <w:rsid w:val="00760244"/>
    <w:pPr>
      <w:pBdr>
        <w:bottom w:space="0" w:sz="4" w:color="000000" w:val="single"/>
        <w:right w:space="0" w:sz="4" w:color="000000" w:val="single"/>
      </w:pBdr>
      <w:shd w:fill="00CCFF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hAnsi="Times New Roman" w:ascii="Times New Roman"/>
      <w:b/>
      <w:bCs/>
      <w:szCs w:val="24"/>
    </w:rPr>
  </w:style>
  <w:style w:customStyle="true" w:styleId="xl65" w:type="paragraph">
    <w:name w:val="xl65"/>
    <w:basedOn w:val="Normal"/>
    <w:rsid w:val="00760244"/>
    <w:pP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hAnsi="Times New Roman" w:ascii="Times New Roman"/>
      <w:szCs w:val="24"/>
    </w:rPr>
  </w:style>
  <w:style w:customStyle="true" w:styleId="xl66" w:type="paragraph">
    <w:name w:val="xl66"/>
    <w:basedOn w:val="Normal"/>
    <w:rsid w:val="00760244"/>
    <w:pP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/>
      <w:szCs w:val="24"/>
    </w:rPr>
  </w:style>
  <w:style w:customStyle="true" w:styleId="xl67" w:type="paragraph">
    <w:name w:val="xl67"/>
    <w:basedOn w:val="Normal"/>
    <w:rsid w:val="00760244"/>
    <w:pP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753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0753"/>
    <w:pPr>
      <w:keepNext/>
      <w:widowControl w:val="0"/>
      <w:jc w:val="both"/>
      <w:outlineLvl w:val="1"/>
    </w:pPr>
    <w:rPr>
      <w:rFonts w:ascii="Times New Roman" w:hAnsi="Times New Roman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60753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60753"/>
  </w:style>
  <w:style w:styleId="Podnoje" w:type="paragraph">
    <w:name w:val="footer"/>
    <w:basedOn w:val="Normal"/>
    <w:link w:val="Podno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260753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260753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260753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260753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60753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260753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7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75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07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753"/>
    <w:rPr>
      <w:color w:val="808080"/>
      <w:bdr w:color="auto" w:space="0" w:sz="0" w:val="none"/>
      <w:shd w:color="auto" w:fill="CCFFFF" w:val="clear"/>
    </w:rPr>
  </w:style>
  <w:style w:customStyle="1" w:styleId="ZaglavljeChar1" w:type="character">
    <w:name w:val="Zaglavlje Char1"/>
    <w:basedOn w:val="Zadanifontodlomka"/>
    <w:uiPriority w:val="99"/>
    <w:semiHidden/>
    <w:rsid w:val="00260753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260753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260753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60753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753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753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1D706E"/>
    <w:pPr>
      <w:spacing w:line="240" w:lineRule="auto"/>
    </w:pPr>
    <w:rPr>
      <w:rFonts w:asciiTheme="minorHAnsi" w:hAnsiTheme="minorHAnsi"/>
      <w:sz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1D706E"/>
    <w:pPr>
      <w:spacing w:line="240" w:lineRule="auto"/>
    </w:pPr>
  </w:style>
  <w:style w:styleId="Grafikeoznake" w:type="paragraph">
    <w:name w:val="List Bullet"/>
    <w:basedOn w:val="Normal"/>
    <w:uiPriority w:val="99"/>
    <w:unhideWhenUsed/>
    <w:rsid w:val="001D706E"/>
    <w:pPr>
      <w:numPr>
        <w:numId w:val="6"/>
      </w:numPr>
      <w:overflowPunct/>
      <w:autoSpaceDE/>
      <w:autoSpaceDN/>
      <w:adjustRightInd/>
      <w:spacing w:after="200" w:line="276" w:lineRule="auto"/>
      <w:contextualSpacing/>
    </w:pPr>
    <w:rPr>
      <w:rFonts w:ascii="Times New Roman" w:cstheme="minorBidi" w:eastAsiaTheme="minorHAnsi" w:hAnsi="Times New Roman"/>
      <w:szCs w:val="22"/>
      <w:lang w:eastAsia="en-US"/>
    </w:rPr>
  </w:style>
  <w:style w:customStyle="1" w:styleId="xl63" w:type="paragraph">
    <w:name w:val="xl63"/>
    <w:basedOn w:val="Normal"/>
    <w:rsid w:val="00760244"/>
    <w:pP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Cs w:val="24"/>
    </w:rPr>
  </w:style>
  <w:style w:customStyle="1" w:styleId="xl64" w:type="paragraph">
    <w:name w:val="xl64"/>
    <w:basedOn w:val="Normal"/>
    <w:rsid w:val="00760244"/>
    <w:pPr>
      <w:pBdr>
        <w:bottom w:color="000000" w:space="0" w:sz="4" w:val="single"/>
        <w:right w:color="000000" w:space="0" w:sz="4" w:val="single"/>
      </w:pBdr>
      <w:shd w:color="000000" w:fill="00CCFF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b/>
      <w:bCs/>
      <w:szCs w:val="24"/>
    </w:rPr>
  </w:style>
  <w:style w:customStyle="1" w:styleId="xl65" w:type="paragraph">
    <w:name w:val="xl65"/>
    <w:basedOn w:val="Normal"/>
    <w:rsid w:val="00760244"/>
    <w:pP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Cs w:val="24"/>
    </w:rPr>
  </w:style>
  <w:style w:customStyle="1" w:styleId="xl66" w:type="paragraph">
    <w:name w:val="xl66"/>
    <w:basedOn w:val="Normal"/>
    <w:rsid w:val="00760244"/>
    <w:pPr>
      <w:overflowPunct/>
      <w:autoSpaceDE/>
      <w:autoSpaceDN/>
      <w:adjustRightInd/>
      <w:spacing w:after="100" w:afterAutospacing="1" w:before="100" w:beforeAutospacing="1"/>
      <w:textAlignment w:val="center"/>
    </w:pPr>
    <w:rPr>
      <w:rFonts w:cs="Arial"/>
      <w:szCs w:val="24"/>
    </w:rPr>
  </w:style>
  <w:style w:customStyle="1" w:styleId="xl67" w:type="paragraph">
    <w:name w:val="xl67"/>
    <w:basedOn w:val="Normal"/>
    <w:rsid w:val="00760244"/>
    <w:pPr>
      <w:overflowPunct/>
      <w:autoSpaceDE/>
      <w:autoSpaceDN/>
      <w:adjustRightInd/>
      <w:spacing w:after="100" w:afterAutospacing="1" w:before="100" w:beforeAutospacing="1"/>
      <w:textAlignment w:val="center"/>
    </w:pPr>
    <w:rPr>
      <w:rFonts w:cs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173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St-2627/2018-14</izvorni_sadrzaj>
    <derivirana_varijabla naziv="DomainObject.Oznaka_1">St-2627/2018-14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2627</izvorni_sadrzaj>
    <derivirana_varijabla naziv="DomainObject.Predmet.Broj_1">2627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St-2627/2018</izvorni_sadrzaj>
    <derivirana_varijabla naziv="DomainObject.Predmet.OznakaBroj_1">St-2627/2018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METALAC-PNT d.o.o. zastupanog po punomoćniku Stjepan Ferketin; Bariša Pavičić</izvorni_sadrzaj>
    <derivirana_varijabla naziv="DomainObject.Predmet.ProtustrankaFormated_1">  METALAC-PNT d.o.o. zastupanog po punomoćniku Stjepan Ferketin; Bariša Pavičić</derivirana_varijabla>
  </DomainObject.Predmet.ProtustrankaFormated>
  <DomainObject.Predmet.ProtustrankaFormatedOIB>
    <izvorni_sadrzaj>  METALAC-PNT d.o.o., OIB 71867023112 zastupanog po punomoćniku Stjepan Ferketin; Bariša Pavičić</izvorni_sadrzaj>
    <derivirana_varijabla naziv="DomainObject.Predmet.ProtustrankaFormatedOIB_1">  METALAC-PNT d.o.o., OIB 71867023112 zastupanog po punomoćniku Stjepan Ferketin; Bariša Pavičić</derivirana_varijabla>
  </DomainObject.Predmet.ProtustrankaFormatedOIB>
  <DomainObject.Predmet.ProtustrankaFormatedWithAdress>
    <izvorni_sadrzaj> METALAC-PNT d.o.o., S.Radića 35, 49221 Bedekovčina zastupanog po punomoćniku Stjepan Ferketin; Bariša Pavičić</izvorni_sadrzaj>
    <derivirana_varijabla naziv="DomainObject.Predmet.ProtustrankaFormatedWithAdress_1"> METALAC-PNT d.o.o., S.Radića 35, 49221 Bedekovčina zastupanog po punomoćniku Stjepan Ferketin; Bariša Pavičić</derivirana_varijabla>
  </DomainObject.Predmet.ProtustrankaFormatedWithAdress>
  <DomainObject.Predmet.ProtustrankaFormatedWithAdressOIB>
    <izvorni_sadrzaj> METALAC-PNT d.o.o., OIB 71867023112, S.Radića 35, 49221 Bedekovčina zastupanog po punomoćniku Stjepan Ferketin; Bariša Pavičić</izvorni_sadrzaj>
    <derivirana_varijabla naziv="DomainObject.Predmet.ProtustrankaFormatedWithAdressOIB_1"> METALAC-PNT d.o.o., OIB 71867023112, S.Radića 35, 49221 Bedekovčina zastupanog po punomoćniku Stjepan Ferketin; Bariša Pavičić</derivirana_varijabla>
  </DomainObject.Predmet.ProtustrankaFormatedWithAdressOIB>
  <DomainObject.Predmet.ProtustrankaWithAdress>
    <izvorni_sadrzaj>METALAC-PNT d.o.o. S.Radića 35, 49221 Bedekovčina</izvorni_sadrzaj>
    <derivirana_varijabla naziv="DomainObject.Predmet.ProtustrankaWithAdress_1">METALAC-PNT d.o.o. S.Radića 35, 49221 Bedekovčina</derivirana_varijabla>
  </DomainObject.Predmet.ProtustrankaWithAdress>
  <DomainObject.Predmet.ProtustrankaWithAdressOIB>
    <izvorni_sadrzaj>METALAC-PNT d.o.o., OIB 71867023112, S.Radića 35, 49221 Bedekovčina</izvorni_sadrzaj>
    <derivirana_varijabla naziv="DomainObject.Predmet.ProtustrankaWithAdressOIB_1">METALAC-PNT d.o.o., OIB 71867023112, S.Radića 35, 49221 Bedekovčina</derivirana_varijabla>
  </DomainObject.Predmet.ProtustrankaWithAdressOIB>
  <DomainObject.Predmet.ProtustrankaNazivFormated>
    <izvorni_sadrzaj>METALAC-PNT d.o.o.</izvorni_sadrzaj>
    <derivirana_varijabla naziv="DomainObject.Predmet.ProtustrankaNazivFormated_1">METALAC-PNT d.o.o.</derivirana_varijabla>
  </DomainObject.Predmet.ProtustrankaNazivFormated>
  <DomainObject.Predmet.ProtustrankaNazivFormatedOIB>
    <izvorni_sadrzaj>METALAC-PNT d.o.o., OIB 71867023112</izvorni_sadrzaj>
    <derivirana_varijabla naziv="DomainObject.Predmet.ProtustrankaNazivFormatedOIB_1">METALAC-PNT d.o.o., OIB 71867023112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METALAC-PNT d.o.o.</izvorni_sadrzaj>
    <derivirana_varijabla naziv="DomainObject.Predmet.StrankaFormated_1">  METALAC-PNT d.o.o.</derivirana_varijabla>
  </DomainObject.Predmet.StrankaFormated>
  <DomainObject.Predmet.StrankaFormatedOIB>
    <izvorni_sadrzaj>  METALAC-PNT d.o.o., OIB 71867023112</izvorni_sadrzaj>
    <derivirana_varijabla naziv="DomainObject.Predmet.StrankaFormatedOIB_1">  METALAC-PNT d.o.o., OIB 71867023112</derivirana_varijabla>
  </DomainObject.Predmet.StrankaFormatedOIB>
  <DomainObject.Predmet.StrankaFormatedWithAdress>
    <izvorni_sadrzaj> METALAC-PNT d.o.o., S.Radića 35, 49221 Bedekovčina</izvorni_sadrzaj>
    <derivirana_varijabla naziv="DomainObject.Predmet.StrankaFormatedWithAdress_1"> METALAC-PNT d.o.o., S.Radića 35, 49221 Bedekovčina</derivirana_varijabla>
  </DomainObject.Predmet.StrankaFormatedWithAdress>
  <DomainObject.Predmet.StrankaFormatedWithAdressOIB>
    <izvorni_sadrzaj> METALAC-PNT d.o.o., OIB 71867023112, S.Radića 35, 49221 Bedekovčina</izvorni_sadrzaj>
    <derivirana_varijabla naziv="DomainObject.Predmet.StrankaFormatedWithAdressOIB_1"> METALAC-PNT d.o.o., OIB 71867023112, S.Radića 35, 49221 Bedekovčina</derivirana_varijabla>
  </DomainObject.Predmet.StrankaFormatedWithAdressOIB>
  <DomainObject.Predmet.StrankaWithAdress>
    <izvorni_sadrzaj>METALAC-PNT d.o.o. S.Radića 35,49221 Bedekovčina</izvorni_sadrzaj>
    <derivirana_varijabla naziv="DomainObject.Predmet.StrankaWithAdress_1">METALAC-PNT d.o.o. S.Radića 35,49221 Bedekovčina</derivirana_varijabla>
  </DomainObject.Predmet.StrankaWithAdress>
  <DomainObject.Predmet.StrankaWithAdressOIB>
    <izvorni_sadrzaj>METALAC-PNT d.o.o., OIB 71867023112, S.Radića 35,49221 Bedekovčina</izvorni_sadrzaj>
    <derivirana_varijabla naziv="DomainObject.Predmet.StrankaWithAdressOIB_1">METALAC-PNT d.o.o., OIB 71867023112, S.Radića 35,49221 Bedekovčina</derivirana_varijabla>
  </DomainObject.Predmet.StrankaWithAdressOIB>
  <DomainObject.Predmet.StrankaNazivFormated>
    <izvorni_sadrzaj>METALAC-PNT d.o.o.</izvorni_sadrzaj>
    <derivirana_varijabla naziv="DomainObject.Predmet.StrankaNazivFormated_1">METALAC-PNT d.o.o.</derivirana_varijabla>
  </DomainObject.Predmet.StrankaNazivFormated>
  <DomainObject.Predmet.StrankaNazivFormatedOIB>
    <izvorni_sadrzaj>METALAC-PNT d.o.o., OIB 71867023112</izvorni_sadrzaj>
    <derivirana_varijabla naziv="DomainObject.Predmet.StrankaNazivFormatedOIB_1">METALAC-PNT d.o.o., OIB 71867023112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METALAC-PNT d.o.o.</item>
    </izvorni_sadrzaj>
    <derivirana_varijabla naziv="DomainObject.Predmet.StrankaListFormated_1">
      <item>METALAC-PNT d.o.o.</item>
    </derivirana_varijabla>
  </DomainObject.Predmet.StrankaListFormated>
  <DomainObject.Predmet.StrankaListFormatedOIB>
    <izvorni_sadrzaj>
      <item>METALAC-PNT d.o.o., OIB 71867023112</item>
    </izvorni_sadrzaj>
    <derivirana_varijabla naziv="DomainObject.Predmet.StrankaListFormatedOIB_1">
      <item>METALAC-PNT d.o.o., OIB 71867023112</item>
    </derivirana_varijabla>
  </DomainObject.Predmet.StrankaListFormatedOIB>
  <DomainObject.Predmet.StrankaListFormatedWithAdress>
    <izvorni_sadrzaj>
      <item>METALAC-PNT d.o.o., S.Radića 35, 49221 Bedekovčina</item>
    </izvorni_sadrzaj>
    <derivirana_varijabla naziv="DomainObject.Predmet.StrankaListFormatedWithAdress_1">
      <item>METALAC-PNT d.o.o., S.Radića 35, 49221 Bedekovčina</item>
    </derivirana_varijabla>
  </DomainObject.Predmet.StrankaListFormatedWithAdress>
  <DomainObject.Predmet.StrankaListFormatedWithAdressOIB>
    <izvorni_sadrzaj>
      <item>METALAC-PNT d.o.o., OIB 71867023112, S.Radića 35, 49221 Bedekovčina</item>
    </izvorni_sadrzaj>
    <derivirana_varijabla naziv="DomainObject.Predmet.StrankaListFormatedWithAdressOIB_1">
      <item>METALAC-PNT d.o.o., OIB 71867023112, S.Radića 35, 49221 Bedekovčina</item>
    </derivirana_varijabla>
  </DomainObject.Predmet.StrankaListFormatedWithAdressOIB>
  <DomainObject.Predmet.StrankaListNazivFormated>
    <izvorni_sadrzaj>
      <item>METALAC-PNT d.o.o.</item>
    </izvorni_sadrzaj>
    <derivirana_varijabla naziv="DomainObject.Predmet.StrankaListNazivFormated_1">
      <item>METALAC-PNT d.o.o.</item>
    </derivirana_varijabla>
  </DomainObject.Predmet.StrankaListNazivFormated>
  <DomainObject.Predmet.StrankaListNazivFormatedOIB>
    <izvorni_sadrzaj>
      <item>METALAC-PNT d.o.o., OIB 71867023112</item>
    </izvorni_sadrzaj>
    <derivirana_varijabla naziv="DomainObject.Predmet.StrankaListNazivFormatedOIB_1">
      <item>METALAC-PNT d.o.o., OIB 71867023112</item>
    </derivirana_varijabla>
  </DomainObject.Predmet.StrankaListNazivFormatedOIB>
  <DomainObject.Predmet.ProtuStrankaListFormated>
    <izvorni_sadrzaj>
      <item>METALAC-PNT d.o.o. zastupanog po punomoćniku Stjepan Ferketin; Bariša Pavičić</item>
    </izvorni_sadrzaj>
    <derivirana_varijabla naziv="DomainObject.Predmet.ProtuStrankaListFormated_1">
      <item>METALAC-PNT d.o.o. zastupanog po punomoćniku Stjepan Ferketin; Bariša Pavičić</item>
    </derivirana_varijabla>
  </DomainObject.Predmet.ProtuStrankaListFormated>
  <DomainObject.Predmet.ProtuStrankaListFormatedOIB>
    <izvorni_sadrzaj>
      <item>METALAC-PNT d.o.o., OIB 71867023112 zastupanog po punomoćniku Stjepan Ferketin; Bariša Pavičić</item>
    </izvorni_sadrzaj>
    <derivirana_varijabla naziv="DomainObject.Predmet.ProtuStrankaListFormatedOIB_1">
      <item>METALAC-PNT d.o.o., OIB 71867023112 zastupanog po punomoćniku Stjepan Ferketin; Bariša Pavičić</item>
    </derivirana_varijabla>
  </DomainObject.Predmet.ProtuStrankaListFormatedOIB>
  <DomainObject.Predmet.ProtuStrankaListFormatedWithAdress>
    <izvorni_sadrzaj>
      <item>METALAC-PNT d.o.o., S.Radića 35, 49221 Bedekovčina zastupanog po punomoćniku Stjepan Ferketin; Bariša Pavičić</item>
    </izvorni_sadrzaj>
    <derivirana_varijabla naziv="DomainObject.Predmet.ProtuStrankaListFormatedWithAdress_1">
      <item>METALAC-PNT d.o.o., S.Radića 35, 49221 Bedekovčina zastupanog po punomoćniku Stjepan Ferketin; Bariša Pavičić</item>
    </derivirana_varijabla>
  </DomainObject.Predmet.ProtuStrankaListFormatedWithAdress>
  <DomainObject.Predmet.ProtuStrankaListFormatedWithAdressOIB>
    <izvorni_sadrzaj>
      <item>METALAC-PNT d.o.o., OIB 71867023112, S.Radića 35, 49221 Bedekovčina zastupanog po punomoćniku Stjepan Ferketin; Bariša Pavičić</item>
    </izvorni_sadrzaj>
    <derivirana_varijabla naziv="DomainObject.Predmet.ProtuStrankaListFormatedWithAdressOIB_1">
      <item>METALAC-PNT d.o.o., OIB 71867023112, S.Radića 35, 49221 Bedekovčina zastupanog po punomoćniku Stjepan Ferketin; Bariša Pavičić</item>
    </derivirana_varijabla>
  </DomainObject.Predmet.ProtuStrankaListFormatedWithAdressOIB>
  <DomainObject.Predmet.ProtuStrankaListNazivFormated>
    <izvorni_sadrzaj>
      <item>METALAC-PNT d.o.o.</item>
    </izvorni_sadrzaj>
    <derivirana_varijabla naziv="DomainObject.Predmet.ProtuStrankaListNazivFormated_1">
      <item>METALAC-PNT d.o.o.</item>
    </derivirana_varijabla>
  </DomainObject.Predmet.ProtuStrankaListNazivFormated>
  <DomainObject.Predmet.ProtuStrankaListNazivFormatedOIB>
    <izvorni_sadrzaj>
      <item>METALAC-PNT d.o.o., OIB 71867023112</item>
    </izvorni_sadrzaj>
    <derivirana_varijabla naziv="DomainObject.Predmet.ProtuStrankaListNazivFormatedOIB_1">
      <item>METALAC-PNT d.o.o., OIB 71867023112</item>
    </derivirana_varijabla>
  </DomainObject.Predmet.ProtuStrankaListNazivFormatedOIB>
  <DomainObject.Predmet.OstaliListFormated>
    <izvorni_sadrzaj>
      <item>Stjepan Ferketin punomoćnik sudionika u postupku METALAC-PNT d.o.o.</item>
      <item>Bariša Pavičić punomoćnik sudionika u postupku METALAC-PNT d.o.o.</item>
    </izvorni_sadrzaj>
    <derivirana_varijabla naziv="DomainObject.Predmet.OstaliListFormated_1">
      <item>Stjepan Ferketin punomoćnik sudionika u postupku METALAC-PNT d.o.o.</item>
      <item>Bariša Pavičić punomoćnik sudionika u postupku METALAC-PNT d.o.o.</item>
    </derivirana_varijabla>
  </DomainObject.Predmet.OstaliListFormated>
  <DomainObject.Predmet.OstaliListFormatedOIB>
    <izvorni_sadrzaj>
      <item>Stjepan Ferketin, OIB 00881100133 punomoćnik sudionika u postupku METALAC-PNT d.o.o.</item>
      <item>Bariša Pavičić, OIB 54280025302 punomoćnik sudionika u postupku METALAC-PNT d.o.o.</item>
    </izvorni_sadrzaj>
    <derivirana_varijabla naziv="DomainObject.Predmet.OstaliListFormatedOIB_1">
      <item>Stjepan Ferketin, OIB 00881100133 punomoćnik sudionika u postupku METALAC-PNT d.o.o.</item>
      <item>Bariša Pavičić, OIB 54280025302 punomoćnik sudionika u postupku METALAC-PNT d.o.o.</item>
    </derivirana_varijabla>
  </DomainObject.Predmet.OstaliListFormatedOIB>
  <DomainObject.Predmet.OstaliListFormatedWithAdress>
    <izvorni_sadrzaj>
      <item>Stjepan Ferketin, Kuzminec 45b, 49252 Kuzminec punomoćnik sudionika u postupku METALAC-PNT d.o.o.</item>
      <item>Bariša Pavičić, Petra i Tome Erdody 12, 10000 Zagreb punomoćnik sudionika u postupku METALAC-PNT d.o.o.</item>
    </izvorni_sadrzaj>
    <derivirana_varijabla naziv="DomainObject.Predmet.OstaliListFormatedWithAdress_1">
      <item>Stjepan Ferketin, Kuzminec 45b, 49252 Kuzminec punomoćnik sudionika u postupku METALAC-PNT d.o.o.</item>
      <item>Bariša Pavičić, Petra i Tome Erdody 12, 10000 Zagreb punomoćnik sudionika u postupku METALAC-PNT d.o.o.</item>
    </derivirana_varijabla>
  </DomainObject.Predmet.OstaliListFormatedWithAdress>
  <DomainObject.Predmet.OstaliListFormatedWithAdressOIB>
    <izvorni_sadrzaj>
      <item>Stjepan Ferketin, OIB 00881100133, Kuzminec 45b, 49252 Kuzminec punomoćnik sudionika u postupku METALAC-PNT d.o.o.</item>
      <item>Bariša Pavičić, OIB 54280025302, Petra i Tome Erdody 12, 10000 Zagreb punomoćnik sudionika u postupku METALAC-PNT d.o.o.</item>
    </izvorni_sadrzaj>
    <derivirana_varijabla naziv="DomainObject.Predmet.OstaliListFormatedWithAdressOIB_1">
      <item>Stjepan Ferketin, OIB 00881100133, Kuzminec 45b, 49252 Kuzminec punomoćnik sudionika u postupku METALAC-PNT d.o.o.</item>
      <item>Bariša Pavičić, OIB 54280025302, Petra i Tome Erdody 12, 10000 Zagreb punomoćnik sudionika u postupku METALAC-PNT d.o.o.</item>
    </derivirana_varijabla>
  </DomainObject.Predmet.OstaliListFormatedWithAdressOIB>
  <DomainObject.Predmet.OstaliListNazivFormated>
    <izvorni_sadrzaj>
      <item>Stjepan Ferketin</item>
      <item>Bariša Pavičić</item>
    </izvorni_sadrzaj>
    <derivirana_varijabla naziv="DomainObject.Predmet.OstaliListNazivFormated_1">
      <item>Stjepan Ferketin</item>
      <item>Bariša Pavičić</item>
    </derivirana_varijabla>
  </DomainObject.Predmet.OstaliListNazivFormated>
  <DomainObject.Predmet.OstaliListNazivFormatedOIB>
    <izvorni_sadrzaj>
      <item>Stjepan Ferketin, OIB 00881100133</item>
      <item>Bariša Pavičić, OIB 54280025302</item>
    </izvorni_sadrzaj>
    <derivirana_varijabla naziv="DomainObject.Predmet.OstaliListNazivFormatedOIB_1">
      <item>Stjepan Ferketin, OIB 00881100133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St-2627/2018-14</izvorni_sadrzaj>
    <derivirana_varijabla naziv="DomainObject.PoslovniBrojDokumenta_1">St-2627/2018-14</derivirana_varijabla>
  </DomainObject.PoslovniBrojDokumenta>
  <DomainObject.Predmet.StrankaIDrugi>
    <izvorni_sadrzaj>METALAC-PNT d.o.o.</izvorni_sadrzaj>
    <derivirana_varijabla naziv="DomainObject.Predmet.StrankaIDrugi_1">METALAC-PNT d.o.o.</derivirana_varijabla>
  </DomainObject.Predmet.StrankaIDrugi>
  <DomainObject.Predmet.ProtustrankaIDrugi>
    <izvorni_sadrzaj>METALAC-PNT d.o.o.</izvorni_sadrzaj>
    <derivirana_varijabla naziv="DomainObject.Predmet.ProtustrankaIDrugi_1">METALAC-PNT d.o.o.</derivirana_varijabla>
  </DomainObject.Predmet.ProtustrankaIDrugi>
  <DomainObject.Predmet.StrankaIDrugiAdressOIB>
    <izvorni_sadrzaj>METALAC-PNT d.o.o., OIB 71867023112, S.Radića 35, 49221 Bedekovčina</izvorni_sadrzaj>
    <derivirana_varijabla naziv="DomainObject.Predmet.StrankaIDrugiAdressOIB_1">METALAC-PNT d.o.o., OIB 71867023112, S.Radića 35, 49221 Bedekovčina</derivirana_varijabla>
  </DomainObject.Predmet.StrankaIDrugiAdressOIB>
  <DomainObject.Predmet.ProtustrankaIDrugiAdressOIB>
    <izvorni_sadrzaj>METALAC-PNT d.o.o., OIB 71867023112, S.Radića 35, 49221 Bedekovčina</izvorni_sadrzaj>
    <derivirana_varijabla naziv="DomainObject.Predmet.ProtustrankaIDrugiAdressOIB_1">METALAC-PNT d.o.o., OIB 71867023112, S.Radića 35,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METALAC-PNT d.o.o.</item>
      <item>METALAC-PNT d.o.o.</item>
      <item>Stjepan Ferketin</item>
      <item>Bariša Pavičić</item>
    </izvorni_sadrzaj>
    <derivirana_varijabla naziv="DomainObject.Predmet.SudioniciListNaziv_1">
      <item>METALAC-PNT d.o.o.</item>
      <item>METALAC-PNT d.o.o.</item>
      <item>Stjepan Ferketin</item>
      <item>Bariša Pavičić</item>
    </derivirana_varijabla>
  </DomainObject.Predmet.SudioniciListNaziv>
  <DomainObject.Predmet.SudioniciListAdressOIB>
    <izvorni_sadrzaj>
      <item>METALAC-PNT d.o.o., OIB 71867023112, S.Radića 35,49221 Bedekovčina</item>
      <item>METALAC-PNT d.o.o., OIB 71867023112, S.Radića 35,49221 Bedekovčina</item>
      <item>Stjepan Ferketin, OIB 00881100133, Kuzminec 45b,49252 Kuzminec</item>
      <item>Bariša Pavičić, OIB 54280025302, Petra i Tome Erdody 12,10000 Zagreb</item>
    </izvorni_sadrzaj>
    <derivirana_varijabla naziv="DomainObject.Predmet.SudioniciListAdressOIB_1">
      <item>METALAC-PNT d.o.o., OIB 71867023112, S.Radića 35,49221 Bedekovčina</item>
      <item>METALAC-PNT d.o.o., OIB 71867023112, S.Radića 35,49221 Bedekovčina</item>
      <item>Stjepan Ferketin, OIB 00881100133, Kuzminec 45b,49252 Kuzminec</item>
      <item>Bariša Pavičić, OIB 54280025302,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71867023112</item>
      <item>, OIB 71867023112</item>
      <item>, OIB 00881100133</item>
      <item>, OIB 54280025302</item>
    </izvorni_sadrzaj>
    <derivirana_varijabla naziv="DomainObject.Predmet.SudioniciListNazivOIB_1">
      <item>, OIB 71867023112</item>
      <item>, OIB 71867023112</item>
      <item>, OIB 00881100133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St-2627/2018-7</izvorni_sadrzaj>
    <derivirana_varijabla naziv="DomainObject.PredzadnjaOdlukaIzPredmeta.Oznaka_1">St-2627/2018-7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1080</properties:Words>
  <properties:Characters>6499</properties:Characters>
  <properties:Lines>410</properties:Lines>
  <properties:Paragraphs>216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2019-03-26T10:30:00Z</dcterms:created>
  <dc:creator>Monika Grbac</dc:creator>
  <cp:lastModifiedBy>Monika Grbac</cp:lastModifiedBy>
  <cp:lastPrinted>2019-02-19T10:37:00Z</cp:lastPrinted>
  <dcterms:modified xmlns:xsi="http://www.w3.org/2001/XMLSchema-instance" xsi:type="dcterms:W3CDTF">2019-03-26T10:51:00Z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St-2627/2018-14 / Odluka - Rješenje - utvrđene i osporene tražbine (ST-2627-18 METALAC PNT.docx)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