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aec5" w14:paraId="ff5aec5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CE7CAC">
        <w:t>4513/16-17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F362E5" w:rsidP="00796B9E" w:rsidR="009E3981" w:rsidRPr="005D0A82">
      <w:pPr>
        <w:ind w:firstLine="708"/>
        <w:jc w:val="both"/>
        <w:rPr>
          <w:lang w:val="pt-BR"/>
        </w:rPr>
      </w:pPr>
      <w:r w:rsidRPr="005D0A82">
        <w:t xml:space="preserve">Trgovački sud u Zagrebu, po sucu Nikolini Dorić Hadžisejdić, </w:t>
      </w:r>
      <w:r w:rsidRPr="005D0A82">
        <w:rPr>
          <w:lang w:val="pt-BR"/>
        </w:rPr>
        <w:t>u stečajnom predmetu u povodu prijedloga predlagatelja</w:t>
      </w:r>
      <w:r w:rsidRPr="005D0A82">
        <w:t xml:space="preserve"> </w:t>
      </w:r>
      <w:r w:rsidRPr="005D0A82">
        <w:rPr>
          <w:lang w:val="pt-BR"/>
        </w:rPr>
        <w:t xml:space="preserve">FINANCIJSKA AGENCIJA, RC Zagreb, </w:t>
      </w:r>
      <w:r w:rsidRPr="005D0A82">
        <w:t>Podružnica Zagreb, Trg svibanjskih žrtava 1995. 1, OIB: 85821130368,</w:t>
      </w:r>
      <w:r w:rsidRPr="005D0A82">
        <w:rPr>
          <w:lang w:val="pt-BR"/>
        </w:rPr>
        <w:t xml:space="preserve"> za otvaranje stečajnog postupka nad dužnikom </w:t>
      </w:r>
      <w:r w:rsidR="00CE7CAC">
        <w:t>ARTIKALA j.d.o.o. za proizvodnju i usluge, OIB 91640391432, Zagreb, Crnojezerska 18</w:t>
      </w:r>
      <w:r w:rsidR="009E3981" w:rsidRPr="005D0A82">
        <w:rPr>
          <w:lang w:val="pt-BR"/>
        </w:rPr>
        <w:t xml:space="preserve">, </w:t>
      </w:r>
      <w:r w:rsidR="00AE46B5">
        <w:rPr>
          <w:lang w:val="pt-BR"/>
        </w:rPr>
        <w:t>1. prosinca</w:t>
      </w:r>
      <w:r w:rsidR="00796B9E" w:rsidRPr="005D0A82">
        <w:rPr>
          <w:lang w:val="pt-BR"/>
        </w:rPr>
        <w:t xml:space="preserve"> </w:t>
      </w:r>
      <w:r w:rsidR="005F2AFB" w:rsidRPr="005D0A82">
        <w:rPr>
          <w:lang w:val="pt-BR"/>
        </w:rPr>
        <w:t>2016</w:t>
      </w:r>
      <w:r w:rsidR="009E3981" w:rsidRPr="005D0A82">
        <w:rPr>
          <w:lang w:val="pt-BR"/>
        </w:rPr>
        <w:t>.</w:t>
      </w:r>
      <w:r w:rsidR="009E3981" w:rsidRPr="005D0A82">
        <w:t>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r i j e š i o    j e</w:t>
      </w:r>
    </w:p>
    <w:p w:rsidRDefault="00664F42" w:rsidP="00664F42" w:rsidR="00664F42" w:rsidRPr="005D0A82"/>
    <w:p w:rsidRDefault="00F3575B" w:rsidP="00AE46B5" w:rsidR="00F3575B" w:rsidRPr="005D0A82">
      <w:pPr>
        <w:pStyle w:val="Odlomakpopisa"/>
        <w:numPr>
          <w:ilvl w:val="0"/>
          <w:numId w:val="5"/>
        </w:numPr>
        <w:jc w:val="both"/>
      </w:pPr>
      <w:r w:rsidRPr="005D0A82">
        <w:t xml:space="preserve">Dužniku </w:t>
      </w:r>
      <w:r w:rsidR="00CE7CAC">
        <w:t>ARTIKALA j.d.o.o. za proizvodnju i usluge, OIB 91640391432, Zagreb, Crnojezerska 18</w:t>
      </w:r>
      <w:r w:rsidRPr="005D0A82">
        <w:t xml:space="preserve">, imenuje se </w:t>
      </w:r>
      <w:r w:rsidR="00CE7CAC">
        <w:t>Mato Čičak</w:t>
      </w:r>
      <w:r w:rsidR="00AE46B5" w:rsidRPr="001408D9">
        <w:t xml:space="preserve">, OIB </w:t>
      </w:r>
      <w:r w:rsidR="00CE7CAC">
        <w:t>63670108668</w:t>
      </w:r>
      <w:r w:rsidR="00AE46B5" w:rsidRPr="001408D9">
        <w:t xml:space="preserve">, </w:t>
      </w:r>
      <w:r w:rsidR="00CE7CAC">
        <w:t>Donja Lomnica, II. odvojak Deverićeva 5</w:t>
      </w:r>
      <w:r w:rsidRPr="0095395B">
        <w:t xml:space="preserve">, </w:t>
      </w:r>
      <w:r w:rsidRPr="005D0A82">
        <w:t xml:space="preserve">privremenim stečajnim upraviteljem. </w:t>
      </w:r>
    </w:p>
    <w:p w:rsidRDefault="00F3575B" w:rsidP="00796B9E" w:rsidR="00F3575B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F3575B" w:rsidP="00796B9E" w:rsidR="00076114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9C714D" w:rsidR="009C714D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9C714D">
        <w:t xml:space="preserve">dužnikom </w:t>
      </w:r>
      <w:r w:rsidR="00CE7CAC">
        <w:t>ARTIKALA j.d.o.o. za proizvodnju i usluge, OIB 91640391432, Zagreb, Crnojezerska 18</w:t>
      </w:r>
      <w:r w:rsidR="009C714D">
        <w:rPr>
          <w:lang w:val="pt-BR"/>
        </w:rPr>
        <w:t>.</w:t>
      </w:r>
    </w:p>
    <w:p w:rsidRDefault="00664F42" w:rsidP="009C714D" w:rsidR="00076114" w:rsidRPr="005D0A82">
      <w:pPr>
        <w:ind w:firstLine="709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5F2AFB" w:rsidR="00076114" w:rsidRPr="005D0A82">
      <w:pPr>
        <w:ind w:firstLine="708"/>
        <w:jc w:val="both"/>
      </w:pPr>
      <w:r w:rsidRPr="005D0A82"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9C714D">
        <w:t>6. rujna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="00E12214" w:rsidRPr="005D0A82">
        <w:t xml:space="preserve"> te</w:t>
      </w:r>
      <w:r w:rsidR="00EB5A2F" w:rsidRPr="005D0A82">
        <w:t xml:space="preserve"> nije</w:t>
      </w:r>
      <w:r w:rsidR="00E12214" w:rsidRPr="005D0A82">
        <w:t xml:space="preserve"> pristupio na ročište</w:t>
      </w:r>
      <w:r w:rsidR="00EB5A2F" w:rsidRPr="005D0A82">
        <w:t xml:space="preserve"> </w:t>
      </w:r>
      <w:r w:rsidR="00AE46B5">
        <w:t>1. prosinca</w:t>
      </w:r>
      <w:r w:rsidR="00EB5A2F" w:rsidRPr="005D0A82">
        <w:t xml:space="preserve"> 2016</w:t>
      </w:r>
      <w:r w:rsidR="004E0DB9" w:rsidRPr="005D0A82">
        <w:t>.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AE46B5">
        <w:t>1. prosinca</w:t>
      </w:r>
      <w:r w:rsidR="005F2AFB" w:rsidRPr="005D0A82">
        <w:t xml:space="preserve"> 2016</w:t>
      </w:r>
      <w:r w:rsidR="00076114" w:rsidRPr="005D0A82">
        <w:t>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4F546E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F546E" w:rsidR="00DF250C"/>
    <w:p w:rsidRDefault="004F546E" w:rsidP="002B3342" w:rsidR="004F546E" w:rsidRPr="00694D64">
      <w:r w:rsidRPr="00694D64">
        <w:t>Za točnost otpravka-ovlašteni službenik:</w:t>
      </w:r>
    </w:p>
    <w:p w:rsidRDefault="004F546E" w:rsidP="002B3342" w:rsidR="004F546E" w:rsidRPr="00694D64">
      <w:r w:rsidRPr="00694D64">
        <w:t>Karmela Dolenc</w:t>
      </w:r>
    </w:p>
    <w:p w:rsidRDefault="004F546E" w:rsidP="002B3342" w:rsidR="004F546E">
      <w:pPr>
        <w:pStyle w:val="Bezproreda"/>
      </w:pPr>
    </w:p>
    <w:p w:rsidRDefault="004F546E" w:rsidP="004F546E" w:rsidR="004F546E" w:rsidRPr="005D0A82"/>
    <w:sectPr w:rsidSect="00DF250C" w:rsidR="004F546E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F546E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CE7CAC">
      <w:t>4513</w:t>
    </w:r>
    <w:r w:rsidR="00796B9E">
      <w:t>/1</w:t>
    </w:r>
    <w:r w:rsidR="00CE7CAC">
      <w:t>6-17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F0A0EBB6"/>
    <w:lvl w:tplc="6D18ADB8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4F546E"/>
    <w:rsid w:val="005C601B"/>
    <w:rsid w:val="005D0A82"/>
    <w:rsid w:val="005F2AFB"/>
    <w:rsid w:val="00664F42"/>
    <w:rsid w:val="006C411E"/>
    <w:rsid w:val="00740AF5"/>
    <w:rsid w:val="007720FA"/>
    <w:rsid w:val="00796B9E"/>
    <w:rsid w:val="00823A3D"/>
    <w:rsid w:val="0095395B"/>
    <w:rsid w:val="00964D2E"/>
    <w:rsid w:val="009C714D"/>
    <w:rsid w:val="009E3981"/>
    <w:rsid w:val="009F5A00"/>
    <w:rsid w:val="00A70551"/>
    <w:rsid w:val="00AB0EC3"/>
    <w:rsid w:val="00AE46B5"/>
    <w:rsid w:val="00BD568F"/>
    <w:rsid w:val="00C54037"/>
    <w:rsid w:val="00CE7CAC"/>
    <w:rsid w:val="00D57D9F"/>
    <w:rsid w:val="00DF250C"/>
    <w:rsid w:val="00E12214"/>
    <w:rsid w:val="00EB5A2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4F546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4F546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St-4513/2016</izvorni_sadrzaj>
    <derivirana_varijabla naziv="DomainObject.Predmet.OznakaBroj_1">St-4513/2016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ARTIKALA jednostavno društvo s ograničenom odgovornošću za proizvodnju i usluge zastupanog po punomoćniku Nikola Zagorec</izvorni_sadrzaj>
    <derivirana_varijabla naziv="DomainObject.Predmet.ProtustrankaFormated_1">  ARTIKALA jednostavno društvo s ograničenom odgovornošću za proizvodnju i usluge zastupanog po punomoćniku Nikola Zagorec</derivirana_varijabla>
  </DomainObject.Predmet.ProtustrankaFormated>
  <DomainObject.Predmet.ProtustrankaFormatedOIB>
    <izvorni_sadrzaj>  ARTIKALA jednostavno društvo s ograničenom odgovornošću za proizvodnju i usluge, OIB 91640391432 zastupanog po punomoćniku Nikola Zagorec</izvorni_sadrzaj>
    <derivirana_varijabla naziv="DomainObject.Predmet.ProtustrankaFormatedOIB_1">  ARTIKALA jednostavno društvo s ograničenom odgovornošću za proizvodnju i usluge, OIB 91640391432 zastupanog po punomoćniku Nikola Zagorec</derivirana_varijabla>
  </DomainObject.Predmet.ProtustrankaFormatedOIB>
  <DomainObject.Predmet.ProtustrankaFormatedWithAdress>
    <izvorni_sadrzaj> ARTIKALA jednostavno društvo s ograničenom odgovornošću za proizvodnju i usluge, Crnojezerska 18, 10000 Zagreb zastupanog po punomoćniku Nikola Zagorec</izvorni_sadrzaj>
    <derivirana_varijabla naziv="DomainObject.Predmet.ProtustrankaFormatedWithAdress_1"> ARTIKALA jednostavno društvo s ograničenom odgovornošću za proizvodnju i usluge, Crnojezerska 18, 10000 Zagreb zastupanog po punomoćniku Nikola Zagorec</derivirana_varijabla>
  </DomainObject.Predmet.ProtustrankaFormatedWithAdress>
  <DomainObject.Predmet.ProtustrankaFormatedWithAdressOIB>
    <izvorni_sadrzaj> ARTIKALA jednostavno društvo s ograničenom odgovornošću za proizvodnju i usluge, OIB 91640391432, Crnojezerska 18, 10000 Zagreb zastupanog po punomoćniku Nikola Zagorec</izvorni_sadrzaj>
    <derivirana_varijabla naziv="DomainObject.Predmet.ProtustrankaFormatedWithAdressOIB_1"> ARTIKALA jednostavno društvo s ograničenom odgovornošću za proizvodnju i usluge, OIB 91640391432, Crnojezerska 18, 10000 Zagreb zastupanog po punomoćniku Nikola Zagorec</derivirana_varijabla>
  </DomainObject.Predmet.ProtustrankaFormatedWithAdressOIB>
  <DomainObject.Predmet.ProtustrankaWithAdress>
    <izvorni_sadrzaj>ARTIKALA jednostavno društvo s ograničenom odgovornošću za proizvodnju i usluge Crnojezerska 18, 10000 Zagreb</izvorni_sadrzaj>
    <derivirana_varijabla naziv="DomainObject.Predmet.ProtustrankaWithAdress_1">ARTIKALA jednostavno društvo s ograničenom odgovornošću za proizvodnju i usluge Crnojezerska 18, 10000 Zagreb</derivirana_varijabla>
  </DomainObject.Predmet.ProtustrankaWithAdress>
  <DomainObject.Predmet.ProtustrankaWithAdressOIB>
    <izvorni_sadrzaj>ARTIKALA jednostavno društvo s ograničenom odgovornošću za proizvodnju i usluge, OIB 91640391432, Crnojezerska 18, 10000 Zagreb</izvorni_sadrzaj>
    <derivirana_varijabla naziv="DomainObject.Predmet.ProtustrankaWithAdressOIB_1">ARTIKALA jednostavno društvo s ograničenom odgovornošću za proizvodnju i usluge, OIB 91640391432, Crnojezerska 18, 10000 Zagreb</derivirana_varijabla>
  </DomainObject.Predmet.ProtustrankaWithAdressOIB>
  <DomainObject.Predmet.ProtustrankaNazivFormated>
    <izvorni_sadrzaj>ARTIKALA jednostavno društvo s ograničenom odgovornošću za proizvodnju i usluge</izvorni_sadrzaj>
    <derivirana_varijabla naziv="DomainObject.Predmet.ProtustrankaNazivFormated_1">ARTIKALA jednostavno društvo s ograničenom odgovornošću za proizvodnju i usluge</derivirana_varijabla>
  </DomainObject.Predmet.ProtustrankaNazivFormated>
  <DomainObject.Predmet.ProtustrankaNazivFormatedOIB>
    <izvorni_sadrzaj>ARTIKALA jednostavno društvo s ograničenom odgovornošću za proizvodnju i usluge, OIB 91640391432</izvorni_sadrzaj>
    <derivirana_varijabla naziv="DomainObject.Predmet.ProtustrankaNazivFormatedOIB_1">ARTIKALA jednostavno društvo s ograničenom odgovornošću za proizvodnju i usluge, OIB 91640391432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ARTIKALA jednostavno društvo s ograničenom odgovornošću za proizvodnju i usluge zastupanog po punomoćniku Nikola Zagorec</item>
    </izvorni_sadrzaj>
    <derivirana_varijabla naziv="DomainObject.Predmet.ProtuStrankaListFormated_1">
      <item>ARTIKALA jednostavno društvo s ograničenom odgovornošću za proizvodnju i usluge zastupanog po punomoćniku Nikola Zagorec</item>
    </derivirana_varijabla>
  </DomainObject.Predmet.ProtuStrankaListFormated>
  <DomainObject.Predmet.ProtuStrankaListFormatedOIB>
    <izvorni_sadrzaj>
      <item>ARTIKALA jednostavno društvo s ograničenom odgovornošću za proizvodnju i usluge, OIB 91640391432 zastupanog po punomoćniku Nikola Zagorec</item>
    </izvorni_sadrzaj>
    <derivirana_varijabla naziv="DomainObject.Predmet.ProtuStrankaListFormatedOIB_1">
      <item>ARTIKALA jednostavno društvo s ograničenom odgovornošću za proizvodnju i usluge, OIB 91640391432 zastupanog po punomoćniku Nikola Zagorec</item>
    </derivirana_varijabla>
  </DomainObject.Predmet.ProtuStrankaListFormatedOIB>
  <DomainObject.Predmet.ProtuStrankaListFormatedWithAdress>
    <izvorni_sadrzaj>
      <item>ARTIKALA jednostavno društvo s ograničenom odgovornošću za proizvodnju i usluge, Crnojezerska 18, 10000 Zagreb zastupanog po punomoćniku Nikola Zagorec</item>
    </izvorni_sadrzaj>
    <derivirana_varijabla naziv="DomainObject.Predmet.ProtuStrankaListFormatedWithAdress_1">
      <item>ARTIKALA jednostavno društvo s ograničenom odgovornošću za proizvodnju i usluge, Crnojezerska 18, 10000 Zagreb zastupanog po punomoćniku Nikola Zagorec</item>
    </derivirana_varijabla>
  </DomainObject.Predmet.ProtuStrankaListFormatedWithAdress>
  <DomainObject.Predmet.ProtuStrankaListFormatedWithAdressOIB>
    <izvorni_sadrzaj>
      <item>ARTIKALA jednostavno društvo s ograničenom odgovornošću za proizvodnju i usluge, OIB 91640391432, Crnojezerska 18, 10000 Zagreb zastupanog po punomoćniku Nikola Zagorec</item>
    </izvorni_sadrzaj>
    <derivirana_varijabla naziv="DomainObject.Predmet.ProtuStrankaListFormatedWithAdressOIB_1">
      <item>ARTIKALA jednostavno društvo s ograničenom odgovornošću za proizvodnju i usluge, OIB 91640391432, Crnojezerska 18, 10000 Zagreb zastupanog po punomoćniku Nikola Zagorec</item>
    </derivirana_varijabla>
  </DomainObject.Predmet.ProtuStrankaListFormatedWithAdressOIB>
  <DomainObject.Predmet.ProtuStrankaListNazivFormated>
    <izvorni_sadrzaj>
      <item>ARTIKALA jednostavno društvo s ograničenom odgovornošću za proizvodnju i usluge</item>
    </izvorni_sadrzaj>
    <derivirana_varijabla naziv="DomainObject.Predmet.ProtuStrankaListNazivFormated_1">
      <item>ARTIKALA jednostavno društvo s ograničenom odgovornošću za proizvodnju i usluge</item>
    </derivirana_varijabla>
  </DomainObject.Predmet.ProtuStrankaListNazivFormated>
  <DomainObject.Predmet.ProtuStrankaListNazivFormatedOIB>
    <izvorni_sadrzaj>
      <item>ARTIKALA jednostavno društvo s ograničenom odgovornošću za proizvodnju i usluge, OIB 91640391432</item>
    </izvorni_sadrzaj>
    <derivirana_varijabla naziv="DomainObject.Predmet.ProtuStrankaListNazivFormatedOIB_1">
      <item>ARTIKALA jednostavno društvo s ograničenom odgovornošću za proizvodnju i usluge, OIB 91640391432</item>
    </derivirana_varijabla>
  </DomainObject.Predmet.ProtuStrankaListNazivFormatedOIB>
  <DomainObject.Predmet.OstaliListFormated>
    <izvorni_sadrzaj>
      <item>Nikola Zagorec punomoćnik sudionika u postupku ARTIKALA jednostavno društvo s ograničenom odgovornošću za proizvodnju i usluge</item>
      <item>PRIVREDNA BANKA ZAGREB - DIONIČKO DRUŠTVO</item>
    </izvorni_sadrzaj>
    <derivirana_varijabla naziv="DomainObject.Predmet.OstaliListFormated_1">
      <item>Nikola Zagorec punomoćnik sudionika u postupku ARTIKALA jednostavno društvo s ograničenom odgovornošću za proizvodnju i usluge</item>
      <item>PRIVREDNA BANKA ZAGREB - DIONIČKO DRUŠTVO</item>
    </derivirana_varijabla>
  </DomainObject.Predmet.OstaliListFormated>
  <DomainObject.Predmet.OstaliListFormatedOIB>
    <izvorni_sadrzaj>
      <item>Nikola Zagorec, OIB 54425325671 punomoćnik sudionika u postupku ARTIKALA jednostavno društvo s ograničenom odgovornošću za proizvodnju i usluge</item>
      <item>PRIVREDNA BANKA ZAGREB - DIONIČKO DRUŠTVO, OIB 02535697732</item>
    </izvorni_sadrzaj>
    <derivirana_varijabla naziv="DomainObject.Predmet.OstaliListFormatedOIB_1">
      <item>Nikola Zagorec, OIB 54425325671 punomoćnik sudionika u postupku ARTIKALA jednostavno društvo s ograničenom odgovornošću za proizvodnju i usluge</item>
      <item>PRIVREDNA BANKA ZAGREB - DIONIČKO DRUŠTVO, OIB 02535697732</item>
    </derivirana_varijabla>
  </DomainObject.Predmet.OstaliListFormatedOIB>
  <DomainObject.Predmet.OstaliListFormatedWithAdress>
    <izvorni_sadrzaj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</izvorni_sadrzaj>
    <derivirana_varijabla naziv="DomainObject.Predmet.OstaliListFormatedWithAdress_1"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</izvorni_sadrzaj>
    <derivirana_varijabla naziv="DomainObject.Predmet.OstaliListFormatedWithAdressOIB_1"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Nikola Zagorec</item>
      <item>PRIVREDNA BANKA ZAGREB - DIONIČKO DRUŠTVO</item>
    </izvorni_sadrzaj>
    <derivirana_varijabla naziv="DomainObject.Predmet.OstaliListNazivFormated_1">
      <item>Nikola Zagorec</item>
      <item>PRIVREDNA BANKA ZAGREB - DIONIČKO DRUŠTVO</item>
    </derivirana_varijabla>
  </DomainObject.Predmet.OstaliListNazivFormated>
  <DomainObject.Predmet.OstaliListNazivFormatedOIB>
    <izvorni_sadrzaj>
      <item>Nikola Zagorec, OIB 54425325671</item>
      <item>PRIVREDNA BANKA ZAGREB - DIONIČKO DRUŠTVO, OIB 02535697732</item>
    </izvorni_sadrzaj>
    <derivirana_varijabla naziv="DomainObject.Predmet.OstaliListNazivFormatedOIB_1">
      <item>Nikola Zagorec, OIB 54425325671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ARTIKALA jednostavno društvo s ograničenom odgovornošću za proizvodnju i usluge</izvorni_sadrzaj>
    <derivirana_varijabla naziv="DomainObject.Predmet.ProtustrankaIDrugi_1">ARTIKALA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ARTIKALA jednostavno društvo s ograničenom odgovornošću za proizvodnju i usluge, OIB 91640391432, Crnojezerska 18, 10000 Zagreb</izvorni_sadrzaj>
    <derivirana_varijabla naziv="DomainObject.Predmet.ProtustrankaIDrugiAdressOIB_1">ARTIKALA jednostavno društvo s ograničenom odgovornošću za proizvodnju i usluge, OIB 91640391432,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ARTIKALA jednostavno društvo s ograničenom odgovornošću za proizvodnju i usluge</item>
      <item>Nikola Zagorec</item>
      <item>PRIVREDNA BANKA ZAGREB - DIONIČKO DRUŠTVO</item>
    </izvorni_sadrzaj>
    <derivirana_varijabla naziv="DomainObject.Predmet.SudioniciListNaziv_1">
      <item>FINA Regionalni centar Zagreb</item>
      <item>ARTIKALA jednostavno društvo s ograničenom odgovornošću za proizvodnju i usluge</item>
      <item>Nikola Zagorec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91640391432</item>
      <item>, OIB 54425325671</item>
      <item>, OIB 02535697732</item>
    </izvorni_sadrzaj>
    <derivirana_varijabla naziv="DomainObject.Predmet.SudioniciListNazivOIB_1">
      <item>, OIB 85821130368</item>
      <item>, OIB 91640391432</item>
      <item>, OIB 54425325671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2566</properties:Characters>
  <properties:Lines>69</properties:Lines>
  <properties:Paragraphs>22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2016-12-01T09:39:00Z</cp:lastPrinted>
  <dcterms:modified xmlns:xsi="http://www.w3.org/2001/XMLSchema-instance" xsi:type="dcterms:W3CDTF">2016-12-01T09:39:00Z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