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b992" w14:paraId="dcfb992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proofErr w:type="spellStart"/>
      <w:r w:rsidR="00712941" w:rsidRPr="00712941">
        <w:rPr>
          <w:b/>
          <w:sz w:val="24"/>
        </w:rPr>
        <w:t>D.M</w:t>
      </w:r>
      <w:proofErr w:type="spellEnd"/>
      <w:r w:rsidR="00712941" w:rsidRPr="00712941">
        <w:rPr>
          <w:b/>
          <w:sz w:val="24"/>
        </w:rPr>
        <w:t>. METALI d.o.o.</w:t>
      </w:r>
      <w:r w:rsidRPr="003D5956">
        <w:rPr>
          <w:b/>
          <w:sz w:val="24"/>
        </w:rPr>
        <w:t xml:space="preserve">, </w:t>
      </w:r>
      <w:r w:rsidR="00712941" w:rsidRPr="00712941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proofErr w:type="spellStart"/>
      <w:r w:rsidR="00712941" w:rsidRPr="00712941">
        <w:rPr>
          <w:b/>
          <w:sz w:val="24"/>
        </w:rPr>
        <w:t>Donjodravska</w:t>
      </w:r>
      <w:proofErr w:type="spellEnd"/>
      <w:r w:rsidR="00712941" w:rsidRPr="00712941">
        <w:rPr>
          <w:b/>
          <w:sz w:val="24"/>
        </w:rPr>
        <w:t xml:space="preserve"> obala 38</w:t>
      </w:r>
      <w:r w:rsidRPr="003D5956">
        <w:rPr>
          <w:b/>
          <w:sz w:val="24"/>
        </w:rPr>
        <w:t xml:space="preserve">, MBS: </w:t>
      </w:r>
      <w:r w:rsidR="00712941" w:rsidRPr="00712941">
        <w:rPr>
          <w:b/>
          <w:sz w:val="24"/>
        </w:rPr>
        <w:t>030087695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712941" w:rsidRPr="00712941">
        <w:rPr>
          <w:b/>
          <w:sz w:val="24"/>
        </w:rPr>
        <w:t>70858058624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6A1793">
        <w:rPr>
          <w:sz w:val="24"/>
        </w:rPr>
        <w:t>10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2126A9" w:rsidRPr="002126A9">
        <w:rPr>
          <w:b/>
        </w:rPr>
        <w:t>Damir Stanković, OIB: 00272569421</w:t>
      </w:r>
      <w:r w:rsidRPr="00754992">
        <w:rPr>
          <w:b/>
        </w:rPr>
        <w:t xml:space="preserve">, </w:t>
      </w:r>
      <w:r w:rsidR="002126A9" w:rsidRPr="002126A9">
        <w:rPr>
          <w:b/>
        </w:rPr>
        <w:t xml:space="preserve">Osijek, </w:t>
      </w:r>
      <w:proofErr w:type="spellStart"/>
      <w:r w:rsidR="002126A9" w:rsidRPr="002126A9">
        <w:rPr>
          <w:b/>
        </w:rPr>
        <w:t>Donjodravska</w:t>
      </w:r>
      <w:proofErr w:type="spellEnd"/>
      <w:r w:rsidR="002126A9" w:rsidRPr="002126A9">
        <w:rPr>
          <w:b/>
        </w:rPr>
        <w:t xml:space="preserve"> obala 38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proofErr w:type="spellStart"/>
      <w:r w:rsidR="002126A9">
        <w:rPr>
          <w:b/>
        </w:rPr>
        <w:t>D.M</w:t>
      </w:r>
      <w:proofErr w:type="spellEnd"/>
      <w:r w:rsidR="002126A9">
        <w:rPr>
          <w:b/>
        </w:rPr>
        <w:t xml:space="preserve">. METALI d.o.o., Osijek, </w:t>
      </w:r>
      <w:proofErr w:type="spellStart"/>
      <w:r w:rsidR="002126A9">
        <w:rPr>
          <w:b/>
        </w:rPr>
        <w:t>Donjodravska</w:t>
      </w:r>
      <w:proofErr w:type="spellEnd"/>
      <w:r w:rsidR="002126A9">
        <w:rPr>
          <w:b/>
        </w:rPr>
        <w:t xml:space="preserve"> obala 38, MBS: 030087695</w:t>
      </w:r>
      <w:r w:rsidR="002126A9">
        <w:t xml:space="preserve">, </w:t>
      </w:r>
      <w:r w:rsidR="002126A9">
        <w:rPr>
          <w:b/>
        </w:rPr>
        <w:t>OIB: 70858058624</w:t>
      </w:r>
      <w:r w:rsidRPr="009C396C">
        <w:t xml:space="preserve"> 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2126A9">
        <w:rPr>
          <w:b/>
        </w:rPr>
        <w:t xml:space="preserve">Damir Stanković, Osijek, </w:t>
      </w:r>
      <w:proofErr w:type="spellStart"/>
      <w:r w:rsidR="002126A9">
        <w:rPr>
          <w:b/>
        </w:rPr>
        <w:t>Donjodravska</w:t>
      </w:r>
      <w:proofErr w:type="spellEnd"/>
      <w:r w:rsidR="002126A9">
        <w:rPr>
          <w:b/>
        </w:rPr>
        <w:t xml:space="preserve"> obala 38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2126A9">
        <w:rPr>
          <w:b/>
        </w:rPr>
        <w:t xml:space="preserve">Damir Stanković, Osijek, </w:t>
      </w:r>
      <w:proofErr w:type="spellStart"/>
      <w:r w:rsidR="002126A9">
        <w:rPr>
          <w:b/>
        </w:rPr>
        <w:t>Donjodravska</w:t>
      </w:r>
      <w:proofErr w:type="spellEnd"/>
      <w:r w:rsidR="002126A9">
        <w:rPr>
          <w:b/>
        </w:rPr>
        <w:t xml:space="preserve"> obala 38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2126A9">
        <w:rPr>
          <w:b/>
        </w:rPr>
        <w:t xml:space="preserve">Damir Stanković, Osijek, </w:t>
      </w:r>
      <w:proofErr w:type="spellStart"/>
      <w:r w:rsidR="002126A9">
        <w:rPr>
          <w:b/>
        </w:rPr>
        <w:t>Donjodravska</w:t>
      </w:r>
      <w:proofErr w:type="spellEnd"/>
      <w:r w:rsidR="002126A9">
        <w:rPr>
          <w:b/>
        </w:rPr>
        <w:t xml:space="preserve"> obala 38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2126A9">
        <w:rPr>
          <w:b/>
        </w:rPr>
        <w:t xml:space="preserve">Damir Stanković, Osijek, </w:t>
      </w:r>
      <w:proofErr w:type="spellStart"/>
      <w:r w:rsidR="002126A9">
        <w:rPr>
          <w:b/>
        </w:rPr>
        <w:t>Donjodravska</w:t>
      </w:r>
      <w:proofErr w:type="spellEnd"/>
      <w:r w:rsidR="002126A9">
        <w:rPr>
          <w:b/>
        </w:rPr>
        <w:t xml:space="preserve"> obala 38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</w:p>
    <w:p w:rsidRDefault="008A6DA0" w:rsidP="008A6DA0" w:rsidR="008A6DA0">
      <w:pPr>
        <w:ind w:firstLine="720"/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56767">
        <w:rPr>
          <w:sz w:val="24"/>
        </w:rPr>
        <w:t>10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2126A9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2126A9" w:rsidRPr="002126A9">
        <w:t xml:space="preserve">Damir Stanković, Osijek, </w:t>
      </w:r>
      <w:proofErr w:type="spellStart"/>
      <w:r w:rsidR="002126A9" w:rsidRPr="002126A9">
        <w:t>Donjodravska</w:t>
      </w:r>
      <w:proofErr w:type="spellEnd"/>
      <w:r w:rsidR="002126A9" w:rsidRPr="002126A9">
        <w:t xml:space="preserve"> obala 38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8A0198">
        <w:t>10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586" w:rsidR="004F1586">
      <w:r>
        <w:separator/>
      </w:r>
    </w:p>
  </w:endnote>
  <w:endnote w:id="0" w:type="continuationSeparator">
    <w:p w:rsidRDefault="004F1586" w:rsidR="004F1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586" w:rsidR="004F1586">
      <w:r>
        <w:separator/>
      </w:r>
    </w:p>
  </w:footnote>
  <w:footnote w:id="0" w:type="continuationSeparator">
    <w:p w:rsidRDefault="004F1586" w:rsidR="004F15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1586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8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630A9" w:rsidR="000630A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836D5">
      <w:t>6 St-854/16-3</w:t>
    </w:r>
  </w:p>
  <w:p w:rsidRDefault="004F1586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9836D5">
      <w:t>854</w:t>
    </w:r>
    <w:r>
      <w:t>/16-3</w:t>
    </w:r>
  </w:p>
  <w:p w:rsidRDefault="004F1586" w:rsidP="00546D11" w:rsidR="00546D11">
    <w:pPr>
      <w:jc w:val="right"/>
    </w:pPr>
  </w:p>
  <w:p w:rsidRDefault="004F1586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C635E"/>
    <w:rsid w:val="001E19A3"/>
    <w:rsid w:val="002010CC"/>
    <w:rsid w:val="00207758"/>
    <w:rsid w:val="002126A9"/>
    <w:rsid w:val="002B6C5B"/>
    <w:rsid w:val="002D1843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4F1586"/>
    <w:rsid w:val="00531D16"/>
    <w:rsid w:val="00556767"/>
    <w:rsid w:val="0058380C"/>
    <w:rsid w:val="005E147B"/>
    <w:rsid w:val="00630962"/>
    <w:rsid w:val="006A1793"/>
    <w:rsid w:val="006F19F3"/>
    <w:rsid w:val="00712941"/>
    <w:rsid w:val="00754992"/>
    <w:rsid w:val="00784800"/>
    <w:rsid w:val="007E05E0"/>
    <w:rsid w:val="00850AF8"/>
    <w:rsid w:val="008A0198"/>
    <w:rsid w:val="008A6DA0"/>
    <w:rsid w:val="008A7573"/>
    <w:rsid w:val="008F70F4"/>
    <w:rsid w:val="00924C72"/>
    <w:rsid w:val="00963CBE"/>
    <w:rsid w:val="009705EA"/>
    <w:rsid w:val="009836D5"/>
    <w:rsid w:val="009A0D2F"/>
    <w:rsid w:val="009F16FF"/>
    <w:rsid w:val="00A81A23"/>
    <w:rsid w:val="00AE0EB3"/>
    <w:rsid w:val="00B12CEE"/>
    <w:rsid w:val="00B54901"/>
    <w:rsid w:val="00BC1AD9"/>
    <w:rsid w:val="00C82903"/>
    <w:rsid w:val="00DB04C4"/>
    <w:rsid w:val="00DD2EE2"/>
    <w:rsid w:val="00DE4E72"/>
    <w:rsid w:val="00DF587A"/>
    <w:rsid w:val="00E31AEE"/>
    <w:rsid w:val="00E914A6"/>
    <w:rsid w:val="00F23EC7"/>
    <w:rsid w:val="00F52FC6"/>
    <w:rsid w:val="00F6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0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8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D184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D184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84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84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0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8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D184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D184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84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84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 METALI d.o.o. za strojnu obradu materijala</izvorni_sadrzaj>
    <derivirana_varijabla naziv="DomainObject.Predmet.ProtustrankaFormated_1">  D.M. METALI d.o.o. za strojnu obradu materijala</derivirana_varijabla>
  </DomainObject.Predmet.ProtustrankaFormated>
  <DomainObject.Predmet.ProtustrankaFormatedOIB>
    <izvorni_sadrzaj>  D.M. METALI d.o.o. za strojnu obradu materijala, OIB 70858058624</izvorni_sadrzaj>
    <derivirana_varijabla naziv="DomainObject.Predmet.ProtustrankaFormatedOIB_1">  D.M. METALI d.o.o. za strojnu obradu materijala, OIB 70858058624</derivirana_varijabla>
  </DomainObject.Predmet.ProtustrankaFormatedOIB>
  <DomainObject.Predmet.ProtustrankaFormatedWithAdress>
    <izvorni_sadrzaj> D.M. METALI d.o.o. za strojnu obradu materijala, Donjodravska obala 38, 31000 Osijek</izvorni_sadrzaj>
    <derivirana_varijabla naziv="DomainObject.Predmet.ProtustrankaFormatedWithAdress_1"> D.M. METALI d.o.o. za strojnu obradu materijala, Donjodravska obala 38, 31000 Osijek</derivirana_varijabla>
  </DomainObject.Predmet.ProtustrankaFormatedWithAdress>
  <DomainObject.Predmet.ProtustrankaFormatedWithAdressOIB>
    <izvorni_sadrzaj> D.M. METALI d.o.o. za strojnu obradu materijala, OIB 70858058624, Donjodravska obala 38, 31000 Osijek</izvorni_sadrzaj>
    <derivirana_varijabla naziv="DomainObject.Predmet.ProtustrankaFormatedWithAdressOIB_1"> D.M. METALI d.o.o. za strojnu obradu materijala, OIB 70858058624, Donjodravska obala 38, 31000 Osijek</derivirana_varijabla>
  </DomainObject.Predmet.ProtustrankaFormatedWithAdressOIB>
  <DomainObject.Predmet.ProtustrankaWithAdress>
    <izvorni_sadrzaj>D.M. METALI d.o.o. za strojnu obradu materijala Donjodravska obala 38, 31000 Osijek</izvorni_sadrzaj>
    <derivirana_varijabla naziv="DomainObject.Predmet.ProtustrankaWithAdress_1">D.M. METALI d.o.o. za strojnu obradu materijala Donjodravska obala 38, 31000 Osijek</derivirana_varijabla>
  </DomainObject.Predmet.ProtustrankaWithAdress>
  <DomainObject.Predmet.ProtustrankaWithAdressOIB>
    <izvorni_sadrzaj>D.M. METALI d.o.o. za strojnu obradu materijala, OIB 70858058624, Donjodravska obala 38, 31000 Osijek</izvorni_sadrzaj>
    <derivirana_varijabla naziv="DomainObject.Predmet.ProtustrankaWithAdressOIB_1">D.M. METALI d.o.o. za strojnu obradu materijala, OIB 70858058624, Donjodravska obala 38, 31000 Osijek</derivirana_varijabla>
  </DomainObject.Predmet.ProtustrankaWithAdressOIB>
  <DomainObject.Predmet.ProtustrankaNazivFormated>
    <izvorni_sadrzaj>D.M. METALI d.o.o. za strojnu obradu materijala</izvorni_sadrzaj>
    <derivirana_varijabla naziv="DomainObject.Predmet.ProtustrankaNazivFormated_1">D.M. METALI d.o.o. za strojnu obradu materijala</derivirana_varijabla>
  </DomainObject.Predmet.ProtustrankaNazivFormated>
  <DomainObject.Predmet.ProtustrankaNazivFormatedOIB>
    <izvorni_sadrzaj>D.M. METALI d.o.o. za strojnu obradu materijala, OIB 70858058624</izvorni_sadrzaj>
    <derivirana_varijabla naziv="DomainObject.Predmet.ProtustrankaNazivFormatedOIB_1">D.M. METALI d.o.o. za strojnu obradu materijala, OIB 70858058624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D.M. METALI d.o.o. za strojnu obradu materijala</item>
    </izvorni_sadrzaj>
    <derivirana_varijabla naziv="DomainObject.Predmet.ProtuStrankaListFormated_1">
      <item>D.M. METALI d.o.o. za strojnu obradu materijala</item>
    </derivirana_varijabla>
  </DomainObject.Predmet.ProtuStrankaListFormated>
  <DomainObject.Predmet.ProtuStrankaListFormatedOIB>
    <izvorni_sadrzaj>
      <item>D.M. METALI d.o.o. za strojnu obradu materijala, OIB 70858058624</item>
    </izvorni_sadrzaj>
    <derivirana_varijabla naziv="DomainObject.Predmet.ProtuStrankaListFormatedOIB_1">
      <item>D.M. METALI d.o.o. za strojnu obradu materijala, OIB 70858058624</item>
    </derivirana_varijabla>
  </DomainObject.Predmet.ProtuStrankaListFormatedOIB>
  <DomainObject.Predmet.ProtuStrankaListFormatedWithAdress>
    <izvorni_sadrzaj>
      <item>D.M. METALI d.o.o. za strojnu obradu materijala, Donjodravska obala 38, 31000 Osijek</item>
    </izvorni_sadrzaj>
    <derivirana_varijabla naziv="DomainObject.Predmet.ProtuStrankaListFormatedWithAdress_1">
      <item>D.M. METALI d.o.o. za strojnu obradu materijala, Donjodravska obala 38, 31000 Osijek</item>
    </derivirana_varijabla>
  </DomainObject.Predmet.ProtuStrankaListFormatedWithAdress>
  <DomainObject.Predmet.ProtuStrankaListFormatedWithAdressOIB>
    <izvorni_sadrzaj>
      <item>D.M. METALI d.o.o. za strojnu obradu materijala, OIB 70858058624, Donjodravska obala 38, 31000 Osijek</item>
    </izvorni_sadrzaj>
    <derivirana_varijabla naziv="DomainObject.Predmet.ProtuStrankaListFormatedWithAdressOIB_1">
      <item>D.M. METALI d.o.o. za strojnu obradu materijala, OIB 70858058624, Donjodravska obala 38, 31000 Osijek</item>
    </derivirana_varijabla>
  </DomainObject.Predmet.ProtuStrankaListFormatedWithAdressOIB>
  <DomainObject.Predmet.ProtuStrankaListNazivFormated>
    <izvorni_sadrzaj>
      <item>D.M. METALI d.o.o. za strojnu obradu materijala</item>
    </izvorni_sadrzaj>
    <derivirana_varijabla naziv="DomainObject.Predmet.ProtuStrankaListNazivFormated_1">
      <item>D.M. METALI d.o.o. za strojnu obradu materijala</item>
    </derivirana_varijabla>
  </DomainObject.Predmet.ProtuStrankaListNazivFormated>
  <DomainObject.Predmet.ProtuStrankaListNazivFormatedOIB>
    <izvorni_sadrzaj>
      <item>D.M. METALI d.o.o. za strojnu obradu materijala, OIB 70858058624</item>
    </izvorni_sadrzaj>
    <derivirana_varijabla naziv="DomainObject.Predmet.ProtuStrankaListNazivFormatedOIB_1">
      <item>D.M. METALI d.o.o. za strojnu obradu materijala, OIB 70858058624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D.M. METALI d.o.o. za strojnu obradu materijala</izvorni_sadrzaj>
    <derivirana_varijabla naziv="DomainObject.Predmet.ProtustrankaIDrugi_1">D.M. METALI d.o.o. za strojnu obradu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D.M. METALI d.o.o. za strojnu obradu materijala, OIB 70858058624, Donjodravska obala 38, 31000 Osijek</izvorni_sadrzaj>
    <derivirana_varijabla naziv="DomainObject.Predmet.ProtustrankaIDrugiAdressOIB_1">D.M. METALI d.o.o. za strojnu obradu materijala, OIB 70858058624, Donjodravska obala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D.M. METALI d.o.o. za strojnu obradu materijala</item>
    </izvorni_sadrzaj>
    <derivirana_varijabla naziv="DomainObject.Predmet.SudioniciListNaziv_1">
      <item>FINA RC OSIJEK</item>
      <item>D.M. METALI d.o.o. za strojnu obradu materijala</item>
    </derivirana_varijabla>
  </DomainObject.Predmet.SudioniciListNaziv>
  <DomainObject.Predmet.SudioniciListAdressOIB>
    <izvorni_sadrzaj>
      <item>FINA RC OSIJEK, OIB 85821130368</item>
      <item>D.M. METALI d.o.o. za strojnu obradu materijala, OIB 70858058624, Donjodravska obala 38,31000 Osijek</item>
    </izvorni_sadrzaj>
    <derivirana_varijabla naziv="DomainObject.Predmet.SudioniciListAdressOIB_1">
      <item>FINA RC OSIJEK, OIB 85821130368</item>
      <item>D.M. METALI d.o.o. za strojnu obradu materijala, OIB 70858058624, Donjodravska obala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70858058624</item>
    </izvorni_sadrzaj>
    <derivirana_varijabla naziv="DomainObject.Predmet.SudioniciListNazivOIB_1">
      <item>, OIB 85821130368</item>
      <item>, OIB 70858058624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6B5FD-3E8C-4CC0-9758-1EA3AF546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2543</properties:Characters>
  <properties:Lines>111</properties:Lines>
  <properties:Paragraphs>24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2016-11-10T11:04:00Z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