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f1c9" w14:paraId="679f1c9" w:rsidRDefault="00964A88" w:rsidP="001940FB" w:rsidR="00964A8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964A88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938F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64A88" w:rsidP="00AA6BCF" w:rsidR="00964A8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64A88" w:rsidP="00964A88" w:rsidR="00964A8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64A88" w:rsidP="00964A88" w:rsidR="00964A8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64A8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64A8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7780F">
        <w:rPr>
          <w:rFonts w:cs="Calibri" w:eastAsia="Arial Unicode MS" w:hAnsi="Calibri" w:ascii="Calibri"/>
          <w:kern w:val="1"/>
          <w:lang w:eastAsia="ar-SA" w:val="hr-HR"/>
        </w:rPr>
        <w:t>ZRINKA VIDOVIĆ ZELIĆ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64A88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A5023A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37780F">
        <w:rPr>
          <w:rFonts w:cs="Calibri" w:eastAsia="Arial Unicode MS" w:hAnsi="Calibri" w:ascii="Calibri"/>
          <w:kern w:val="1"/>
          <w:lang w:eastAsia="ar-SA" w:val="hr-HR"/>
        </w:rPr>
        <w:t>122.845,36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37780F">
        <w:rPr>
          <w:rFonts w:cs="Calibri" w:hAnsi="Calibri" w:ascii="Calibri"/>
        </w:rPr>
        <w:t>12</w:t>
      </w:r>
      <w:r w:rsidR="001D182A" w:rsidRPr="001D182A">
        <w:rPr>
          <w:rFonts w:cs="Calibri" w:hAnsi="Calibri" w:ascii="Calibri"/>
        </w:rPr>
        <w:t>.</w:t>
      </w:r>
      <w:r w:rsidR="0037780F">
        <w:rPr>
          <w:rFonts w:cs="Calibri" w:hAnsi="Calibri" w:ascii="Calibri"/>
        </w:rPr>
        <w:t>745</w:t>
      </w:r>
      <w:r w:rsidR="001D182A" w:rsidRPr="001D182A">
        <w:rPr>
          <w:rFonts w:cs="Calibri" w:hAnsi="Calibri" w:ascii="Calibri"/>
        </w:rPr>
        <w:t>,</w:t>
      </w:r>
      <w:r w:rsidR="0037780F">
        <w:rPr>
          <w:rFonts w:cs="Calibri" w:hAnsi="Calibri" w:ascii="Calibri"/>
        </w:rPr>
        <w:t>3</w:t>
      </w:r>
      <w:r w:rsidR="001D182A" w:rsidRPr="001D182A">
        <w:rPr>
          <w:rFonts w:cs="Calibri" w:hAnsi="Calibri" w:ascii="Calibri"/>
        </w:rPr>
        <w:t>6 kn</w:t>
      </w:r>
      <w:r w:rsidR="00964A88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10.</w:t>
      </w:r>
      <w:r w:rsidR="0037780F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964A88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64A8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64A88" w:rsidRPr="00964A8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64A88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64A88" w:rsidP="00AA6BCF" w:rsidR="00964A8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83861" w:rsidP="00AA6BCF" w:rsidR="00B83861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780F" w:rsidP="0037780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ZRINKA VIDOVIĆ ZELIĆ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Marmontova 14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78993522120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780F" w:rsidP="0037780F" w:rsidR="0037780F" w:rsidRPr="0037780F">
            <w:pPr>
              <w:rPr>
                <w:rFonts w:cs="Calibri" w:hAnsi="Calibri" w:ascii="Calibri"/>
              </w:rPr>
            </w:pPr>
            <w:r w:rsidRPr="0037780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37780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37780F">
              <w:rPr>
                <w:rFonts w:cs="Calibri" w:hAnsi="Calibri" w:ascii="Calibri"/>
              </w:rPr>
              <w:t>22</w:t>
            </w:r>
            <w:r w:rsidRPr="001D182A">
              <w:rPr>
                <w:rFonts w:cs="Calibri" w:hAnsi="Calibri" w:ascii="Calibri"/>
              </w:rPr>
              <w:t>.</w:t>
            </w:r>
            <w:r w:rsidR="0037780F">
              <w:rPr>
                <w:rFonts w:cs="Calibri" w:hAnsi="Calibri" w:ascii="Calibri"/>
              </w:rPr>
              <w:t>845</w:t>
            </w:r>
            <w:r w:rsidRPr="001D182A">
              <w:rPr>
                <w:rFonts w:cs="Calibri" w:hAnsi="Calibri" w:ascii="Calibri"/>
              </w:rPr>
              <w:t>,</w:t>
            </w:r>
            <w:r w:rsidR="0037780F">
              <w:rPr>
                <w:rFonts w:cs="Calibri" w:hAnsi="Calibri" w:ascii="Calibri"/>
              </w:rPr>
              <w:t>3</w:t>
            </w:r>
            <w:r w:rsidRPr="001D182A">
              <w:rPr>
                <w:rFonts w:cs="Calibri" w:hAnsi="Calibri" w:ascii="Calibri"/>
              </w:rPr>
              <w:t>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37780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37780F">
              <w:rPr>
                <w:rFonts w:cs="Calibri" w:hAnsi="Calibri" w:ascii="Calibri"/>
              </w:rPr>
              <w:t>12</w:t>
            </w:r>
            <w:r w:rsidRPr="001D182A">
              <w:rPr>
                <w:rFonts w:cs="Calibri" w:hAnsi="Calibri" w:ascii="Calibri"/>
              </w:rPr>
              <w:t>.</w:t>
            </w:r>
            <w:r w:rsidR="0037780F">
              <w:rPr>
                <w:rFonts w:cs="Calibri" w:hAnsi="Calibri" w:ascii="Calibri"/>
              </w:rPr>
              <w:t>745</w:t>
            </w:r>
            <w:r w:rsidRPr="001D182A">
              <w:rPr>
                <w:rFonts w:cs="Calibri" w:hAnsi="Calibri" w:ascii="Calibri"/>
              </w:rPr>
              <w:t>,</w:t>
            </w:r>
            <w:r w:rsidR="0037780F">
              <w:rPr>
                <w:rFonts w:cs="Calibri" w:hAnsi="Calibri" w:ascii="Calibri"/>
              </w:rPr>
              <w:t>3</w:t>
            </w:r>
            <w:r w:rsidRPr="001D182A">
              <w:rPr>
                <w:rFonts w:cs="Calibri" w:hAnsi="Calibri" w:ascii="Calibri"/>
              </w:rPr>
              <w:t>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37780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10.</w:t>
            </w:r>
            <w:r w:rsidR="0037780F">
              <w:rPr>
                <w:rFonts w:cs="Calibri" w:hAnsi="Calibri" w:ascii="Calibri"/>
              </w:rPr>
              <w:t>1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C25A9E" w:rsidP="00C25A9E" w:rsidR="00C25A9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B373E" w:rsidP="00C25A9E" w:rsidR="004B373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93963" w:rsidP="004B373E" w:rsidR="004B373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373E" w:rsidP="004B373E" w:rsidR="004B373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B373E" w:rsidP="004B373E" w:rsidR="004B373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4B373E" w:rsidP="004B373E" w:rsidR="004B373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4B373E" w:rsidP="004B373E" w:rsidR="004B373E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E8291C" w:rsidP="00E8291C" w:rsidR="00E8291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906" w:rsidR="00633906">
      <w:pPr>
        <w:spacing w:after="0"/>
      </w:pPr>
      <w:r>
        <w:separator/>
      </w:r>
    </w:p>
  </w:endnote>
  <w:endnote w:id="0" w:type="continuationSeparator">
    <w:p w:rsidRDefault="00633906" w:rsidR="006339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1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906" w:rsidR="00633906">
      <w:pPr>
        <w:spacing w:after="0"/>
      </w:pPr>
      <w:r>
        <w:separator/>
      </w:r>
    </w:p>
  </w:footnote>
  <w:footnote w:id="0" w:type="continuationSeparator">
    <w:p w:rsidRDefault="00633906" w:rsidR="006339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1E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D24319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7844"/>
    <w:rsid w:val="002C48B8"/>
    <w:rsid w:val="002D0A00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780F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4B4A"/>
    <w:rsid w:val="0040542B"/>
    <w:rsid w:val="00415A5A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3963"/>
    <w:rsid w:val="00497107"/>
    <w:rsid w:val="004A333A"/>
    <w:rsid w:val="004A6C7A"/>
    <w:rsid w:val="004A7A5F"/>
    <w:rsid w:val="004B0A38"/>
    <w:rsid w:val="004B30DA"/>
    <w:rsid w:val="004B373E"/>
    <w:rsid w:val="004B48A3"/>
    <w:rsid w:val="004B544A"/>
    <w:rsid w:val="004B57AF"/>
    <w:rsid w:val="004C3317"/>
    <w:rsid w:val="004C7C34"/>
    <w:rsid w:val="004D4005"/>
    <w:rsid w:val="004D70D8"/>
    <w:rsid w:val="004E270D"/>
    <w:rsid w:val="004E41E7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9D7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3906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1CE3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A88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9F53AE"/>
    <w:rsid w:val="00A060E3"/>
    <w:rsid w:val="00A07699"/>
    <w:rsid w:val="00A15E01"/>
    <w:rsid w:val="00A16463"/>
    <w:rsid w:val="00A21D3E"/>
    <w:rsid w:val="00A2403D"/>
    <w:rsid w:val="00A24BB4"/>
    <w:rsid w:val="00A32995"/>
    <w:rsid w:val="00A32BC5"/>
    <w:rsid w:val="00A40D30"/>
    <w:rsid w:val="00A41897"/>
    <w:rsid w:val="00A41F11"/>
    <w:rsid w:val="00A44876"/>
    <w:rsid w:val="00A4706C"/>
    <w:rsid w:val="00A5023A"/>
    <w:rsid w:val="00A50AB5"/>
    <w:rsid w:val="00A5105C"/>
    <w:rsid w:val="00A55AA0"/>
    <w:rsid w:val="00A57E2D"/>
    <w:rsid w:val="00A60012"/>
    <w:rsid w:val="00A614BA"/>
    <w:rsid w:val="00A621D0"/>
    <w:rsid w:val="00A62D9D"/>
    <w:rsid w:val="00A72D65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3861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6A26"/>
    <w:rsid w:val="00BF0A20"/>
    <w:rsid w:val="00BF6B4A"/>
    <w:rsid w:val="00BF7D10"/>
    <w:rsid w:val="00C10579"/>
    <w:rsid w:val="00C20815"/>
    <w:rsid w:val="00C22378"/>
    <w:rsid w:val="00C22FBB"/>
    <w:rsid w:val="00C25A9E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2A32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38F2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91C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5F6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E4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1E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1E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1E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1E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4E4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1E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1E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1E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1E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F36BE-08AA-4748-9681-51EC6DB21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1456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St-651/2017-351 / Podnesak - Podnesak (-351.docx)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