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ccf3" w14:paraId="ce7ccf3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F6EA8" w:rsidP="00EF020D" w:rsidR="00F75262">
      <w:pPr>
        <w:ind w:firstLine="708"/>
        <w:jc w:val="both"/>
      </w:pPr>
      <w:r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po prijedlogu predlagatelja Financijske agencije, OIB: 85821130368, Regionalni centar Rijeka, Podružnica Pula, </w:t>
      </w:r>
      <w:proofErr w:type="spellStart"/>
      <w:r>
        <w:t>Giardini</w:t>
      </w:r>
      <w:proofErr w:type="spellEnd"/>
      <w:r>
        <w:t xml:space="preserve"> 5, radi otvaranja stečajnog postupka nad dužnikom NOLLA USLUGE  j.d.o.o. PULA, Pula, </w:t>
      </w:r>
      <w:proofErr w:type="spellStart"/>
      <w:r>
        <w:t>Dukićeva</w:t>
      </w:r>
      <w:proofErr w:type="spellEnd"/>
      <w:r>
        <w:t xml:space="preserve"> 23, OIB: 56476729408</w:t>
      </w:r>
      <w:r w:rsidR="00F75262">
        <w:t>,</w:t>
      </w:r>
    </w:p>
    <w:p w:rsidRDefault="0006087B" w:rsidP="00EF020D" w:rsidR="0006087B">
      <w:pPr>
        <w:ind w:firstLine="708"/>
        <w:jc w:val="both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>dužnikom</w:t>
      </w:r>
      <w:r w:rsidR="00666187">
        <w:rPr>
          <w:sz w:val="23"/>
          <w:szCs w:val="23"/>
        </w:rPr>
        <w:t xml:space="preserve">  </w:t>
      </w:r>
      <w:r w:rsidR="007F6EA8">
        <w:t xml:space="preserve">NOLLA USLUGE  j.d.o.o. PULA, Pula, </w:t>
      </w:r>
      <w:proofErr w:type="spellStart"/>
      <w:r w:rsidR="007F6EA8">
        <w:t>Dukićeva</w:t>
      </w:r>
      <w:proofErr w:type="spellEnd"/>
      <w:r w:rsidR="007F6EA8">
        <w:t xml:space="preserve"> 23, OIB: 56476729408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7F6EA8">
        <w:rPr>
          <w:sz w:val="23"/>
          <w:szCs w:val="23"/>
        </w:rPr>
        <w:t>896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341D5B">
        <w:rPr>
          <w:sz w:val="23"/>
          <w:szCs w:val="23"/>
          <w:lang w:val="pl-PL"/>
        </w:rPr>
        <w:t>dužnikom</w:t>
      </w:r>
      <w:r w:rsidR="002D3AE9">
        <w:rPr>
          <w:sz w:val="23"/>
          <w:szCs w:val="23"/>
          <w:lang w:val="pl-PL"/>
        </w:rPr>
        <w:t>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7D6242">
        <w:rPr>
          <w:sz w:val="23"/>
          <w:szCs w:val="23"/>
        </w:rPr>
        <w:t>1</w:t>
      </w:r>
      <w:r w:rsidR="007F6EA8">
        <w:rPr>
          <w:sz w:val="23"/>
          <w:szCs w:val="23"/>
        </w:rPr>
        <w:t>4</w:t>
      </w:r>
      <w:r w:rsidR="007C449E" w:rsidRPr="007C449E">
        <w:rPr>
          <w:sz w:val="23"/>
          <w:szCs w:val="23"/>
        </w:rPr>
        <w:t xml:space="preserve">. </w:t>
      </w:r>
      <w:r w:rsidR="00A16E85">
        <w:rPr>
          <w:sz w:val="23"/>
          <w:szCs w:val="23"/>
        </w:rPr>
        <w:t>rujna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06087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1A147D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7D6242">
        <w:t>1</w:t>
      </w:r>
      <w:r w:rsidR="007F6EA8">
        <w:t>4</w:t>
      </w:r>
      <w:r>
        <w:t xml:space="preserve">. </w:t>
      </w:r>
      <w:r w:rsidR="00A16E85">
        <w:t>rujna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proofErr w:type="spellStart"/>
    <w:r w:rsidR="00020723">
      <w:t>Posl</w:t>
    </w:r>
    <w:proofErr w:type="spellEnd"/>
    <w:r w:rsidR="00020723">
      <w:t>. broj: 4 St-462/2016-17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7F6EA8">
      <w:t>896/2016-10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5B5C"/>
    <w:rsid w:val="00027B6D"/>
    <w:rsid w:val="0004403C"/>
    <w:rsid w:val="0006087B"/>
    <w:rsid w:val="000721E3"/>
    <w:rsid w:val="000934CA"/>
    <w:rsid w:val="000A1A48"/>
    <w:rsid w:val="000A52AA"/>
    <w:rsid w:val="000C513B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1691"/>
    <w:rsid w:val="00165DE9"/>
    <w:rsid w:val="00177317"/>
    <w:rsid w:val="001917FE"/>
    <w:rsid w:val="00193DE6"/>
    <w:rsid w:val="001A147D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50309"/>
    <w:rsid w:val="002607AA"/>
    <w:rsid w:val="002839AE"/>
    <w:rsid w:val="00286170"/>
    <w:rsid w:val="00296ECD"/>
    <w:rsid w:val="002A0BB8"/>
    <w:rsid w:val="002D3AE9"/>
    <w:rsid w:val="002F451E"/>
    <w:rsid w:val="00310AE5"/>
    <w:rsid w:val="00332A50"/>
    <w:rsid w:val="00341D5B"/>
    <w:rsid w:val="0034279C"/>
    <w:rsid w:val="00384337"/>
    <w:rsid w:val="00384593"/>
    <w:rsid w:val="00393CD9"/>
    <w:rsid w:val="003A1AA1"/>
    <w:rsid w:val="003C01C5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43B05"/>
    <w:rsid w:val="00460A83"/>
    <w:rsid w:val="00476109"/>
    <w:rsid w:val="004A1868"/>
    <w:rsid w:val="004A7024"/>
    <w:rsid w:val="004B169A"/>
    <w:rsid w:val="004D2367"/>
    <w:rsid w:val="004E02CA"/>
    <w:rsid w:val="005044EB"/>
    <w:rsid w:val="00506AE9"/>
    <w:rsid w:val="005166DC"/>
    <w:rsid w:val="005221D7"/>
    <w:rsid w:val="0053080A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45281"/>
    <w:rsid w:val="00651927"/>
    <w:rsid w:val="00657D46"/>
    <w:rsid w:val="00666187"/>
    <w:rsid w:val="00674902"/>
    <w:rsid w:val="00682F5F"/>
    <w:rsid w:val="00694525"/>
    <w:rsid w:val="006B46E3"/>
    <w:rsid w:val="006C1F1C"/>
    <w:rsid w:val="006C2557"/>
    <w:rsid w:val="006D5D90"/>
    <w:rsid w:val="006F5A21"/>
    <w:rsid w:val="00706A0B"/>
    <w:rsid w:val="0072668D"/>
    <w:rsid w:val="007A0862"/>
    <w:rsid w:val="007A19EF"/>
    <w:rsid w:val="007C449E"/>
    <w:rsid w:val="007D34DC"/>
    <w:rsid w:val="007D6242"/>
    <w:rsid w:val="007E4AD6"/>
    <w:rsid w:val="007F578A"/>
    <w:rsid w:val="007F6EA8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D3D8F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B30FB"/>
    <w:rsid w:val="009D1839"/>
    <w:rsid w:val="009D5DC9"/>
    <w:rsid w:val="009D7F32"/>
    <w:rsid w:val="009E63F4"/>
    <w:rsid w:val="009F4E70"/>
    <w:rsid w:val="00A01E1E"/>
    <w:rsid w:val="00A03E43"/>
    <w:rsid w:val="00A0500F"/>
    <w:rsid w:val="00A1177A"/>
    <w:rsid w:val="00A16E85"/>
    <w:rsid w:val="00A346E7"/>
    <w:rsid w:val="00A85A09"/>
    <w:rsid w:val="00AA70EB"/>
    <w:rsid w:val="00AD12EB"/>
    <w:rsid w:val="00AD1C96"/>
    <w:rsid w:val="00AF1067"/>
    <w:rsid w:val="00B10A75"/>
    <w:rsid w:val="00B2669D"/>
    <w:rsid w:val="00B3377A"/>
    <w:rsid w:val="00B3422D"/>
    <w:rsid w:val="00B36494"/>
    <w:rsid w:val="00B46D53"/>
    <w:rsid w:val="00B8368A"/>
    <w:rsid w:val="00BA4749"/>
    <w:rsid w:val="00BC44AE"/>
    <w:rsid w:val="00BD0AE2"/>
    <w:rsid w:val="00BD23FB"/>
    <w:rsid w:val="00C00E5C"/>
    <w:rsid w:val="00C0370D"/>
    <w:rsid w:val="00C03A3E"/>
    <w:rsid w:val="00C45CA2"/>
    <w:rsid w:val="00C5215F"/>
    <w:rsid w:val="00C546F4"/>
    <w:rsid w:val="00C70DCB"/>
    <w:rsid w:val="00C74498"/>
    <w:rsid w:val="00C925E6"/>
    <w:rsid w:val="00CB30DA"/>
    <w:rsid w:val="00CB3F31"/>
    <w:rsid w:val="00CB71F5"/>
    <w:rsid w:val="00CC1D07"/>
    <w:rsid w:val="00CC3C4F"/>
    <w:rsid w:val="00D0124F"/>
    <w:rsid w:val="00D073E2"/>
    <w:rsid w:val="00D17AFF"/>
    <w:rsid w:val="00D4139A"/>
    <w:rsid w:val="00D62015"/>
    <w:rsid w:val="00D66536"/>
    <w:rsid w:val="00D944BD"/>
    <w:rsid w:val="00DC645B"/>
    <w:rsid w:val="00DD550B"/>
    <w:rsid w:val="00DE4F1B"/>
    <w:rsid w:val="00DF7255"/>
    <w:rsid w:val="00E05425"/>
    <w:rsid w:val="00E05707"/>
    <w:rsid w:val="00E45B6D"/>
    <w:rsid w:val="00E50CB4"/>
    <w:rsid w:val="00E64C48"/>
    <w:rsid w:val="00E74F3A"/>
    <w:rsid w:val="00E757E3"/>
    <w:rsid w:val="00E77F0C"/>
    <w:rsid w:val="00EC1EF3"/>
    <w:rsid w:val="00EC4F42"/>
    <w:rsid w:val="00ED465B"/>
    <w:rsid w:val="00EE4FE6"/>
    <w:rsid w:val="00EF020D"/>
    <w:rsid w:val="00F00921"/>
    <w:rsid w:val="00F032CF"/>
    <w:rsid w:val="00F2200B"/>
    <w:rsid w:val="00F32AF8"/>
    <w:rsid w:val="00F36669"/>
    <w:rsid w:val="00F41244"/>
    <w:rsid w:val="00F43BB1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7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0E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0E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0E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0E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7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0E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0E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0E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0E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89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NOLLA USLUGE j.d.o.o. PULA zastupanog po punomoćniku Siniša Uršić</izvorni_sadrzaj>
    <derivirana_varijabla naziv="DomainObject.Predmet.ProtustrankaFormated_1">  NOLLA USLUGE j.d.o.o. PULA zastupanog po punomoćniku Siniša Uršić</derivirana_varijabla>
  </DomainObject.Predmet.ProtustrankaFormated>
  <DomainObject.Predmet.ProtustrankaFormatedOIB>
    <izvorni_sadrzaj>  NOLLA USLUGE j.d.o.o. PULA, OIB 56476729408 zastupanog po punomoćniku Siniša Uršić</izvorni_sadrzaj>
    <derivirana_varijabla naziv="DomainObject.Predmet.ProtustrankaFormatedOIB_1">  NOLLA USLUGE j.d.o.o. PULA, OIB 56476729408 zastupanog po punomoćniku Siniša Uršić</derivirana_varijabla>
  </DomainObject.Predmet.ProtustrankaFormatedOIB>
  <DomainObject.Predmet.ProtustrankaFormatedWithAdress>
    <izvorni_sadrzaj> NOLLA USLUGE j.d.o.o. PULA, Dukićeva 23, 52100 Pula zastupanog po punomoćniku Siniša Uršić</izvorni_sadrzaj>
    <derivirana_varijabla naziv="DomainObject.Predmet.ProtustrankaFormatedWithAdress_1"> NOLLA USLUGE j.d.o.o. PULA, Dukićeva 23, 52100 Pula zastupanog po punomoćniku Siniša Uršić</derivirana_varijabla>
  </DomainObject.Predmet.ProtustrankaFormatedWithAdress>
  <DomainObject.Predmet.ProtustrankaFormatedWithAdressOIB>
    <izvorni_sadrzaj> NOLLA USLUGE j.d.o.o. PULA, OIB 56476729408, Dukićeva 23, 52100 Pula zastupanog po punomoćniku Siniša Uršić</izvorni_sadrzaj>
    <derivirana_varijabla naziv="DomainObject.Predmet.ProtustrankaFormatedWithAdressOIB_1"> NOLLA USLUGE j.d.o.o. PULA, OIB 56476729408, Dukićeva 23, 52100 Pula zastupanog po punomoćniku Siniša Uršić</derivirana_varijabla>
  </DomainObject.Predmet.ProtustrankaFormatedWithAdressOIB>
  <DomainObject.Predmet.ProtustrankaWithAdress>
    <izvorni_sadrzaj>NOLLA USLUGE j.d.o.o. PULA Dukićeva 23, 52100 Pula</izvorni_sadrzaj>
    <derivirana_varijabla naziv="DomainObject.Predmet.ProtustrankaWithAdress_1">NOLLA USLUGE j.d.o.o. PULA Dukićeva 23, 52100 Pula</derivirana_varijabla>
  </DomainObject.Predmet.ProtustrankaWithAdress>
  <DomainObject.Predmet.ProtustrankaWithAdressOIB>
    <izvorni_sadrzaj>NOLLA USLUGE j.d.o.o. PULA, OIB 56476729408, Dukićeva 23, 52100 Pula</izvorni_sadrzaj>
    <derivirana_varijabla naziv="DomainObject.Predmet.ProtustrankaWithAdressOIB_1">NOLLA USLUGE j.d.o.o. PULA, OIB 56476729408, Dukićeva 23, 52100 Pula</derivirana_varijabla>
  </DomainObject.Predmet.ProtustrankaWithAdressOIB>
  <DomainObject.Predmet.ProtustrankaNazivFormated>
    <izvorni_sadrzaj>NOLLA USLUGE j.d.o.o. PULA</izvorni_sadrzaj>
    <derivirana_varijabla naziv="DomainObject.Predmet.ProtustrankaNazivFormated_1">NOLLA USLUGE j.d.o.o. PULA</derivirana_varijabla>
  </DomainObject.Predmet.ProtustrankaNazivFormated>
  <DomainObject.Predmet.ProtustrankaNazivFormatedOIB>
    <izvorni_sadrzaj>NOLLA USLUGE j.d.o.o. PULA, OIB 56476729408</izvorni_sadrzaj>
    <derivirana_varijabla naziv="DomainObject.Predmet.ProtustrankaNazivFormatedOIB_1">NOLLA USLUGE j.d.o.o. PULA, OIB 56476729408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6991.95</izvorni_sadrzaj>
    <derivirana_varijabla naziv="DomainObject.Predmet.TrenutnaVrijednost_1">6991.95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NOLLA USLUGE j.d.o.o. PULA zastupanog po punomoćniku Siniša Uršić</item>
    </izvorni_sadrzaj>
    <derivirana_varijabla naziv="DomainObject.Predmet.ProtuStrankaListFormated_1">
      <item>NOLLA USLUGE j.d.o.o. PULA zastupanog po punomoćniku Siniša Uršić</item>
    </derivirana_varijabla>
  </DomainObject.Predmet.ProtuStrankaListFormated>
  <DomainObject.Predmet.ProtuStrankaListFormatedOIB>
    <izvorni_sadrzaj>
      <item>NOLLA USLUGE j.d.o.o. PULA, OIB 56476729408 zastupanog po punomoćniku Siniša Uršić</item>
    </izvorni_sadrzaj>
    <derivirana_varijabla naziv="DomainObject.Predmet.ProtuStrankaListFormatedOIB_1">
      <item>NOLLA USLUGE j.d.o.o. PULA, OIB 56476729408 zastupanog po punomoćniku Siniša Uršić</item>
    </derivirana_varijabla>
  </DomainObject.Predmet.ProtuStrankaListFormatedOIB>
  <DomainObject.Predmet.ProtuStrankaListFormatedWithAdress>
    <izvorni_sadrzaj>
      <item>NOLLA USLUGE j.d.o.o. PULA, Dukićeva 23, 52100 Pula zastupanog po punomoćniku Siniša Uršić</item>
    </izvorni_sadrzaj>
    <derivirana_varijabla naziv="DomainObject.Predmet.ProtuStrankaListFormatedWithAdress_1">
      <item>NOLLA USLUGE j.d.o.o. PULA, Dukićeva 23, 52100 Pula zastupanog po punomoćniku Siniša Uršić</item>
    </derivirana_varijabla>
  </DomainObject.Predmet.ProtuStrankaListFormatedWithAdress>
  <DomainObject.Predmet.ProtuStrankaListFormatedWithAdressOIB>
    <izvorni_sadrzaj>
      <item>NOLLA USLUGE j.d.o.o. PULA, OIB 56476729408, Dukićeva 23, 52100 Pula zastupanog po punomoćniku Siniša Uršić</item>
    </izvorni_sadrzaj>
    <derivirana_varijabla naziv="DomainObject.Predmet.ProtuStrankaListFormatedWithAdressOIB_1">
      <item>NOLLA USLUGE j.d.o.o. PULA, OIB 56476729408, Dukićeva 23, 52100 Pula zastupanog po punomoćniku Siniša Uršić</item>
    </derivirana_varijabla>
  </DomainObject.Predmet.ProtuStrankaListFormatedWithAdressOIB>
  <DomainObject.Predmet.ProtuStrankaListNazivFormated>
    <izvorni_sadrzaj>
      <item>NOLLA USLUGE j.d.o.o. PULA</item>
    </izvorni_sadrzaj>
    <derivirana_varijabla naziv="DomainObject.Predmet.ProtuStrankaListNazivFormated_1">
      <item>NOLLA USLUGE j.d.o.o. PULA</item>
    </derivirana_varijabla>
  </DomainObject.Predmet.ProtuStrankaListNazivFormated>
  <DomainObject.Predmet.ProtuStrankaListNazivFormatedOIB>
    <izvorni_sadrzaj>
      <item>NOLLA USLUGE j.d.o.o. PULA, OIB 56476729408</item>
    </izvorni_sadrzaj>
    <derivirana_varijabla naziv="DomainObject.Predmet.ProtuStrankaListNazivFormatedOIB_1">
      <item>NOLLA USLUGE j.d.o.o. PULA, OIB 56476729408</item>
    </derivirana_varijabla>
  </DomainObject.Predmet.ProtuStrankaListNazivFormatedOIB>
  <DomainObject.Predmet.OstaliListFormated>
    <izvorni_sadrzaj>
      <item>Siniša Uršić punomoćnik sudionika u postupku NOLLA USLUGE j.d.o.o. PULA</item>
    </izvorni_sadrzaj>
    <derivirana_varijabla naziv="DomainObject.Predmet.OstaliListFormated_1">
      <item>Siniša Uršić punomoćnik sudionika u postupku NOLLA USLUGE j.d.o.o. PULA</item>
    </derivirana_varijabla>
  </DomainObject.Predmet.OstaliListFormated>
  <DomainObject.Predmet.OstaliListFormatedOIB>
    <izvorni_sadrzaj>
      <item>Siniša Uršić, OIB 08395317277 punomoćnik sudionika u postupku NOLLA USLUGE j.d.o.o. PULA</item>
    </izvorni_sadrzaj>
    <derivirana_varijabla naziv="DomainObject.Predmet.OstaliListFormatedOIB_1">
      <item>Siniša Uršić, OIB 08395317277 punomoćnik sudionika u postupku NOLLA USLUGE j.d.o.o. PULA</item>
    </derivirana_varijabla>
  </DomainObject.Predmet.OstaliListFormatedOIB>
  <DomainObject.Predmet.OstaliListFormatedWithAdress>
    <izvorni_sadrzaj>
      <item>Siniša Uršić, Dukićeva 23, 52100 Pula punomoćnik sudionika u postupku NOLLA USLUGE j.d.o.o. PULA</item>
    </izvorni_sadrzaj>
    <derivirana_varijabla naziv="DomainObject.Predmet.OstaliListFormatedWithAdress_1">
      <item>Siniša Uršić, Dukićeva 23, 52100 Pula punomoćnik sudionika u postupku NOLLA USLUGE j.d.o.o. PULA</item>
    </derivirana_varijabla>
  </DomainObject.Predmet.OstaliListFormatedWithAdress>
  <DomainObject.Predmet.OstaliListFormatedWithAdressOIB>
    <izvorni_sadrzaj>
      <item>Siniša Uršić, OIB 08395317277, Dukićeva 23, 52100 Pula punomoćnik sudionika u postupku NOLLA USLUGE j.d.o.o. PULA</item>
    </izvorni_sadrzaj>
    <derivirana_varijabla naziv="DomainObject.Predmet.OstaliListFormatedWithAdressOIB_1">
      <item>Siniša Uršić, OIB 08395317277, Dukićeva 23, 52100 Pula punomoćnik sudionika u postupku NOLLA USLUGE j.d.o.o. PULA</item>
    </derivirana_varijabla>
  </DomainObject.Predmet.OstaliListFormatedWithAdressOIB>
  <DomainObject.Predmet.OstaliListNazivFormated>
    <izvorni_sadrzaj>
      <item>Siniša Uršić</item>
    </izvorni_sadrzaj>
    <derivirana_varijabla naziv="DomainObject.Predmet.OstaliListNazivFormated_1">
      <item>Siniša Uršić</item>
    </derivirana_varijabla>
  </DomainObject.Predmet.OstaliListNazivFormated>
  <DomainObject.Predmet.OstaliListNazivFormatedOIB>
    <izvorni_sadrzaj>
      <item>Siniša Uršić, OIB 08395317277</item>
    </izvorni_sadrzaj>
    <derivirana_varijabla naziv="DomainObject.Predmet.OstaliListNazivFormatedOIB_1">
      <item>Siniša Uršić, OIB 08395317277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NOLLA USLUGE j.d.o.o. PULA</izvorni_sadrzaj>
    <derivirana_varijabla naziv="DomainObject.Predmet.ProtustrankaIDrugi_1">NOLLA USLUGE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NOLLA USLUGE j.d.o.o. PULA, OIB 56476729408, Dukićeva 23, 52100 Pula</izvorni_sadrzaj>
    <derivirana_varijabla naziv="DomainObject.Predmet.ProtustrankaIDrugiAdressOIB_1">NOLLA USLUGE j.d.o.o. PULA, OIB 56476729408, Dukićeva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NOLLA USLUGE j.d.o.o. PULA</item>
      <item>Siniša Uršić</item>
    </izvorni_sadrzaj>
    <derivirana_varijabla naziv="DomainObject.Predmet.SudioniciListNaziv_1">
      <item>FINANCIJSKA AGENCIJA, RC RIJEKA, PODRUŽNICA PULA, PULA</item>
      <item>NOLLA USLUGE j.d.o.o. PULA</item>
      <item>Siniša Uršić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NOLLA USLUGE j.d.o.o. PULA, OIB 56476729408, Dukićeva 23,52100 Pula</item>
      <item>Siniša Uršić, OIB 08395317277, Dukićeva 23,52100 Pula</item>
    </izvorni_sadrzaj>
    <derivirana_varijabla naziv="DomainObject.Predmet.SudioniciListAdressOIB_1">
      <item>FINANCIJSKA AGENCIJA, RC RIJEKA, PODRUŽNICA PULA, PULA, OIB 85821130368, Ulica grada Vukovara 70,10000 Zagreb</item>
      <item>NOLLA USLUGE j.d.o.o. PULA, OIB 56476729408, Dukićeva 23,52100 Pula</item>
      <item>Siniša Uršić, OIB 08395317277, Dukićeva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56476729408</item>
      <item>, OIB 08395317277</item>
    </izvorni_sadrzaj>
    <derivirana_varijabla naziv="DomainObject.Predmet.SudioniciListNazivOIB_1">
      <item>, OIB 85821130368</item>
      <item>, OIB 56476729408</item>
      <item>, OIB 08395317277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403</properties:Words>
  <properties:Characters>2081</properties:Characters>
  <properties:Lines>54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2016-09-14T06:55:00Z</dcterms:created>
  <dc:creator>Jasmina Matika</dc:creator>
  <cp:lastModifiedBy>Sanja Prodan</cp:lastModifiedBy>
  <cp:lastPrinted>2016-09-14T06:55:00Z</cp:lastPrinted>
  <dcterms:modified xmlns:xsi="http://www.w3.org/2001/XMLSchema-instance" xsi:type="dcterms:W3CDTF">2016-09-14T06:56:00Z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