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94187" w14:paraId="8894187" w:rsidRDefault="00021299" w:rsidP="00187406" w:rsidR="00187406" w:rsidRPr="00187406">
      <w:pPr>
        <w15:collapsed w:val="false"/>
      </w:pPr>
      <w:bookmarkStart w:name="_GoBack" w:id="0"/>
      <w:bookmarkEnd w:id="0"/>
      <w:r>
        <w:t xml:space="preserve"> </w:t>
      </w:r>
      <w:r>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t xml:space="preserve">      </w:t>
      </w:r>
      <w:r w:rsidR="00187406" w:rsidRPr="00187406">
        <w:tab/>
      </w:r>
    </w:p>
    <w:p w:rsidRDefault="00187406" w:rsidP="00187406" w:rsidR="00187406" w:rsidRPr="00187406">
      <w:pPr>
        <w:spacing w:before="100"/>
      </w:pPr>
      <w:r w:rsidRPr="00187406">
        <w:t>REPUBLIKA HRVATSKA</w:t>
      </w:r>
      <w:r w:rsidRPr="00187406">
        <w:tab/>
      </w:r>
      <w:r w:rsidRPr="00187406">
        <w:tab/>
      </w:r>
      <w:r w:rsidRPr="00187406">
        <w:tab/>
      </w:r>
      <w:r w:rsidRPr="00187406">
        <w:tab/>
      </w:r>
      <w:r w:rsidRPr="00187406">
        <w:tab/>
      </w:r>
      <w:r w:rsidRPr="00187406">
        <w:tab/>
        <w:t xml:space="preserve">      </w:t>
      </w:r>
    </w:p>
    <w:p w:rsidRDefault="00187406" w:rsidP="00187406" w:rsidR="00187406" w:rsidRPr="00187406">
      <w:pPr>
        <w:tabs>
          <w:tab w:pos="720" w:val="left"/>
          <w:tab w:pos="1440" w:val="left"/>
          <w:tab w:pos="2160" w:val="left"/>
          <w:tab w:pos="2880" w:val="left"/>
          <w:tab w:pos="3600" w:val="left"/>
          <w:tab w:pos="4320" w:val="center"/>
        </w:tabs>
      </w:pPr>
      <w:r w:rsidRPr="00187406">
        <w:t>TRGOVAČKI SUD U SPLITU</w:t>
      </w:r>
    </w:p>
    <w:p w:rsidRDefault="00A83EBE" w:rsidP="00955F32" w:rsidR="00187406">
      <w:r w:rsidRPr="001536D6">
        <w:rPr>
          <w:bCs/>
        </w:rPr>
        <w:t>Split, Sukoišanska 6</w:t>
      </w:r>
      <w:r w:rsidR="00187406">
        <w:rPr>
          <w:bCs/>
        </w:rPr>
        <w:t xml:space="preserve">     </w:t>
      </w:r>
      <w:r w:rsidR="00187406">
        <w:rPr>
          <w:bCs/>
        </w:rPr>
        <w:tab/>
      </w:r>
      <w:r w:rsidR="00C12105" w:rsidRPr="001536D6">
        <w:t xml:space="preserve"> </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4D4E07" w:rsidP="004D4E07" w:rsidR="00C12105">
      <w:pPr>
        <w:ind w:firstLine="708"/>
        <w:jc w:val="both"/>
      </w:pPr>
      <w:r w:rsidRPr="004D4E07">
        <w:t xml:space="preserve">Trgovački sud u Splitu, </w:t>
      </w:r>
      <w:r w:rsidR="00021299">
        <w:t>po sucu ovog suda Katarini Mikulić, kao stečajnom sucu</w:t>
      </w:r>
      <w:r w:rsidRPr="004D4E07">
        <w:t xml:space="preserve">, </w:t>
      </w:r>
      <w:r w:rsidR="00021299">
        <w:t xml:space="preserve">u stečajnom postupku </w:t>
      </w:r>
      <w:r w:rsidR="00021299" w:rsidRPr="00BF1335">
        <w:t>stečajnim dužnikom</w:t>
      </w:r>
      <w:r w:rsidR="00DA590C">
        <w:t xml:space="preserve"> ABIA d.o.o. u stečaju, </w:t>
      </w:r>
      <w:proofErr w:type="spellStart"/>
      <w:r w:rsidR="00DA590C">
        <w:t>Preradovićevo</w:t>
      </w:r>
      <w:proofErr w:type="spellEnd"/>
      <w:r w:rsidR="00DA590C">
        <w:t xml:space="preserve"> šetalište 9, Split, OIB:72801616243</w:t>
      </w:r>
      <w:r w:rsidR="00955F32">
        <w:t>,</w:t>
      </w:r>
      <w:r w:rsidR="00187406">
        <w:t xml:space="preserve"> </w:t>
      </w:r>
      <w:r w:rsidRPr="004D4E07">
        <w:t xml:space="preserve">dana </w:t>
      </w:r>
      <w:r w:rsidR="00DC387B">
        <w:t>10. siječnja 2017</w:t>
      </w:r>
      <w:r w:rsidRPr="004D4E07">
        <w:t>. godine</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F90EB9" w:rsidP="006C489E" w:rsidR="004A019C">
      <w:pPr>
        <w:ind w:firstLine="708"/>
        <w:jc w:val="both"/>
      </w:pPr>
      <w:r>
        <w:t xml:space="preserve">Radi </w:t>
      </w:r>
      <w:r w:rsidR="00DC387B">
        <w:t xml:space="preserve">službene </w:t>
      </w:r>
      <w:r>
        <w:t>spriječenosti suca r</w:t>
      </w:r>
      <w:r w:rsidR="004D4E07" w:rsidRPr="004D4E07">
        <w:t>očišt</w:t>
      </w:r>
      <w:r w:rsidR="00DA590C">
        <w:t>a</w:t>
      </w:r>
      <w:r w:rsidR="004D4E07" w:rsidRPr="004D4E07">
        <w:t xml:space="preserve"> </w:t>
      </w:r>
      <w:r w:rsidR="004D4E07">
        <w:t>određen</w:t>
      </w:r>
      <w:r w:rsidR="00DA590C">
        <w:t>a</w:t>
      </w:r>
      <w:r w:rsidR="004D4E07">
        <w:t xml:space="preserve"> </w:t>
      </w:r>
      <w:r w:rsidR="004D4E07" w:rsidRPr="004D4E07">
        <w:t xml:space="preserve">za dan </w:t>
      </w:r>
      <w:r w:rsidR="00DC387B">
        <w:t>19. siječnja 2017</w:t>
      </w:r>
      <w:r w:rsidR="003203D7">
        <w:t xml:space="preserve">. godine s početkom u </w:t>
      </w:r>
      <w:r w:rsidR="00DA590C">
        <w:t>12</w:t>
      </w:r>
      <w:r w:rsidR="00117521">
        <w:t>:00</w:t>
      </w:r>
      <w:r w:rsidR="003203D7" w:rsidRPr="003203D7">
        <w:t xml:space="preserve"> sati</w:t>
      </w:r>
      <w:r w:rsidR="00DC387B">
        <w:t xml:space="preserve"> (ispitno ročište) i 12:15</w:t>
      </w:r>
      <w:r w:rsidR="00DA590C">
        <w:t xml:space="preserve"> (izvještajno ročište)</w:t>
      </w:r>
      <w:r w:rsidR="003203D7" w:rsidRPr="003203D7">
        <w:t xml:space="preserve">, </w:t>
      </w:r>
      <w:proofErr w:type="spellStart"/>
      <w:r w:rsidR="00187406">
        <w:t>preurič</w:t>
      </w:r>
      <w:r w:rsidR="00DA590C">
        <w:t>u</w:t>
      </w:r>
      <w:proofErr w:type="spellEnd"/>
      <w:r w:rsidR="00187406">
        <w:t xml:space="preserve"> se za </w:t>
      </w:r>
      <w:r w:rsidR="00955F32">
        <w:rPr>
          <w:b/>
          <w:u w:val="single"/>
        </w:rPr>
        <w:t xml:space="preserve">dan </w:t>
      </w:r>
      <w:r w:rsidR="00DC387B">
        <w:rPr>
          <w:b/>
          <w:u w:val="single"/>
        </w:rPr>
        <w:t>21</w:t>
      </w:r>
      <w:r w:rsidR="00E76F87">
        <w:rPr>
          <w:b/>
          <w:u w:val="single"/>
        </w:rPr>
        <w:t xml:space="preserve">. </w:t>
      </w:r>
      <w:r w:rsidR="00DC387B">
        <w:rPr>
          <w:b/>
          <w:u w:val="single"/>
        </w:rPr>
        <w:t>veljače</w:t>
      </w:r>
      <w:r w:rsidR="003203D7">
        <w:rPr>
          <w:b/>
          <w:u w:val="single"/>
        </w:rPr>
        <w:t xml:space="preserve"> </w:t>
      </w:r>
      <w:r>
        <w:rPr>
          <w:b/>
          <w:u w:val="single"/>
        </w:rPr>
        <w:t>2017</w:t>
      </w:r>
      <w:r w:rsidR="00187406" w:rsidRPr="00187406">
        <w:rPr>
          <w:b/>
          <w:u w:val="single"/>
        </w:rPr>
        <w:t>. godine</w:t>
      </w:r>
      <w:r w:rsidR="00955F32">
        <w:rPr>
          <w:b/>
          <w:u w:val="single"/>
        </w:rPr>
        <w:t xml:space="preserve"> </w:t>
      </w:r>
      <w:r w:rsidR="00187406" w:rsidRPr="00187406">
        <w:rPr>
          <w:b/>
          <w:u w:val="single"/>
        </w:rPr>
        <w:t xml:space="preserve">u </w:t>
      </w:r>
      <w:r w:rsidR="00E76F87">
        <w:rPr>
          <w:b/>
          <w:u w:val="single"/>
        </w:rPr>
        <w:t>12.00</w:t>
      </w:r>
      <w:r w:rsidR="00187406" w:rsidRPr="00187406">
        <w:rPr>
          <w:b/>
          <w:u w:val="single"/>
        </w:rPr>
        <w:t xml:space="preserve"> sati</w:t>
      </w:r>
      <w:r w:rsidR="00E76F87">
        <w:rPr>
          <w:b/>
          <w:u w:val="single"/>
        </w:rPr>
        <w:t xml:space="preserve"> (ispitno ročište) i 12.15 sati (izvještajno ročište)</w:t>
      </w:r>
      <w:r w:rsidR="002B2CE3">
        <w:rPr>
          <w:b/>
          <w:u w:val="single"/>
        </w:rPr>
        <w:t xml:space="preserve"> u zgradi Trgovačkog suda u Splitu, </w:t>
      </w:r>
      <w:proofErr w:type="spellStart"/>
      <w:r w:rsidR="002B2CE3">
        <w:rPr>
          <w:b/>
          <w:u w:val="single"/>
        </w:rPr>
        <w:t>Sukoišanska</w:t>
      </w:r>
      <w:proofErr w:type="spellEnd"/>
      <w:r w:rsidR="002B2CE3">
        <w:rPr>
          <w:b/>
          <w:u w:val="single"/>
        </w:rPr>
        <w:t xml:space="preserve"> 6, Split, kabinet br. 203/II</w:t>
      </w:r>
      <w:r w:rsidR="00E76F87">
        <w:rPr>
          <w:b/>
          <w:u w:val="single"/>
        </w:rPr>
        <w:t>.</w:t>
      </w:r>
      <w:r w:rsidR="00DA590C">
        <w:t xml:space="preserve">                  </w:t>
      </w:r>
    </w:p>
    <w:p w:rsidRDefault="00955F32" w:rsidP="00955F32" w:rsidR="00955F32">
      <w:pPr>
        <w:jc w:val="center"/>
      </w:pPr>
    </w:p>
    <w:p w:rsidRDefault="00C12105" w:rsidP="00955F32" w:rsidR="00C12105" w:rsidRPr="001536D6">
      <w:pPr>
        <w:jc w:val="center"/>
      </w:pPr>
      <w:r w:rsidRPr="001536D6">
        <w:t xml:space="preserve">U Splitu, </w:t>
      </w:r>
      <w:r w:rsidR="00DC387B">
        <w:t>10. siječnja 2017</w:t>
      </w:r>
      <w:r w:rsidR="00955F32">
        <w:t>. godine</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rsidRPr="001536D6">
      <w:pPr>
        <w:jc w:val="right"/>
      </w:pPr>
      <w:r>
        <w:rPr>
          <w:bCs/>
        </w:rPr>
        <w:t>Katarina Mikulić</w:t>
      </w:r>
    </w:p>
    <w:p w:rsidRDefault="00C12105" w:rsidP="00C12105" w:rsidR="00C12105" w:rsidRPr="001536D6">
      <w:pPr>
        <w:jc w:val="both"/>
        <w:rPr>
          <w:bCs/>
        </w:rPr>
      </w:pPr>
    </w:p>
    <w:p w:rsidRDefault="00622E57" w:rsidP="00C12105" w:rsidR="00622E57" w:rsidRPr="001536D6">
      <w:pPr>
        <w:jc w:val="both"/>
        <w:rPr>
          <w:bCs/>
        </w:rPr>
      </w:pPr>
    </w:p>
    <w:p w:rsidRDefault="00C12105"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3203D7" w:rsidP="003203D7" w:rsidR="003203D7">
      <w:pPr>
        <w:jc w:val="both"/>
        <w:rPr>
          <w:rFonts w:eastAsia="Calibri"/>
          <w:lang w:eastAsia="en-US"/>
        </w:rPr>
      </w:pPr>
    </w:p>
    <w:p w:rsidRDefault="003203D7" w:rsidP="003203D7" w:rsidR="003203D7">
      <w:pPr>
        <w:jc w:val="both"/>
        <w:rPr>
          <w:rFonts w:eastAsia="Calibri"/>
          <w:lang w:eastAsia="en-US"/>
        </w:rPr>
      </w:pPr>
      <w:r>
        <w:rPr>
          <w:rFonts w:eastAsia="Calibri"/>
          <w:lang w:eastAsia="en-US"/>
        </w:rPr>
        <w:t>DNA:</w:t>
      </w:r>
    </w:p>
    <w:p w:rsidRDefault="00DA590C" w:rsidP="003203D7" w:rsidR="003203D7">
      <w:pPr>
        <w:pStyle w:val="Odlomakpopisa"/>
        <w:numPr>
          <w:ilvl w:val="0"/>
          <w:numId w:val="7"/>
        </w:numPr>
        <w:jc w:val="both"/>
      </w:pPr>
      <w:r>
        <w:t xml:space="preserve">stečajni upravitelj </w:t>
      </w:r>
    </w:p>
    <w:p w:rsidRDefault="00117521" w:rsidP="003203D7" w:rsidR="00117521">
      <w:pPr>
        <w:pStyle w:val="Odlomakpopisa"/>
        <w:numPr>
          <w:ilvl w:val="0"/>
          <w:numId w:val="7"/>
        </w:numPr>
        <w:jc w:val="both"/>
      </w:pPr>
      <w:r>
        <w:t xml:space="preserve">e-oglasna ploča suda </w:t>
      </w:r>
    </w:p>
    <w:p w:rsidRDefault="003203D7" w:rsidP="003203D7" w:rsidR="003203D7">
      <w:pPr>
        <w:pStyle w:val="Odlomakpopisa"/>
        <w:numPr>
          <w:ilvl w:val="0"/>
          <w:numId w:val="7"/>
        </w:numPr>
        <w:jc w:val="both"/>
      </w:pPr>
      <w:r>
        <w:t>u spis</w:t>
      </w:r>
    </w:p>
    <w:p w:rsidRDefault="003203D7" w:rsidP="003203D7" w:rsidR="003203D7" w:rsidRPr="00C40B81">
      <w:pPr>
        <w:rPr>
          <w:b/>
          <w:bCs/>
          <w:color w:val="C00000"/>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299" w:rsidP="00E74386" w:rsidR="00E74386" w:rsidRPr="00A83EBE">
    <w:pPr>
      <w:pStyle w:val="Zaglavlje"/>
      <w:jc w:val="right"/>
    </w:pPr>
    <w:r>
      <w:t>4.</w:t>
    </w:r>
    <w:r w:rsidR="00955F32">
      <w:t>St</w:t>
    </w:r>
    <w:r w:rsidR="00187406">
      <w:t>-</w:t>
    </w:r>
    <w:r w:rsidR="00DA590C">
      <w:t>472/2013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3459"/>
    <w:rsid w:val="001150C1"/>
    <w:rsid w:val="00117521"/>
    <w:rsid w:val="0014686E"/>
    <w:rsid w:val="001536D6"/>
    <w:rsid w:val="0016336C"/>
    <w:rsid w:val="00165B54"/>
    <w:rsid w:val="00166BD1"/>
    <w:rsid w:val="00174A90"/>
    <w:rsid w:val="00187406"/>
    <w:rsid w:val="001A69A5"/>
    <w:rsid w:val="001E65C2"/>
    <w:rsid w:val="00286EF8"/>
    <w:rsid w:val="002A47D9"/>
    <w:rsid w:val="002B2CE3"/>
    <w:rsid w:val="002C2422"/>
    <w:rsid w:val="002D24BA"/>
    <w:rsid w:val="002F4DA4"/>
    <w:rsid w:val="002F74CC"/>
    <w:rsid w:val="003203D7"/>
    <w:rsid w:val="00341686"/>
    <w:rsid w:val="0035772B"/>
    <w:rsid w:val="00387D0A"/>
    <w:rsid w:val="003E598E"/>
    <w:rsid w:val="00443E6F"/>
    <w:rsid w:val="00466597"/>
    <w:rsid w:val="00466DD1"/>
    <w:rsid w:val="00496761"/>
    <w:rsid w:val="004A019C"/>
    <w:rsid w:val="004A7A8D"/>
    <w:rsid w:val="004D4E07"/>
    <w:rsid w:val="004E6A3C"/>
    <w:rsid w:val="004F4308"/>
    <w:rsid w:val="00557055"/>
    <w:rsid w:val="00580C41"/>
    <w:rsid w:val="00592E28"/>
    <w:rsid w:val="005A24F2"/>
    <w:rsid w:val="005F0D18"/>
    <w:rsid w:val="00602AB1"/>
    <w:rsid w:val="00622E57"/>
    <w:rsid w:val="00645D4E"/>
    <w:rsid w:val="00676393"/>
    <w:rsid w:val="00693D2B"/>
    <w:rsid w:val="006A733F"/>
    <w:rsid w:val="006B1C7C"/>
    <w:rsid w:val="006C3A59"/>
    <w:rsid w:val="006C489E"/>
    <w:rsid w:val="00707DDE"/>
    <w:rsid w:val="00726B5E"/>
    <w:rsid w:val="007308A0"/>
    <w:rsid w:val="00730D04"/>
    <w:rsid w:val="0076738F"/>
    <w:rsid w:val="007766FD"/>
    <w:rsid w:val="00792667"/>
    <w:rsid w:val="007A4EE9"/>
    <w:rsid w:val="007A5981"/>
    <w:rsid w:val="007B4AAD"/>
    <w:rsid w:val="007B6631"/>
    <w:rsid w:val="007D4413"/>
    <w:rsid w:val="007D6524"/>
    <w:rsid w:val="007D6B54"/>
    <w:rsid w:val="00811DC8"/>
    <w:rsid w:val="00831454"/>
    <w:rsid w:val="008457A6"/>
    <w:rsid w:val="008525AA"/>
    <w:rsid w:val="0088678F"/>
    <w:rsid w:val="00893DFA"/>
    <w:rsid w:val="0089595F"/>
    <w:rsid w:val="008A7A23"/>
    <w:rsid w:val="008B2DD7"/>
    <w:rsid w:val="00903A43"/>
    <w:rsid w:val="00955F32"/>
    <w:rsid w:val="0096437B"/>
    <w:rsid w:val="009B3D31"/>
    <w:rsid w:val="009B4A11"/>
    <w:rsid w:val="009B6B77"/>
    <w:rsid w:val="009C50E9"/>
    <w:rsid w:val="009F066F"/>
    <w:rsid w:val="00A27C6E"/>
    <w:rsid w:val="00A77160"/>
    <w:rsid w:val="00A81D5F"/>
    <w:rsid w:val="00A83EBE"/>
    <w:rsid w:val="00AC5624"/>
    <w:rsid w:val="00AC7BF1"/>
    <w:rsid w:val="00AC7EDC"/>
    <w:rsid w:val="00AD48A2"/>
    <w:rsid w:val="00AF3C39"/>
    <w:rsid w:val="00B50560"/>
    <w:rsid w:val="00B727C6"/>
    <w:rsid w:val="00B74B06"/>
    <w:rsid w:val="00B76076"/>
    <w:rsid w:val="00BA7E62"/>
    <w:rsid w:val="00BC0D76"/>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A590C"/>
    <w:rsid w:val="00DC387B"/>
    <w:rsid w:val="00DC4015"/>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443E6F"/>
    <w:rPr>
      <w:color w:val="808080"/>
      <w:bdr w:space="0" w:sz="0" w:color="auto" w:val="none"/>
      <w:shd w:fill="auto" w:color="auto" w:val="clear"/>
    </w:rPr>
  </w:style>
  <w:style w:customStyle="true" w:styleId="eSPISCCParagraphDefaultFont" w:type="character">
    <w:name w:val="eSPIS_CC_Paragraph Default Font"/>
    <w:basedOn w:val="Zadanifontodlomka"/>
    <w:rsid w:val="00443E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3E6F"/>
    <w:rPr>
      <w:bdr w:space="0" w:sz="0" w:color="auto" w:val="none"/>
      <w:shd w:fill="FFFFCC" w:color="auto" w:val="clear"/>
      <w:lang w:val="hr-HR"/>
    </w:rPr>
  </w:style>
  <w:style w:customStyle="true" w:styleId="PozadinaSvijetloCrvena" w:type="character">
    <w:name w:val="Pozadina_SvijetloCrvena"/>
    <w:basedOn w:val="eSPISCCParagraphDefaultFont"/>
    <w:rsid w:val="00443E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3E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443E6F"/>
    <w:rPr>
      <w:color w:val="808080"/>
      <w:bdr w:color="auto" w:space="0" w:sz="0" w:val="none"/>
      <w:shd w:color="auto" w:fill="auto" w:val="clear"/>
    </w:rPr>
  </w:style>
  <w:style w:customStyle="1" w:styleId="eSPISCCParagraphDefaultFont" w:type="character">
    <w:name w:val="eSPIS_CC_Paragraph Default Font"/>
    <w:basedOn w:val="Zadanifontodlomka"/>
    <w:rsid w:val="00443E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3E6F"/>
    <w:rPr>
      <w:bdr w:color="auto" w:space="0" w:sz="0" w:val="none"/>
      <w:shd w:color="auto" w:fill="FFFFCC" w:val="clear"/>
      <w:lang w:val="hr-HR"/>
    </w:rPr>
  </w:style>
  <w:style w:customStyle="1" w:styleId="PozadinaSvijetloCrvena" w:type="character">
    <w:name w:val="Pozadina_SvijetloCrvena"/>
    <w:basedOn w:val="eSPISCCParagraphDefaultFont"/>
    <w:rsid w:val="00443E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3E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2013.</izvorni_sadrzaj>
    <derivirana_varijabla naziv="DomainObject.Predmet.DatumOsnivanja_1">28.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St-472/2013</izvorni_sadrzaj>
    <derivirana_varijabla naziv="DomainObject.Predmet.OznakaBroj_1">St-472/2013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ABIA d.o.o. za trgovinu, turizam i usluge, putnička agencija zastupanog po punomoćniku Odvjet. društvo Lipovšćak &amp; partneri, Zagreb</izvorni_sadrzaj>
    <derivirana_varijabla naziv="DomainObject.Predmet.ProtustrankaFormated_1">  ABIA d.o.o. za trgovinu, turizam i usluge, putnička agencija zastupanog po punomoćniku Odvjet. društvo Lipovšćak &amp; partneri, Zagreb</derivirana_varijabla>
  </DomainObject.Predmet.ProtustrankaFormated>
  <DomainObject.Predmet.ProtustrankaFormatedOIB>
    <izvorni_sadrzaj>  ABIA d.o.o. za trgovinu, turizam i usluge, putnička agencija, OIB 72801616243 zastupanog po punomoćniku Odvjet. društvo Lipovšćak &amp; partneri, Zagreb</izvorni_sadrzaj>
    <derivirana_varijabla naziv="DomainObject.Predmet.ProtustrankaFormatedOIB_1">  ABIA d.o.o. za trgovinu, turizam i usluge, putnička agencija, OIB 72801616243 zastupanog po punomoćniku Odvjet. društvo Lipovšćak &amp; partneri, Zagreb</derivirana_varijabla>
  </DomainObject.Predmet.ProtustrankaFormatedOIB>
  <DomainObject.Predmet.ProtustrankaFormatedWithAdress>
    <izvorni_sadrzaj> ABIA d.o.o. za trgovinu, turizam i usluge, putnička agencija, Preradovićevo šetalište 9, 21000 Split zastupanog po punomoćniku Odvjet. društvo Lipovšćak &amp; partneri, Zagreb</izvorni_sadrzaj>
    <derivirana_varijabla naziv="DomainObject.Predmet.ProtustrankaFormatedWithAdress_1"> ABIA d.o.o. za trgovinu, turizam i usluge, putnička agencija, Preradovićevo šetalište 9, 21000 Split zastupanog po punomoćniku Odvjet. društvo Lipovšćak &amp; partneri, Zagreb</derivirana_varijabla>
  </DomainObject.Predmet.ProtustrankaFormatedWithAdress>
  <DomainObject.Predmet.ProtustrankaFormatedWithAdressOIB>
    <izvorni_sadrzaj> ABIA d.o.o. za trgovinu, turizam i usluge, putnička agencija, OIB 72801616243, Preradovićevo šetalište 9, 21000 Split zastupanog po punomoćniku Odvjet. društvo Lipovšćak &amp; partneri, Zagreb</izvorni_sadrzaj>
    <derivirana_varijabla naziv="DomainObject.Predmet.ProtustrankaFormatedWithAdressOIB_1"> ABIA d.o.o. za trgovinu, turizam i usluge, putnička agencija, OIB 72801616243, Preradovićevo šetalište 9, 21000 Split zastupanog po punomoćniku Odvjet. društvo Lipovšćak &amp; partneri, Zagreb</derivirana_varijabla>
  </DomainObject.Predmet.ProtustrankaFormatedWithAdressOIB>
  <DomainObject.Predmet.ProtustrankaWithAdress>
    <izvorni_sadrzaj>ABIA d.o.o. za trgovinu, turizam i usluge, putnička agencija Preradovićevo šetalište 9, 21000 Split</izvorni_sadrzaj>
    <derivirana_varijabla naziv="DomainObject.Predmet.ProtustrankaWithAdress_1">ABIA d.o.o. za trgovinu, turizam i usluge, putnička agencija Preradovićevo šetalište 9, 21000 Split</derivirana_varijabla>
  </DomainObject.Predmet.ProtustrankaWithAdress>
  <DomainObject.Predmet.ProtustrankaWithAdressOIB>
    <izvorni_sadrzaj>ABIA d.o.o. za trgovinu, turizam i usluge, putnička agencija, OIB 72801616243, Preradovićevo šetalište 9, 21000 Split</izvorni_sadrzaj>
    <derivirana_varijabla naziv="DomainObject.Predmet.ProtustrankaWithAdressOIB_1">ABIA d.o.o. za trgovinu, turizam i usluge, putnička agencija, OIB 72801616243, Preradovićevo šetalište 9, 21000 Split</derivirana_varijabla>
  </DomainObject.Predmet.ProtustrankaWithAdressOIB>
  <DomainObject.Predmet.ProtustrankaNazivFormated>
    <izvorni_sadrzaj>ABIA d.o.o. za trgovinu, turizam i usluge, putnička agencija</izvorni_sadrzaj>
    <derivirana_varijabla naziv="DomainObject.Predmet.ProtustrankaNazivFormated_1">ABIA d.o.o. za trgovinu, turizam i usluge, putnička agencija</derivirana_varijabla>
  </DomainObject.Predmet.ProtustrankaNazivFormated>
  <DomainObject.Predmet.ProtustrankaNazivFormatedOIB>
    <izvorni_sadrzaj>ABIA d.o.o. za trgovinu, turizam i usluge, putnička agencija, OIB 72801616243</izvorni_sadrzaj>
    <derivirana_varijabla naziv="DomainObject.Predmet.ProtustrankaNazivFormatedOIB_1">ABIA d.o.o. za trgovinu, turizam i usluge, putnička agencija, OIB 72801616243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BKS BANK AG zastupanog po punomoćniku VUKIĆ, JELUŠIĆ, ŠULINA, STANKOVIĆ, JURCAN &amp; JABUKA odvjetničko društvo s ograničenom odgovornošću; Grad Split; Johann Grandits zastupanog po punomoćniku Odvjetničko društvo Lipovšćak i partneri d.o.o. za odvjetničke usluge; NOVA LJUBLJANSKA BANKA d.d. zastupanog po punomoćniku Odvjetničko društvo Župić &amp; partneri d.o.o</izvorni_sadrzaj>
    <derivirana_varijabla naziv="DomainObject.Predmet.StrankaFormated_1">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BKS BANK AG zastupanog po punomoćniku VUKIĆ, JELUŠIĆ, ŠULINA, STANKOVIĆ, JURCAN &amp; JABUKA odvjetničko društvo s ograničenom odgovornošću; Grad Split; Johann Grandits zastupanog po punomoćniku Odvjetničko društvo Lipovšćak i partneri d.o.o. za odvjetničke usluge; NOVA LJUBLJANSKA BANKA d.d. zastupanog po punomoćniku Odvjetničko društvo Župić &amp; partneri d.o.o</derivirana_varijabla>
  </DomainObject.Predmet.StrankaFormated>
  <DomainObject.Predmet.StrankaFormatedOIB>
    <izvorni_sadrzaj>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BKS BANK AG, OIB 95202348925 zastupanog po punomoćniku VUKIĆ, JELUŠIĆ, ŠULINA, STANKOVIĆ, JURCAN &amp; JABUKA odvjetničko društvo s ograničenom odgovornošću; Grad Split, OIB 78755598868; Johann Grandits, OIB 65044040146 zastupanog po punomoćniku Odvjetničko društvo Lipovšćak i partneri d.o.o. za odvjetničke usluge; NOVA LJUBLJANSKA BANKA d.d., OIB 17719334242 zastupanog po punomoćniku Odvjetničko društvo Župić &amp; partneri d.o.o</izvorni_sadrzaj>
    <derivirana_varijabla naziv="DomainObject.Predmet.StrankaFormatedOIB_1">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BKS BANK AG, OIB 95202348925 zastupanog po punomoćniku VUKIĆ, JELUŠIĆ, ŠULINA, STANKOVIĆ, JURCAN &amp; JABUKA odvjetničko društvo s ograničenom odgovornošću; Grad Split, OIB 78755598868; Johann Grandits, OIB 65044040146 zastupanog po punomoćniku Odvjetničko društvo Lipovšćak i partneri d.o.o. za odvjetničke usluge; NOVA LJUBLJANSKA BANKA d.d., OIB 17719334242 zastupanog po punomoćniku Odvjetničko društvo Župić &amp; partneri d.o.o</derivirana_varijabla>
  </DomainObject.Predmet.StrankaFormatedOIB>
  <DomainObject.Predmet.StrankaFormatedWithAdress>
    <izvorni_sadrzaj>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BKS BANK AG, St.Veiter Ring 43, A-9020 Klagenfurt am Worthersee zastupanog po punomoćniku VUKIĆ, JELUŠIĆ, ŠULINA, STANKOVIĆ, JURCAN &amp; JABUKA odvjetničko društvo s ograničenom odgovornošću; Grad Split, Obala kneza Branimira 17, 21000 Split; Johann Grandits, Seecorso 90a, 9220 Velden/wörther zastupanog po punomoćniku Odvjetničko društvo Lipovšćak i partneri d.o.o. za odvjetničke usluge; NOVA LJUBLJANSKA BANKA d.d., Trg republike 2, SI-1520 Ljubljana  zastupanog po punomoćniku Odvjetničko društvo Župić &amp; partneri d.o.o</izvorni_sadrzaj>
    <derivirana_varijabla naziv="DomainObject.Predmet.StrankaFormatedWithAdress_1">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BKS BANK AG, St.Veiter Ring 43, A-9020 Klagenfurt am Worthersee zastupanog po punomoćniku VUKIĆ, JELUŠIĆ, ŠULINA, STANKOVIĆ, JURCAN &amp; JABUKA odvjetničko društvo s ograničenom odgovornošću; Grad Split, Obala kneza Branimira 17, 21000 Split; Johann Grandits, Seecorso 90a, 9220 Velden/wörther zastupanog po punomoćniku Odvjetničko društvo Lipovšćak i partneri d.o.o. za odvjetničke usluge; NOVA LJUBLJANSKA BANKA d.d., Trg republike 2, SI-1520 Ljubljana  zastupanog po punomoćniku Odvjetničko društvo Župić &amp; partneri d.o.o</derivirana_varijabla>
  </DomainObject.Predmet.StrankaFormatedWithAdress>
  <DomainObject.Predmet.StrankaFormatedWithAdressOIB>
    <izvorni_sadrzaj>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BKS BANK AG, OIB 95202348925, St.Veiter Ring 43, A-9020 Klagenfurt am Worthersee zastupanog po punomoćniku VUKIĆ, JELUŠIĆ, ŠULINA, STANKOVIĆ, JURCAN &amp; JABUKA odvjetničko društvo s ograničenom odgovornošću; Grad Split, OIB 78755598868, Obala kneza Branimira 17, 21000 Split; Johann Grandits, OIB 65044040146, Seecorso 90a, 9220 Velden/wörther zastupanog po punomoćniku Odvjetničko društvo Lipovšćak i partneri d.o.o. za odvjetničke usluge; NOVA LJUBLJANSKA BANKA d.d., OIB 17719334242, Trg republike 2, SI-1520 Ljubljana  zastupanog po punomoćniku Odvjetničko društvo Župić &amp; partneri d.o.o</izvorni_sadrzaj>
    <derivirana_varijabla naziv="DomainObject.Predmet.StrankaFormatedWithAdressOIB_1">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BKS BANK AG, OIB 95202348925, St.Veiter Ring 43, A-9020 Klagenfurt am Worthersee zastupanog po punomoćniku VUKIĆ, JELUŠIĆ, ŠULINA, STANKOVIĆ, JURCAN &amp; JABUKA odvjetničko društvo s ograničenom odgovornošću; Grad Split, OIB 78755598868, Obala kneza Branimira 17, 21000 Split; Johann Grandits, OIB 65044040146, Seecorso 90a, 9220 Velden/wörther zastupanog po punomoćniku Odvjetničko društvo Lipovšćak i partneri d.o.o. za odvjetničke usluge; NOVA LJUBLJANSKA BANKA d.d., OIB 17719334242, Trg republike 2, SI-1520 Ljubljana  zastupanog po punomoćniku Odvjetničko društvo Župić &amp; partneri d.o.o</derivirana_varijabla>
  </DomainObject.Predmet.StrankaFormatedWithAdressOIB>
  <DomainObject.Predmet.StrankaWithAdress>
    <izvorni_sadrzaj>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Split,BKS BANK AG St.Veiter Ring 43,A-9020 Klagenfurt am Worthersee,Grad Split Obala kneza Branimira 17,21000 Split,Johann Grandits Seecorso 90a,9220 Velden/wörther,NOVA LJUBLJANSKA BANKA d.d. Trg republike 2,SI-1520 Ljubljana </izvorni_sadrzaj>
    <derivirana_varijabla naziv="DomainObject.Predmet.StrankaWithAdress_1">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Split,BKS BANK AG St.Veiter Ring 43,A-9020 Klagenfurt am Worthersee,Grad Split Obala kneza Branimira 17,21000 Split,Johann Grandits Seecorso 90a,9220 Velden/wörther,NOVA LJUBLJANSKA BANKA d.d. Trg republike 2,SI-1520 Ljubljana </derivirana_varijabla>
  </DomainObject.Predmet.StrankaWithAdress>
  <DomainObject.Predmet.StrankaWithAdressOIB>
    <izvorni_sadrzaj>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Split,BKS BANK AG, OIB 95202348925, St.Veiter Ring 43,A-9020 Klagenfurt am Worthersee,Grad Split, OIB 78755598868, Obala kneza Branimira 17,21000 Split,Johann Grandits, OIB 65044040146, Seecorso 90a,9220 Velden/wörther,NOVA LJUBLJANSKA BANKA d.d., OIB 17719334242, Trg republike 2,SI-1520 Ljubljana </izvorni_sadrzaj>
    <derivirana_varijabla naziv="DomainObject.Predmet.StrankaWithAdressOIB_1">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Split,BKS BANK AG, OIB 95202348925, St.Veiter Ring 43,A-9020 Klagenfurt am Worthersee,Grad Split, OIB 78755598868, Obala kneza Branimira 17,21000 Split,Johann Grandits, OIB 65044040146, Seecorso 90a,9220 Velden/wörther,NOVA LJUBLJANSKA BANKA d.d., OIB 17719334242, Trg republike 2,SI-1520 Ljubljana </derivirana_varijabla>
  </DomainObject.Predmet.StrankaWithAdressOIB>
  <DomainObject.Predmet.StrankaNazivFormated>
    <izvorni_sadrzaj>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Štimac,BKS BANK AG,Grad Split,Johann Grandits,NOVA LJUBLJANSKA BANKA d.d.</izvorni_sadrzaj>
    <derivirana_varijabla naziv="DomainObject.Predmet.StrankaNazivFormated_1">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Štimac,BKS BANK AG,Grad Split,Johann Grandits,NOVA LJUBLJANSKA BANKA d.d.</derivirana_varijabla>
  </DomainObject.Predmet.StrankaNazivFormated>
  <DomainObject.Predmet.StrankaNazivFormatedOIB>
    <izvorni_sadrzaj>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62223487047,BKS BANK AG, OIB 95202348925,Grad Split, OIB 78755598868,Johann Grandits, OIB 65044040146,NOVA LJUBLJANSKA BANKA d.d., OIB 17719334242</izvorni_sadrzaj>
    <derivirana_varijabla naziv="DomainObject.Predmet.StrankaNazivFormatedOIB_1">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62223487047,BKS BANK AG, OIB 95202348925,Grad Split, OIB 78755598868,Johann Grandits, OIB 65044040146,NOVA LJUBLJANSKA BANKA d.d., OIB 17719334242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139971653.00</izvorni_sadrzaj>
    <derivirana_varijabla naziv="DomainObject.Predmet.TrenutnaVrijednost_1">139971653.00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 zastupanog po punomoćniku VUKIĆ, JELUŠIĆ, ŠULINA, STANKOVIĆ, JURCAN &amp; JABUKA odvjetničko društvo s ograničenom odgovornošću</item>
      <item>Grad Split</item>
      <item>Johann Grandits zastupanog po punomoćniku Odvjetničko društvo Lipovšćak i partneri d.o.o. za odvjetničke usluge</item>
      <item>NOVA LJUBLJANSKA BANKA d.d. zastupanog po punomoćniku Odvjetničko društvo Župić &amp; partneri d.o.o</item>
    </izvorni_sadrzaj>
    <derivirana_varijabla naziv="DomainObject.Predmet.StrankaListFormated_1">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 zastupanog po punomoćniku VUKIĆ, JELUŠIĆ, ŠULINA, STANKOVIĆ, JURCAN &amp; JABUKA odvjetničko društvo s ograničenom odgovornošću</item>
      <item>Grad Split</item>
      <item>Johann Grandits zastupanog po punomoćniku Odvjetničko društvo Lipovšćak i partneri d.o.o. za odvjetničke usluge</item>
      <item>NOVA LJUBLJANSKA BANKA d.d. zastupanog po punomoćniku Odvjetničko društvo Župić &amp; partneri d.o.o</item>
    </derivirana_varijabla>
  </DomainObject.Predmet.StrankaListFormated>
  <DomainObject.Predmet.StrankaListFormatedOIB>
    <izvorni_sadrzaj>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 zastupanog po punomoćniku VUKIĆ, JELUŠIĆ, ŠULINA, STANKOVIĆ, JURCAN &amp; JABUKA odvjetničko društvo s ograničenom odgovornošću</item>
      <item>Grad Split, OIB 78755598868</item>
      <item>Johann Grandits, OIB 65044040146 zastupanog po punomoćniku Odvjetničko društvo Lipovšćak i partneri d.o.o. za odvjetničke usluge</item>
      <item>NOVA LJUBLJANSKA BANKA d.d., OIB 17719334242 zastupanog po punomoćniku Odvjetničko društvo Župić &amp; partneri d.o.o</item>
    </izvorni_sadrzaj>
    <derivirana_varijabla naziv="DomainObject.Predmet.StrankaListFormatedOIB_1">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 zastupanog po punomoćniku VUKIĆ, JELUŠIĆ, ŠULINA, STANKOVIĆ, JURCAN &amp; JABUKA odvjetničko društvo s ograničenom odgovornošću</item>
      <item>Grad Split, OIB 78755598868</item>
      <item>Johann Grandits, OIB 65044040146 zastupanog po punomoćniku Odvjetničko društvo Lipovšćak i partneri d.o.o. za odvjetničke usluge</item>
      <item>NOVA LJUBLJANSKA BANKA d.d., OIB 17719334242 zastupanog po punomoćniku Odvjetničko društvo Župić &amp; partneri d.o.o</item>
    </derivirana_varijabla>
  </DomainObject.Predmet.StrankaListFormatedOIB>
  <DomainObject.Predmet.StrankaListFormatedWithAdress>
    <izvorni_sadrzaj>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item>
      <item>BKS BANK AG, St.Veiter Ring 43, A-9020 Klagenfurt am Worthersee zastupanog po punomoćniku VUKIĆ, JELUŠIĆ, ŠULINA, STANKOVIĆ, JURCAN &amp; JABUKA odvjetničko društvo s ograničenom odgovornošću</item>
      <item>Grad Split, Obala kneza Branimira 17, 21000 Split</item>
      <item>Johann Grandits, Seecorso 90a, 9220 Velden/wörther zastupanog po punomoćniku Odvjetničko društvo Lipovšćak i partneri d.o.o. za odvjetničke usluge</item>
      <item>NOVA LJUBLJANSKA BANKA d.d., Trg republike 2, SI-1520 Ljubljana  zastupanog po punomoćniku Odvjetničko društvo Župić &amp; partneri d.o.o</item>
    </izvorni_sadrzaj>
    <derivirana_varijabla naziv="DomainObject.Predmet.StrankaListFormatedWithAdress_1">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item>
      <item>BKS BANK AG, St.Veiter Ring 43, A-9020 Klagenfurt am Worthersee zastupanog po punomoćniku VUKIĆ, JELUŠIĆ, ŠULINA, STANKOVIĆ, JURCAN &amp; JABUKA odvjetničko društvo s ograničenom odgovornošću</item>
      <item>Grad Split, Obala kneza Branimira 17, 21000 Split</item>
      <item>Johann Grandits, Seecorso 90a, 9220 Velden/wörther zastupanog po punomoćniku Odvjetničko društvo Lipovšćak i partneri d.o.o. za odvjetničke usluge</item>
      <item>NOVA LJUBLJANSKA BANKA d.d., Trg republike 2, SI-1520 Ljubljana  zastupanog po punomoćniku Odvjetničko društvo Župić &amp; partneri d.o.o</item>
    </derivirana_varijabla>
  </DomainObject.Predmet.StrankaListFormatedWithAdress>
  <DomainObject.Predmet.StrankaListFormatedWithAdressOIB>
    <izvorni_sadrzaj>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item>
      <item>BKS BANK AG, OIB 95202348925, St.Veiter Ring 43, A-9020 Klagenfurt am Worthersee zastupanog po punomoćniku VUKIĆ, JELUŠIĆ, ŠULINA, STANKOVIĆ, JURCAN &amp; JABUKA odvjetničko društvo s ograničenom odgovornošću</item>
      <item>Grad Split, OIB 78755598868, Obala kneza Branimira 17, 21000 Split</item>
      <item>Johann Grandits, OIB 65044040146, Seecorso 90a, 9220 Velden/wörther zastupanog po punomoćniku Odvjetničko društvo Lipovšćak i partneri d.o.o. za odvjetničke usluge</item>
      <item>NOVA LJUBLJANSKA BANKA d.d., OIB 17719334242, Trg republike 2, SI-1520 Ljubljana  zastupanog po punomoćniku Odvjetničko društvo Župić &amp; partneri d.o.o</item>
    </izvorni_sadrzaj>
    <derivirana_varijabla naziv="DomainObject.Predmet.StrankaListFormatedWithAdressOIB_1">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item>
      <item>BKS BANK AG, OIB 95202348925, St.Veiter Ring 43, A-9020 Klagenfurt am Worthersee zastupanog po punomoćniku VUKIĆ, JELUŠIĆ, ŠULINA, STANKOVIĆ, JURCAN &amp; JABUKA odvjetničko društvo s ograničenom odgovornošću</item>
      <item>Grad Split, OIB 78755598868, Obala kneza Branimira 17, 21000 Split</item>
      <item>Johann Grandits, OIB 65044040146, Seecorso 90a, 9220 Velden/wörther zastupanog po punomoćniku Odvjetničko društvo Lipovšćak i partneri d.o.o. za odvjetničke usluge</item>
      <item>NOVA LJUBLJANSKA BANKA d.d., OIB 17719334242, Trg republike 2, SI-1520 Ljubljana  zastupanog po punomoćniku Odvjetničko društvo Župić &amp; partneri d.o.o</item>
    </derivirana_varijabla>
  </DomainObject.Predmet.StrankaListFormatedWithAdressOIB>
  <DomainObject.Predmet.StrankaListNazivFormated>
    <izvorni_sadrzaj>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Grad Split</item>
      <item>Johann Grandits</item>
      <item>NOVA LJUBLJANSKA BANKA d.d.</item>
    </izvorni_sadrzaj>
    <derivirana_varijabla naziv="DomainObject.Predmet.StrankaListNazivFormated_1">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Grad Split</item>
      <item>Johann Grandits</item>
      <item>NOVA LJUBLJANSKA BANKA d.d.</item>
    </derivirana_varijabla>
  </DomainObject.Predmet.StrankaListNazivFormated>
  <DomainObject.Predmet.StrankaListNazivFormatedOIB>
    <izvorni_sadrzaj>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item>
      <item>Grad Split, OIB 78755598868</item>
      <item>Johann Grandits, OIB 65044040146</item>
      <item>NOVA LJUBLJANSKA BANKA d.d., OIB 17719334242</item>
    </izvorni_sadrzaj>
    <derivirana_varijabla naziv="DomainObject.Predmet.StrankaListNazivFormatedOIB_1">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item>
      <item>Grad Split, OIB 78755598868</item>
      <item>Johann Grandits, OIB 65044040146</item>
      <item>NOVA LJUBLJANSKA BANKA d.d., OIB 17719334242</item>
    </derivirana_varijabla>
  </DomainObject.Predmet.StrankaListNazivFormatedOIB>
  <DomainObject.Predmet.ProtuStrankaListFormated>
    <izvorni_sadrzaj>
      <item>ABIA d.o.o. za trgovinu, turizam i usluge, putnička agencija zastupanog po punomoćniku Odvjet. društvo Lipovšćak &amp; partneri, Zagreb</item>
    </izvorni_sadrzaj>
    <derivirana_varijabla naziv="DomainObject.Predmet.ProtuStrankaListFormated_1">
      <item>ABIA d.o.o. za trgovinu, turizam i usluge, putnička agencija zastupanog po punomoćniku Odvjet. društvo Lipovšćak &amp; partneri, Zagreb</item>
    </derivirana_varijabla>
  </DomainObject.Predmet.ProtuStrankaListFormated>
  <DomainObject.Predmet.ProtuStrankaListFormatedOIB>
    <izvorni_sadrzaj>
      <item>ABIA d.o.o. za trgovinu, turizam i usluge, putnička agencija, OIB 72801616243 zastupanog po punomoćniku Odvjet. društvo Lipovšćak &amp; partneri, Zagreb</item>
    </izvorni_sadrzaj>
    <derivirana_varijabla naziv="DomainObject.Predmet.ProtuStrankaListFormatedOIB_1">
      <item>ABIA d.o.o. za trgovinu, turizam i usluge, putnička agencija, OIB 72801616243 zastupanog po punomoćniku Odvjet. društvo Lipovšćak &amp; partneri, Zagreb</item>
    </derivirana_varijabla>
  </DomainObject.Predmet.ProtuStrankaListFormatedOIB>
  <DomainObject.Predmet.ProtuStrankaListFormatedWithAdress>
    <izvorni_sadrzaj>
      <item>ABIA d.o.o. za trgovinu, turizam i usluge, putnička agencija, Preradovićevo šetalište 9, 21000 Split zastupanog po punomoćniku Odvjet. društvo Lipovšćak &amp; partneri, Zagreb</item>
    </izvorni_sadrzaj>
    <derivirana_varijabla naziv="DomainObject.Predmet.ProtuStrankaListFormatedWithAdress_1">
      <item>ABIA d.o.o. za trgovinu, turizam i usluge, putnička agencija, Preradovićevo šetalište 9, 21000 Split zastupanog po punomoćniku Odvjet. društvo Lipovšćak &amp; partneri, Zagreb</item>
    </derivirana_varijabla>
  </DomainObject.Predmet.ProtuStrankaListFormatedWithAdress>
  <DomainObject.Predmet.ProtuStrankaListFormatedWithAdressOIB>
    <izvorni_sadrzaj>
      <item>ABIA d.o.o. za trgovinu, turizam i usluge, putnička agencija, OIB 72801616243, Preradovićevo šetalište 9, 21000 Split zastupanog po punomoćniku Odvjet. društvo Lipovšćak &amp; partneri, Zagreb</item>
    </izvorni_sadrzaj>
    <derivirana_varijabla naziv="DomainObject.Predmet.ProtuStrankaListFormatedWithAdressOIB_1">
      <item>ABIA d.o.o. za trgovinu, turizam i usluge, putnička agencija, OIB 72801616243, Preradovićevo šetalište 9, 21000 Split zastupanog po punomoćniku Odvjet. društvo Lipovšćak &amp; partneri, Zagreb</item>
    </derivirana_varijabla>
  </DomainObject.Predmet.ProtuStrankaListFormatedWithAdressOIB>
  <DomainObject.Predmet.ProtuStrankaListNazivFormated>
    <izvorni_sadrzaj>
      <item>ABIA d.o.o. za trgovinu, turizam i usluge, putnička agencija</item>
    </izvorni_sadrzaj>
    <derivirana_varijabla naziv="DomainObject.Predmet.ProtuStrankaListNazivFormated_1">
      <item>ABIA d.o.o. za trgovinu, turizam i usluge, putnička agencija</item>
    </derivirana_varijabla>
  </DomainObject.Predmet.ProtuStrankaListNazivFormated>
  <DomainObject.Predmet.ProtuStrankaListNazivFormatedOIB>
    <izvorni_sadrzaj>
      <item>ABIA d.o.o. za trgovinu, turizam i usluge, putnička agencija, OIB 72801616243</item>
    </izvorni_sadrzaj>
    <derivirana_varijabla naziv="DomainObject.Predmet.ProtuStrankaListNazivFormatedOIB_1">
      <item>ABIA d.o.o. za trgovinu, turizam i usluge, putnička agencija, OIB 72801616243</item>
    </derivirana_varijabla>
  </DomainObject.Predmet.ProtuStrankaListNazivFormatedOIB>
  <DomainObject.Predmet.OstaliListFormated>
    <izvorni_sadrzaj>
      <item>Odvjet. društvo Lipovšćak &amp; partneri, Zagreb punomoćnik sudionika u postupku ABIA d.o.o. za trgovinu, turizam i usluge, putnička agencija</item>
      <item>RENO BUDIĆ</item>
      <item>Županijsko državno odvjetništvo u Splitu punomoćnik sudionika u postupku Ministarstvo financija RH</item>
      <item>VUKIĆ, JELUŠIĆ, ŠULINA, STANKOVIĆ, JURCAN &amp; JABUKA odvjetničko društvo s ograničenom odgovornošću punomoćnik sudionika u postupku BKS BANK AG</item>
      <item>Odvjetničko društvo Lipovšćak i partneri d.o.o. za odvjetničke usluge punomoćnik sudionika u postupku Johann Grandits</item>
      <item>Odvjetničko društvo Župić &amp; partneri d.o.o punomoćnik sudionika u postupku NOVA LJUBLJANSKA BANKA d.d.</item>
    </izvorni_sadrzaj>
    <derivirana_varijabla naziv="DomainObject.Predmet.OstaliListFormated_1">
      <item>Odvjet. društvo Lipovšćak &amp; partneri, Zagreb punomoćnik sudionika u postupku ABIA d.o.o. za trgovinu, turizam i usluge, putnička agencija</item>
      <item>RENO BUDIĆ</item>
      <item>Županijsko državno odvjetništvo u Splitu punomoćnik sudionika u postupku Ministarstvo financija RH</item>
      <item>VUKIĆ, JELUŠIĆ, ŠULINA, STANKOVIĆ, JURCAN &amp; JABUKA odvjetničko društvo s ograničenom odgovornošću punomoćnik sudionika u postupku BKS BANK AG</item>
      <item>Odvjetničko društvo Lipovšćak i partneri d.o.o. za odvjetničke usluge punomoćnik sudionika u postupku Johann Grandits</item>
      <item>Odvjetničko društvo Župić &amp; partneri d.o.o punomoćnik sudionika u postupku NOVA LJUBLJANSKA BANKA d.d.</item>
    </derivirana_varijabla>
  </DomainObject.Predmet.OstaliListFormated>
  <DomainObject.Predmet.OstaliListFormatedOIB>
    <izvorni_sadrzaj>
      <item>Odvjet. društvo Lipovšćak &amp; partneri, Zagreb, OIB 81095917510 punomoćnik sudionika u postupku ABIA d.o.o. za trgovinu, turizam i usluge, putnička agencija</item>
      <item>RENO BUDIĆ, OIB 38720340693</item>
      <item>Županijsko državno odvjetništvo u Splitu punomoćnik sudionika u postupku Ministarstvo financija RH</item>
      <item>VUKIĆ, JELUŠIĆ, ŠULINA, STANKOVIĆ, JURCAN &amp; JABUKA odvjetničko društvo s ograničenom odgovornošću, OIB 01394705384 punomoćnik sudionika u postupku BKS BANK AG</item>
      <item>Odvjetničko društvo Lipovšćak i partneri d.o.o. za odvjetničke usluge, OIB 81095917510 punomoćnik sudionika u postupku Johann Grandits</item>
      <item>Odvjetničko društvo Župić &amp; partneri d.o.o, OIB 42524586447 punomoćnik sudionika u postupku NOVA LJUBLJANSKA BANKA d.d.</item>
    </izvorni_sadrzaj>
    <derivirana_varijabla naziv="DomainObject.Predmet.OstaliListFormatedOIB_1">
      <item>Odvjet. društvo Lipovšćak &amp; partneri, Zagreb, OIB 81095917510 punomoćnik sudionika u postupku ABIA d.o.o. za trgovinu, turizam i usluge, putnička agencija</item>
      <item>RENO BUDIĆ, OIB 38720340693</item>
      <item>Županijsko državno odvjetništvo u Splitu punomoćnik sudionika u postupku Ministarstvo financija RH</item>
      <item>VUKIĆ, JELUŠIĆ, ŠULINA, STANKOVIĆ, JURCAN &amp; JABUKA odvjetničko društvo s ograničenom odgovornošću, OIB 01394705384 punomoćnik sudionika u postupku BKS BANK AG</item>
      <item>Odvjetničko društvo Lipovšćak i partneri d.o.o. za odvjetničke usluge, OIB 81095917510 punomoćnik sudionika u postupku Johann Grandits</item>
      <item>Odvjetničko društvo Župić &amp; partneri d.o.o, OIB 42524586447 punomoćnik sudionika u postupku NOVA LJUBLJANSKA BANKA d.d.</item>
    </derivirana_varijabla>
  </DomainObject.Predmet.OstaliListFormatedOIB>
  <DomainObject.Predmet.OstaliListFormatedWithAdress>
    <izvorni_sadrzaj>
      <item>Odvjet. društvo Lipovšćak &amp; partneri, Zagreb, Zelenjak 24, 10000 Zagreb punomoćnik sudionika u postupku ABIA d.o.o. za trgovinu, turizam i usluge, putnička agencija</item>
      <item>RENO BUDIĆ,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Nikole Tesle 9, 51000 Rijeka punomoćnik sudionika u postupku BKS BANK AG</item>
      <item>Odvjetničko društvo Lipovšćak i partneri d.o.o. za odvjetničke usluge, Zelenjak 24, 10000 Zagreb punomoćnik sudionika u postupku Johann Grandits</item>
      <item>Odvjetničko društvo Župić &amp; partneri d.o.o, Ulica grada Vukovara 269 f, 10000 Zagreb punomoćnik sudionika u postupku NOVA LJUBLJANSKA BANKA d.d.</item>
    </izvorni_sadrzaj>
    <derivirana_varijabla naziv="DomainObject.Predmet.OstaliListFormatedWithAdress_1">
      <item>Odvjet. društvo Lipovšćak &amp; partneri, Zagreb, Zelenjak 24, 10000 Zagreb punomoćnik sudionika u postupku ABIA d.o.o. za trgovinu, turizam i usluge, putnička agencija</item>
      <item>RENO BUDIĆ,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Nikole Tesle 9, 51000 Rijeka punomoćnik sudionika u postupku BKS BANK AG</item>
      <item>Odvjetničko društvo Lipovšćak i partneri d.o.o. za odvjetničke usluge, Zelenjak 24, 10000 Zagreb punomoćnik sudionika u postupku Johann Grandits</item>
      <item>Odvjetničko društvo Župić &amp; partneri d.o.o, Ulica grada Vukovara 269 f, 10000 Zagreb punomoćnik sudionika u postupku NOVA LJUBLJANSKA BANKA d.d.</item>
    </derivirana_varijabla>
  </DomainObject.Predmet.OstaliListFormatedWithAdress>
  <DomainObject.Predmet.OstaliListFormatedWithAdressOIB>
    <izvorni_sadrzaj>
      <item>Odvjet. društvo Lipovšćak &amp; partneri, Zagreb, OIB 81095917510, Zelenjak 24, 10000 Zagreb punomoćnik sudionika u postupku ABIA d.o.o. za trgovinu, turizam i usluge, putnička agencija</item>
      <item>RENO BUDIĆ, OIB 38720340693,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OIB 01394705384, Nikole Tesle 9, 51000 Rijeka punomoćnik sudionika u postupku BKS BANK AG</item>
      <item>Odvjetničko društvo Lipovšćak i partneri d.o.o. za odvjetničke usluge, OIB 81095917510, Zelenjak 24, 10000 Zagreb punomoćnik sudionika u postupku Johann Grandits</item>
      <item>Odvjetničko društvo Župić &amp; partneri d.o.o, OIB 42524586447, Ulica grada Vukovara 269 f, 10000 Zagreb punomoćnik sudionika u postupku NOVA LJUBLJANSKA BANKA d.d.</item>
    </izvorni_sadrzaj>
    <derivirana_varijabla naziv="DomainObject.Predmet.OstaliListFormatedWithAdressOIB_1">
      <item>Odvjet. društvo Lipovšćak &amp; partneri, Zagreb, OIB 81095917510, Zelenjak 24, 10000 Zagreb punomoćnik sudionika u postupku ABIA d.o.o. za trgovinu, turizam i usluge, putnička agencija</item>
      <item>RENO BUDIĆ, OIB 38720340693,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OIB 01394705384, Nikole Tesle 9, 51000 Rijeka punomoćnik sudionika u postupku BKS BANK AG</item>
      <item>Odvjetničko društvo Lipovšćak i partneri d.o.o. za odvjetničke usluge, OIB 81095917510, Zelenjak 24, 10000 Zagreb punomoćnik sudionika u postupku Johann Grandits</item>
      <item>Odvjetničko društvo Župić &amp; partneri d.o.o, OIB 42524586447, Ulica grada Vukovara 269 f, 10000 Zagreb punomoćnik sudionika u postupku NOVA LJUBLJANSKA BANKA d.d.</item>
    </derivirana_varijabla>
  </DomainObject.Predmet.OstaliListFormatedWithAdressOIB>
  <DomainObject.Predmet.OstaliListNazivFormated>
    <izvorni_sadrzaj>
      <item>Odvjet. društvo Lipovšćak &amp; partneri, Zagreb</item>
      <item>RENO BUDIĆ</item>
      <item>Županijsko državno odvjetništvo u Splitu</item>
      <item>VUKIĆ, JELUŠIĆ, ŠULINA, STANKOVIĆ, JURCAN &amp; JABUKA odvjetničko društvo s ograničenom odgovornošću</item>
      <item>Odvjetničko društvo Lipovšćak i partneri d.o.o. za odvjetničke usluge</item>
      <item>Odvjetničko društvo Župić &amp; partneri d.o.o</item>
    </izvorni_sadrzaj>
    <derivirana_varijabla naziv="DomainObject.Predmet.OstaliListNazivFormated_1">
      <item>Odvjet. društvo Lipovšćak &amp; partneri, Zagreb</item>
      <item>RENO BUDIĆ</item>
      <item>Županijsko državno odvjetništvo u Splitu</item>
      <item>VUKIĆ, JELUŠIĆ, ŠULINA, STANKOVIĆ, JURCAN &amp; JABUKA odvjetničko društvo s ograničenom odgovornošću</item>
      <item>Odvjetničko društvo Lipovšćak i partneri d.o.o. za odvjetničke usluge</item>
      <item>Odvjetničko društvo Župić &amp; partneri d.o.o</item>
    </derivirana_varijabla>
  </DomainObject.Predmet.OstaliListNazivFormated>
  <DomainObject.Predmet.OstaliListNazivFormatedOIB>
    <izvorni_sadrzaj>
      <item>Odvjet. društvo Lipovšćak &amp; partneri, Zagreb, OIB 81095917510</item>
      <item>RENO BUDIĆ, OIB 38720340693</item>
      <item>Županijsko državno odvjetništvo u Splitu</item>
      <item>VUKIĆ, JELUŠIĆ, ŠULINA, STANKOVIĆ, JURCAN &amp; JABUKA odvjetničko društvo s ograničenom odgovornošću, OIB 01394705384</item>
      <item>Odvjetničko društvo Lipovšćak i partneri d.o.o. za odvjetničke usluge, OIB 81095917510</item>
      <item>Odvjetničko društvo Župić &amp; partneri d.o.o, OIB 42524586447</item>
    </izvorni_sadrzaj>
    <derivirana_varijabla naziv="DomainObject.Predmet.OstaliListNazivFormatedOIB_1">
      <item>Odvjet. društvo Lipovšćak &amp; partneri, Zagreb, OIB 81095917510</item>
      <item>RENO BUDIĆ, OIB 38720340693</item>
      <item>Županijsko državno odvjetništvo u Splitu</item>
      <item>VUKIĆ, JELUŠIĆ, ŠULINA, STANKOVIĆ, JURCAN &amp; JABUKA odvjetničko društvo s ograničenom odgovornošću, OIB 01394705384</item>
      <item>Odvjetničko društvo Lipovšćak i partneri d.o.o. za odvjetničke usluge, OIB 81095917510</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ABIA d.o.o. za trgovinu, turizam i usluge, putnička agencija</izvorni_sadrzaj>
    <derivirana_varijabla naziv="DomainObject.Predmet.ProtustrankaIDrugi_1">ABIA d.o.o. za trgovinu, turizam i usluge, putnička agencija</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ABIA d.o.o. za trgovinu, turizam i usluge, putnička agencija, OIB 72801616243, Preradovićevo šetalište 9, 21000 Split</izvorni_sadrzaj>
    <derivirana_varijabla naziv="DomainObject.Predmet.ProtustrankaIDrugiAdressOIB_1">ABIA d.o.o. za trgovinu, turizam i usluge, putnička agencija, OIB 72801616243, Preradovićevo šetalište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ABIA d.o.o. za trgovinu, turizam i usluge, putnička agencija</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VUKIĆ, JELUŠIĆ, ŠULINA, STANKOVIĆ, JURCAN &amp; JABUKA odvjetničko društvo s ograničenom odgovornošću</item>
      <item>Grad Split</item>
      <item>Johann Grandits</item>
      <item>Odvjetničko društvo Lipovšćak i partneri d.o.o. za odvjetničke usluge</item>
      <item>NOVA LJUBLJANSKA BANKA d.d.</item>
      <item>Odvjetničko društvo Župić &amp; partneri d.o.o</item>
    </izvorni_sadrzaj>
    <derivirana_varijabla naziv="DomainObject.Predmet.SudioniciListNaziv_1">
      <item>FINA ZAGREB</item>
      <item>ABIA d.o.o. za trgovinu, turizam i usluge, putnička agencija</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VUKIĆ, JELUŠIĆ, ŠULINA, STANKOVIĆ, JURCAN &amp; JABUKA odvjetničko društvo s ograničenom odgovornošću</item>
      <item>Grad Split</item>
      <item>Johann Grandits</item>
      <item>Odvjetničko društvo Lipovšćak i partneri d.o.o. za odvjetničke usluge</item>
      <item>NOVA LJUBLJANSKA BANKA d.d.</item>
      <item>Odvjetničko društvo Župić &amp; partneri d.o.o</item>
    </derivirana_varijabla>
  </DomainObject.Predmet.SudioniciListNaziv>
  <DomainObject.Predmet.SudioniciListAdressOIB>
    <izvorni_sadrzaj>
      <item>FINA ZAGREB, OIB 85821130368, Ilica 307,10000 Zagreb</item>
      <item>ABIA d.o.o. za trgovinu, turizam i usluge, putnička agencija,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BKS BANK AG, OIB 95202348925, St.Veiter Ring 43,A-9020 Klagenfurt am Worthersee</item>
      <item>VUKIĆ, JELUŠIĆ, ŠULINA, STANKOVIĆ, JURCAN &amp; JABUKA odvjetničko društvo s ograničenom odgovornošću, OIB 01394705384, Nikole Tesle 9,51000 Rijeka</item>
      <item>Grad Split, OIB 78755598868, Obala kneza Branimira 17,21000 Split</item>
      <item>Johann Grandits, OIB 65044040146, Seecorso 90a,9220 Velden/wörther</item>
      <item>Odvjetničko društvo Lipovšćak i partneri d.o.o. za odvjetničke usluge, OIB 81095917510, Zelenjak 24,10000 Zagreb</item>
      <item>NOVA LJUBLJANSKA BANKA d.d., OIB 17719334242, Trg republike 2,SI-1520 Ljubljana </item>
      <item>Odvjetničko društvo Župić &amp; partneri d.o.o, OIB 42524586447, Ulica grada Vukovara 269 f,10000 Zagreb</item>
    </izvorni_sadrzaj>
    <derivirana_varijabla naziv="DomainObject.Predmet.SudioniciListAdressOIB_1">
      <item>FINA ZAGREB, OIB 85821130368, Ilica 307,10000 Zagreb</item>
      <item>ABIA d.o.o. za trgovinu, turizam i usluge, putnička agencija,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BKS BANK AG, OIB 95202348925, St.Veiter Ring 43,A-9020 Klagenfurt am Worthersee</item>
      <item>VUKIĆ, JELUŠIĆ, ŠULINA, STANKOVIĆ, JURCAN &amp; JABUKA odvjetničko društvo s ograničenom odgovornošću, OIB 01394705384, Nikole Tesle 9,51000 Rijeka</item>
      <item>Grad Split, OIB 78755598868, Obala kneza Branimira 17,21000 Split</item>
      <item>Johann Grandits, OIB 65044040146, Seecorso 90a,9220 Velden/wörther</item>
      <item>Odvjetničko društvo Lipovšćak i partneri d.o.o. za odvjetničke usluge, OIB 81095917510, Zelenjak 24,10000 Zagreb</item>
      <item>NOVA LJUBLJANSKA BANKA d.d., OIB 17719334242, Trg republike 2,SI-1520 Ljubljana </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95202348925</item>
      <item>, OIB 01394705384</item>
      <item>, OIB 78755598868</item>
      <item>, OIB 65044040146</item>
      <item>, OIB 81095917510</item>
      <item>, OIB 17719334242</item>
      <item>, OIB 42524586447</item>
    </izvorni_sadrzaj>
    <derivirana_varijabla naziv="DomainObject.Predmet.SudioniciListNazivOIB_1">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95202348925</item>
      <item>, OIB 01394705384</item>
      <item>, OIB 78755598868</item>
      <item>, OIB 65044040146</item>
      <item>, OIB 81095917510</item>
      <item>, OIB 17719334242</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161</properties:Words>
  <properties:Characters>730</properties:Characters>
  <properties:Lines>36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2017-01-10T12:34:00Z</dcterms:created>
  <dc:creator>nmarunica</dc:creator>
  <cp:lastModifiedBy>Katarina Mikulić</cp:lastModifiedBy>
  <cp:lastPrinted>2016-11-28T07:20:00Z</cp:lastPrinted>
  <dcterms:modified xmlns:xsi="http://www.w3.org/2001/XMLSchema-instance" xsi:type="dcterms:W3CDTF">2017-01-10T12:41:00Z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