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4ebc" w14:paraId="b964eb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D177FC">
        <w:t>8342</w:t>
      </w:r>
      <w:r w:rsidR="0077391F">
        <w:t>/201</w:t>
      </w:r>
      <w:r w:rsidR="00B8289D">
        <w:t>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D177FC">
        <w:t>8342</w:t>
      </w:r>
      <w:r w:rsidR="0077391F">
        <w:t>/</w:t>
      </w:r>
      <w:r w:rsidR="002E5D34">
        <w:t>201</w:t>
      </w:r>
      <w:r w:rsidR="00B8289D">
        <w:t>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5A0F7B">
        <w:t>2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5D52CE" w:rsidR="005D52CE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B8289D" w:rsidRPr="00B8289D">
        <w:t xml:space="preserve"> </w:t>
      </w:r>
      <w:r w:rsidR="00B8289D">
        <w:t xml:space="preserve"> </w:t>
      </w:r>
      <w:r w:rsidR="00D177FC">
        <w:t xml:space="preserve">APENINI </w:t>
      </w:r>
      <w:r w:rsidR="00D177FC" w:rsidRPr="009E4DA6">
        <w:t xml:space="preserve">d.o.o., OIB: </w:t>
      </w:r>
      <w:r w:rsidR="00D177FC">
        <w:t>72923016327</w:t>
      </w:r>
      <w:r w:rsidR="00D177FC" w:rsidRPr="009E4DA6">
        <w:t>,</w:t>
      </w:r>
      <w:r w:rsidR="00D177FC">
        <w:t xml:space="preserve"> Zagreb, Istarska 47</w:t>
      </w:r>
      <w:r w:rsidR="009503BA">
        <w:t>.</w:t>
      </w:r>
    </w:p>
    <w:p w:rsidRDefault="009503BA" w:rsidP="009503BA" w:rsidR="009503BA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D177FC">
        <w:t>257,08</w:t>
      </w:r>
      <w:r w:rsidR="00C320AC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5A0F7B">
        <w:t>2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48D" w:rsidR="0099548D">
      <w:r>
        <w:separator/>
      </w:r>
    </w:p>
  </w:endnote>
  <w:endnote w:id="0" w:type="continuationSeparator">
    <w:p w:rsidRDefault="0099548D" w:rsidR="00995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48D" w:rsidR="0099548D">
      <w:r>
        <w:separator/>
      </w:r>
    </w:p>
  </w:footnote>
  <w:footnote w:id="0" w:type="continuationSeparator">
    <w:p w:rsidRDefault="0099548D" w:rsidR="009954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153"/>
    <w:rsid w:val="00077FF3"/>
    <w:rsid w:val="000C1906"/>
    <w:rsid w:val="000F4437"/>
    <w:rsid w:val="0011143D"/>
    <w:rsid w:val="00114EAD"/>
    <w:rsid w:val="00125C2B"/>
    <w:rsid w:val="00165E1C"/>
    <w:rsid w:val="001767B0"/>
    <w:rsid w:val="00185571"/>
    <w:rsid w:val="00192CB2"/>
    <w:rsid w:val="001B4898"/>
    <w:rsid w:val="001E50FB"/>
    <w:rsid w:val="001F288F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A0F7B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85CAE"/>
    <w:rsid w:val="00790E8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8E699E"/>
    <w:rsid w:val="00916311"/>
    <w:rsid w:val="00920CA0"/>
    <w:rsid w:val="009419D8"/>
    <w:rsid w:val="009503BA"/>
    <w:rsid w:val="00990534"/>
    <w:rsid w:val="00992675"/>
    <w:rsid w:val="0099548D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89D"/>
    <w:rsid w:val="00B82F18"/>
    <w:rsid w:val="00BC0D15"/>
    <w:rsid w:val="00BF4BD3"/>
    <w:rsid w:val="00C320AC"/>
    <w:rsid w:val="00C44D71"/>
    <w:rsid w:val="00C836B9"/>
    <w:rsid w:val="00C958E9"/>
    <w:rsid w:val="00CC2C03"/>
    <w:rsid w:val="00CE7362"/>
    <w:rsid w:val="00D01B78"/>
    <w:rsid w:val="00D177FC"/>
    <w:rsid w:val="00D33F5D"/>
    <w:rsid w:val="00D5313F"/>
    <w:rsid w:val="00D66226"/>
    <w:rsid w:val="00D85411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4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8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4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8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8342</izvorni_sadrzaj>
    <derivirana_varijabla naziv="DomainObject.Predmet.Broj_1">8342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St-8342/2015</izvorni_sadrzaj>
    <derivirana_varijabla naziv="DomainObject.Predmet.OznakaBroj_1">St-8342/2015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APENINI d.o.o. zastupanog po punomoćniku Branimir Gjureković</izvorni_sadrzaj>
    <derivirana_varijabla naziv="DomainObject.Predmet.ProtustrankaFormated_1">  APENINI d.o.o. zastupanog po punomoćniku Branimir Gjureković</derivirana_varijabla>
  </DomainObject.Predmet.ProtustrankaFormated>
  <DomainObject.Predmet.ProtustrankaFormatedOIB>
    <izvorni_sadrzaj>  APENINI d.o.o., OIB 72923016327 zastupanog po punomoćniku Branimir Gjureković</izvorni_sadrzaj>
    <derivirana_varijabla naziv="DomainObject.Predmet.ProtustrankaFormatedOIB_1">  APENINI d.o.o., OIB 72923016327 zastupanog po punomoćniku Branimir Gjureković</derivirana_varijabla>
  </DomainObject.Predmet.ProtustrankaFormatedOIB>
  <DomainObject.Predmet.ProtustrankaFormatedWithAdress>
    <izvorni_sadrzaj> APENINI d.o.o., Istarska 47, 10000 Zagreb zastupanog po punomoćniku Branimir Gjureković</izvorni_sadrzaj>
    <derivirana_varijabla naziv="DomainObject.Predmet.ProtustrankaFormatedWithAdress_1"> APENINI d.o.o., Istarska 47, 10000 Zagreb zastupanog po punomoćniku Branimir Gjureković</derivirana_varijabla>
  </DomainObject.Predmet.ProtustrankaFormatedWithAdress>
  <DomainObject.Predmet.ProtustrankaFormatedWithAdressOIB>
    <izvorni_sadrzaj> APENINI d.o.o., OIB 72923016327, Istarska 47, 10000 Zagreb zastupanog po punomoćniku Branimir Gjureković</izvorni_sadrzaj>
    <derivirana_varijabla naziv="DomainObject.Predmet.ProtustrankaFormatedWithAdressOIB_1"> APENINI d.o.o., OIB 72923016327, Istarska 47, 10000 Zagreb zastupanog po punomoćniku Branimir Gjureković</derivirana_varijabla>
  </DomainObject.Predmet.ProtustrankaFormatedWithAdressOIB>
  <DomainObject.Predmet.ProtustrankaWithAdress>
    <izvorni_sadrzaj>APENINI d.o.o. Istarska 47, 10000 Zagreb</izvorni_sadrzaj>
    <derivirana_varijabla naziv="DomainObject.Predmet.ProtustrankaWithAdress_1">APENINI d.o.o. Istarska 47, 10000 Zagreb</derivirana_varijabla>
  </DomainObject.Predmet.ProtustrankaWithAdress>
  <DomainObject.Predmet.ProtustrankaWithAdressOIB>
    <izvorni_sadrzaj>APENINI d.o.o., OIB 72923016327, Istarska 47, 10000 Zagreb</izvorni_sadrzaj>
    <derivirana_varijabla naziv="DomainObject.Predmet.ProtustrankaWithAdressOIB_1">APENINI d.o.o., OIB 72923016327, Istarska 47, 10000 Zagreb</derivirana_varijabla>
  </DomainObject.Predmet.ProtustrankaWithAdressOIB>
  <DomainObject.Predmet.ProtustrankaNazivFormated>
    <izvorni_sadrzaj>APENINI d.o.o.</izvorni_sadrzaj>
    <derivirana_varijabla naziv="DomainObject.Predmet.ProtustrankaNazivFormated_1">APENINI d.o.o.</derivirana_varijabla>
  </DomainObject.Predmet.ProtustrankaNazivFormated>
  <DomainObject.Predmet.ProtustrankaNazivFormatedOIB>
    <izvorni_sadrzaj>APENINI d.o.o., OIB 72923016327</izvorni_sadrzaj>
    <derivirana_varijabla naziv="DomainObject.Predmet.ProtustrankaNazivFormatedOIB_1">APENINI d.o.o., OIB 72923016327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APENINI d.o.o. zastupanog po punomoćniku Branimir Gjureković</item>
    </izvorni_sadrzaj>
    <derivirana_varijabla naziv="DomainObject.Predmet.ProtuStrankaListFormated_1">
      <item>APENINI d.o.o. zastupanog po punomoćniku Branimir Gjureković</item>
    </derivirana_varijabla>
  </DomainObject.Predmet.ProtuStrankaListFormated>
  <DomainObject.Predmet.ProtuStrankaListFormatedOIB>
    <izvorni_sadrzaj>
      <item>APENINI d.o.o., OIB 72923016327 zastupanog po punomoćniku Branimir Gjureković</item>
    </izvorni_sadrzaj>
    <derivirana_varijabla naziv="DomainObject.Predmet.ProtuStrankaListFormatedOIB_1">
      <item>APENINI d.o.o., OIB 72923016327 zastupanog po punomoćniku Branimir Gjureković</item>
    </derivirana_varijabla>
  </DomainObject.Predmet.ProtuStrankaListFormatedOIB>
  <DomainObject.Predmet.ProtuStrankaListFormatedWithAdress>
    <izvorni_sadrzaj>
      <item>APENINI d.o.o., Istarska 47, 10000 Zagreb zastupanog po punomoćniku Branimir Gjureković</item>
    </izvorni_sadrzaj>
    <derivirana_varijabla naziv="DomainObject.Predmet.ProtuStrankaListFormatedWithAdress_1">
      <item>APENINI d.o.o., Istarska 47, 10000 Zagreb zastupanog po punomoćniku Branimir Gjureković</item>
    </derivirana_varijabla>
  </DomainObject.Predmet.ProtuStrankaListFormatedWithAdress>
  <DomainObject.Predmet.ProtuStrankaListFormatedWithAdressOIB>
    <izvorni_sadrzaj>
      <item>APENINI d.o.o., OIB 72923016327, Istarska 47, 10000 Zagreb zastupanog po punomoćniku Branimir Gjureković</item>
    </izvorni_sadrzaj>
    <derivirana_varijabla naziv="DomainObject.Predmet.ProtuStrankaListFormatedWithAdressOIB_1">
      <item>APENINI d.o.o., OIB 72923016327, Istarska 47, 10000 Zagreb zastupanog po punomoćniku Branimir Gjureković</item>
    </derivirana_varijabla>
  </DomainObject.Predmet.ProtuStrankaListFormatedWithAdressOIB>
  <DomainObject.Predmet.ProtuStrankaListNazivFormated>
    <izvorni_sadrzaj>
      <item>APENINI d.o.o.</item>
    </izvorni_sadrzaj>
    <derivirana_varijabla naziv="DomainObject.Predmet.ProtuStrankaListNazivFormated_1">
      <item>APENINI d.o.o.</item>
    </derivirana_varijabla>
  </DomainObject.Predmet.ProtuStrankaListNazivFormated>
  <DomainObject.Predmet.ProtuStrankaListNazivFormatedOIB>
    <izvorni_sadrzaj>
      <item>APENINI d.o.o., OIB 72923016327</item>
    </izvorni_sadrzaj>
    <derivirana_varijabla naziv="DomainObject.Predmet.ProtuStrankaListNazivFormatedOIB_1">
      <item>APENINI d.o.o., OIB 72923016327</item>
    </derivirana_varijabla>
  </DomainObject.Predmet.ProtuStrankaListNazivFormatedOIB>
  <DomainObject.Predmet.OstaliListFormated>
    <izvorni_sadrzaj>
      <item>Branimir Gjureković punomoćnik sudionika u postupku APENINI d.o.o.</item>
    </izvorni_sadrzaj>
    <derivirana_varijabla naziv="DomainObject.Predmet.OstaliListFormated_1">
      <item>Branimir Gjureković punomoćnik sudionika u postupku APENINI d.o.o.</item>
    </derivirana_varijabla>
  </DomainObject.Predmet.OstaliListFormated>
  <DomainObject.Predmet.OstaliListFormatedOIB>
    <izvorni_sadrzaj>
      <item>Branimir Gjureković, OIB 27759171555 punomoćnik sudionika u postupku APENINI d.o.o.</item>
    </izvorni_sadrzaj>
    <derivirana_varijabla naziv="DomainObject.Predmet.OstaliListFormatedOIB_1">
      <item>Branimir Gjureković, OIB 27759171555 punomoćnik sudionika u postupku APENINI d.o.o.</item>
    </derivirana_varijabla>
  </DomainObject.Predmet.OstaliListFormatedOIB>
  <DomainObject.Predmet.OstaliListFormatedWithAdress>
    <izvorni_sadrzaj>
      <item>Branimir Gjureković, Istarska 47, 10000 Zagreb punomoćnik sudionika u postupku APENINI d.o.o.</item>
    </izvorni_sadrzaj>
    <derivirana_varijabla naziv="DomainObject.Predmet.OstaliListFormatedWithAdress_1">
      <item>Branimir Gjureković, Istarska 47, 10000 Zagreb punomoćnik sudionika u postupku APENINI d.o.o.</item>
    </derivirana_varijabla>
  </DomainObject.Predmet.OstaliListFormatedWithAdress>
  <DomainObject.Predmet.OstaliListFormatedWithAdressOIB>
    <izvorni_sadrzaj>
      <item>Branimir Gjureković, OIB 27759171555, Istarska 47, 10000 Zagreb punomoćnik sudionika u postupku APENINI d.o.o.</item>
    </izvorni_sadrzaj>
    <derivirana_varijabla naziv="DomainObject.Predmet.OstaliListFormatedWithAdressOIB_1">
      <item>Branimir Gjureković, OIB 27759171555, Istarska 47, 10000 Zagreb punomoćnik sudionika u postupku APENINI d.o.o.</item>
    </derivirana_varijabla>
  </DomainObject.Predmet.OstaliListFormatedWithAdressOIB>
  <DomainObject.Predmet.OstaliListNazivFormated>
    <izvorni_sadrzaj>
      <item>Branimir Gjureković</item>
    </izvorni_sadrzaj>
    <derivirana_varijabla naziv="DomainObject.Predmet.OstaliListNazivFormated_1">
      <item>Branimir Gjureković</item>
    </derivirana_varijabla>
  </DomainObject.Predmet.OstaliListNazivFormated>
  <DomainObject.Predmet.OstaliListNazivFormatedOIB>
    <izvorni_sadrzaj>
      <item>Branimir Gjureković, OIB 27759171555</item>
    </izvorni_sadrzaj>
    <derivirana_varijabla naziv="DomainObject.Predmet.OstaliListNazivFormatedOIB_1">
      <item>Branimir Gjureković, OIB 27759171555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APENINI d.o.o.</izvorni_sadrzaj>
    <derivirana_varijabla naziv="DomainObject.Predmet.ProtustrankaIDrugi_1">APENINI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APENINI d.o.o., OIB 72923016327, Istarska 47, 10000 Zagreb</izvorni_sadrzaj>
    <derivirana_varijabla naziv="DomainObject.Predmet.ProtustrankaIDrugiAdressOIB_1">APENINI d.o.o., OIB 72923016327, Istarska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APENINI d.o.o.</item>
      <item>Branimir Gjureković</item>
    </izvorni_sadrzaj>
    <derivirana_varijabla naziv="DomainObject.Predmet.SudioniciListNaziv_1">
      <item>FINA Regionalni centar Zagreb</item>
      <item>APENINI d.o.o.</item>
      <item>Branimir Gjureković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APENINI d.o.o., OIB 72923016327, Istarska 47,10000 Zagreb</item>
      <item>Branimir Gjureković, OIB 27759171555, Istarska 47,10000 Zagreb</item>
    </izvorni_sadrzaj>
    <derivirana_varijabla naziv="DomainObject.Predmet.SudioniciListAdressOIB_1">
      <item>FINA Regionalni centar Zagreb, OIB 85821130368, Trg svibanjskih žrtava 1995. 1,10000 Zagreb</item>
      <item>APENINI d.o.o., OIB 72923016327, Istarska 47,10000 Zagreb</item>
      <item>Branimir Gjureković, OIB 27759171555, Istarska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72923016327</item>
      <item>, OIB 27759171555</item>
    </izvorni_sadrzaj>
    <derivirana_varijabla naziv="DomainObject.Predmet.SudioniciListNazivOIB_1">
      <item>, OIB 85821130368</item>
      <item>, OIB 72923016327</item>
      <item>, OIB 27759171555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1271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2016-01-19T08:59:00Z</dcterms:created>
  <dc:creator>ilukac</dc:creator>
  <cp:lastModifiedBy>dvorana100</cp:lastModifiedBy>
  <cp:lastPrinted>2016-01-11T14:16:00Z</cp:lastPrinted>
  <dcterms:modified xmlns:xsi="http://www.w3.org/2001/XMLSchema-instance" xsi:type="dcterms:W3CDTF">2016-02-08T14:24:00Z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