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c161" w14:paraId="bb9c161" w:rsidRDefault="007B405D" w:rsidP="00BF21CF" w:rsidR="00BF21CF" w:rsidRPr="00393376">
      <w:pPr>
        <w:overflowPunct/>
        <w:autoSpaceDE/>
        <w:autoSpaceDN/>
        <w:adjustRightInd/>
        <w:jc w:val="both"/>
        <w:textAlignment w:val="auto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  <w:r w:rsidRPr="00393376">
        <w:rPr>
          <w:bCs/>
          <w:noProof/>
          <w:sz w:val="20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649605</wp:posOffset>
            </wp:positionH>
            <wp:positionV relativeFrom="paragraph">
              <wp:posOffset>129540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376" w:rsidP="00393376" w:rsidR="00BF21CF" w:rsidRPr="00393376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:rPr>
          <w:bCs/>
          <w:sz w:val="20"/>
          <w:lang w:val="hr-HR"/>
        </w:rPr>
      </w:pPr>
      <w:r>
        <w:rPr>
          <w:bCs/>
          <w:sz w:val="20"/>
          <w:lang w:val="hr-HR"/>
        </w:rPr>
        <w:t xml:space="preserve">  </w:t>
      </w:r>
      <w:r w:rsidR="007B405D" w:rsidRPr="00393376">
        <w:rPr>
          <w:bCs/>
          <w:sz w:val="20"/>
          <w:lang w:val="hr-HR"/>
        </w:rPr>
        <w:br w:clear="all" w:type="textWrapping"/>
      </w:r>
    </w:p>
    <w:p w:rsidRDefault="00393376" w:rsidP="00393376" w:rsidR="00BF21CF" w:rsidRPr="0039337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>
        <w:rPr>
          <w:rFonts w:eastAsia="MS Mincho"/>
          <w:bCs/>
          <w:szCs w:val="24"/>
          <w:lang w:val="hr-HR"/>
        </w:rPr>
        <w:t xml:space="preserve">  </w:t>
      </w:r>
      <w:r w:rsidR="00BF21CF" w:rsidRPr="00393376">
        <w:rPr>
          <w:rFonts w:eastAsia="MS Mincho"/>
          <w:bCs/>
          <w:szCs w:val="24"/>
          <w:lang w:val="hr-HR"/>
        </w:rPr>
        <w:t>REPUBLIKA HRVATSKA</w:t>
      </w:r>
    </w:p>
    <w:p w:rsidRDefault="00BF21CF" w:rsidP="00393376" w:rsidR="00BF21CF" w:rsidRPr="0039337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93376">
        <w:rPr>
          <w:rFonts w:eastAsia="MS Mincho"/>
          <w:bCs/>
          <w:szCs w:val="24"/>
          <w:lang w:val="hr-HR"/>
        </w:rPr>
        <w:t>TRGOVAČKI SUD U RIJECI</w:t>
      </w:r>
    </w:p>
    <w:p w:rsidRDefault="00BF21CF" w:rsidP="00393376" w:rsidR="00BF21CF" w:rsidRPr="0039337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9337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F21CF" w:rsidP="00BF21CF" w:rsidR="00BF21CF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393376" w:rsidP="00BF21CF" w:rsidR="00393376" w:rsidRPr="0039337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BF21CF" w:rsidP="00BF21CF" w:rsidR="00BF21CF" w:rsidRPr="0039337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393376">
        <w:rPr>
          <w:rFonts w:eastAsia="MS Mincho"/>
          <w:szCs w:val="24"/>
          <w:lang w:val="hr-HR"/>
        </w:rPr>
        <w:t>R E P U B L I K A    H R V A T S K A</w:t>
      </w:r>
    </w:p>
    <w:p w:rsidRDefault="00BF21CF" w:rsidP="00BF21CF" w:rsidR="00BF21CF" w:rsidRPr="0039337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BF21CF" w:rsidP="00BF21CF" w:rsidR="00BF21CF" w:rsidRPr="0039337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393376">
        <w:rPr>
          <w:rFonts w:eastAsia="MS Mincho"/>
          <w:szCs w:val="24"/>
          <w:lang w:val="hr-HR"/>
        </w:rPr>
        <w:t xml:space="preserve">R J E Š E N J E    </w:t>
      </w:r>
    </w:p>
    <w:p w:rsidRDefault="00D10F81" w:rsidP="00D10F81" w:rsidR="00D10F81">
      <w:pPr>
        <w:jc w:val="both"/>
        <w:rPr>
          <w:rFonts w:cs="Arial" w:eastAsia="MS Mincho" w:hAnsi="Arial" w:ascii="Arial"/>
          <w:lang w:val="hr-HR"/>
        </w:rPr>
      </w:pPr>
    </w:p>
    <w:p w:rsidRDefault="00393376" w:rsidP="00D10F81" w:rsidR="00393376" w:rsidRPr="00393376">
      <w:pPr>
        <w:jc w:val="both"/>
        <w:rPr>
          <w:rFonts w:cs="Arial" w:eastAsia="MS Mincho" w:hAnsi="Arial" w:ascii="Arial"/>
          <w:lang w:val="hr-HR"/>
        </w:rPr>
      </w:pPr>
    </w:p>
    <w:p w:rsidRDefault="00D10F81" w:rsidP="006E1A9F" w:rsidR="006E1A9F" w:rsidRPr="00393376">
      <w:pPr>
        <w:jc w:val="both"/>
        <w:rPr>
          <w:lang w:val="hr-HR"/>
        </w:rPr>
      </w:pPr>
      <w:r w:rsidRPr="00393376">
        <w:rPr>
          <w:rFonts w:eastAsia="MS Mincho"/>
          <w:lang w:val="hr-HR"/>
        </w:rPr>
        <w:tab/>
      </w:r>
      <w:r w:rsidR="00BF21CF" w:rsidRPr="00393376">
        <w:rPr>
          <w:lang w:val="hr-HR"/>
        </w:rPr>
        <w:t>Trgovački sud u Rijeci, po Liljan</w:t>
      </w:r>
      <w:r w:rsidR="00134117" w:rsidRPr="00393376">
        <w:rPr>
          <w:lang w:val="hr-HR"/>
        </w:rPr>
        <w:t>i</w:t>
      </w:r>
      <w:r w:rsidR="00BF21CF" w:rsidRPr="00393376">
        <w:rPr>
          <w:lang w:val="hr-HR"/>
        </w:rPr>
        <w:t xml:space="preserve"> Ugrin, kao </w:t>
      </w:r>
      <w:r w:rsidR="007B405D" w:rsidRPr="00393376">
        <w:rPr>
          <w:lang w:val="hr-HR"/>
        </w:rPr>
        <w:t xml:space="preserve">sucu pojedincu u stečajnom </w:t>
      </w:r>
      <w:r w:rsidR="00134117" w:rsidRPr="00393376">
        <w:rPr>
          <w:lang w:val="hr-HR"/>
        </w:rPr>
        <w:t xml:space="preserve">postupku </w:t>
      </w:r>
      <w:r w:rsidR="00BF21CF" w:rsidRPr="00393376">
        <w:rPr>
          <w:lang w:val="hr-HR"/>
        </w:rPr>
        <w:t xml:space="preserve">nad </w:t>
      </w:r>
      <w:r w:rsidR="00134117" w:rsidRPr="00393376">
        <w:rPr>
          <w:lang w:val="hr-HR"/>
        </w:rPr>
        <w:t xml:space="preserve">dužnikom </w:t>
      </w:r>
      <w:r w:rsidR="007B405D" w:rsidRPr="00393376">
        <w:rPr>
          <w:lang w:val="hr-HR"/>
        </w:rPr>
        <w:t>GOLD GALLERY jednostavno društvo s ograničenom odgovornošću za trgovinu Baška, Kralja Zvonimira 88 (MBS 040324429   - OIB 62381517869)</w:t>
      </w:r>
      <w:r w:rsidR="00BF21CF" w:rsidRPr="00393376">
        <w:rPr>
          <w:lang w:val="hr-HR"/>
        </w:rPr>
        <w:t xml:space="preserve"> </w:t>
      </w:r>
      <w:r w:rsidR="007B405D" w:rsidRPr="00393376">
        <w:rPr>
          <w:lang w:val="hr-HR"/>
        </w:rPr>
        <w:t>na prijedlog stečajnog upravitelja</w:t>
      </w:r>
      <w:r w:rsidR="00393376">
        <w:rPr>
          <w:lang w:val="hr-HR"/>
        </w:rPr>
        <w:t xml:space="preserve"> </w:t>
      </w:r>
      <w:r w:rsidR="00BF21CF" w:rsidRPr="00393376">
        <w:rPr>
          <w:lang w:val="hr-HR"/>
        </w:rPr>
        <w:t xml:space="preserve">dana </w:t>
      </w:r>
      <w:r w:rsidR="007B405D" w:rsidRPr="00393376">
        <w:rPr>
          <w:lang w:val="hr-HR"/>
        </w:rPr>
        <w:t>27</w:t>
      </w:r>
      <w:r w:rsidR="00BF21CF" w:rsidRPr="00393376">
        <w:rPr>
          <w:lang w:val="hr-HR"/>
        </w:rPr>
        <w:t xml:space="preserve">. </w:t>
      </w:r>
      <w:r w:rsidR="007B405D" w:rsidRPr="00393376">
        <w:rPr>
          <w:lang w:val="hr-HR"/>
        </w:rPr>
        <w:t xml:space="preserve">travnja </w:t>
      </w:r>
      <w:r w:rsidR="00BF21CF" w:rsidRPr="00393376">
        <w:rPr>
          <w:lang w:val="hr-HR"/>
        </w:rPr>
        <w:t>201</w:t>
      </w:r>
      <w:r w:rsidR="007B405D" w:rsidRPr="00393376">
        <w:rPr>
          <w:lang w:val="hr-HR"/>
        </w:rPr>
        <w:t>8</w:t>
      </w:r>
      <w:r w:rsidR="00BF21CF" w:rsidRPr="00393376">
        <w:rPr>
          <w:lang w:val="hr-HR"/>
        </w:rPr>
        <w:t>.</w:t>
      </w:r>
    </w:p>
    <w:p w:rsidRDefault="006E1A9F" w:rsidP="006E1A9F" w:rsidR="006E1A9F" w:rsidRPr="00393376">
      <w:pPr>
        <w:jc w:val="both"/>
        <w:rPr>
          <w:lang w:val="hr-HR"/>
        </w:rPr>
      </w:pPr>
    </w:p>
    <w:p w:rsidRDefault="007B405D" w:rsidP="007B405D" w:rsidR="006E1A9F" w:rsidRPr="00393376">
      <w:pPr>
        <w:jc w:val="both"/>
        <w:rPr>
          <w:rFonts w:eastAsia="MS Mincho"/>
          <w:lang w:val="hr-HR"/>
        </w:rPr>
      </w:pPr>
      <w:r w:rsidRPr="00393376">
        <w:rPr>
          <w:lang w:val="hr-HR"/>
        </w:rPr>
        <w:t>I</w:t>
      </w:r>
      <w:r w:rsidRPr="00393376">
        <w:rPr>
          <w:lang w:val="hr-HR"/>
        </w:rPr>
        <w:tab/>
      </w:r>
      <w:r w:rsidR="006E1A9F" w:rsidRPr="00393376">
        <w:rPr>
          <w:lang w:val="hr-HR"/>
        </w:rPr>
        <w:t>Sa</w:t>
      </w:r>
      <w:r w:rsidR="006E1A9F" w:rsidRPr="00393376">
        <w:rPr>
          <w:rFonts w:eastAsia="MS Mincho"/>
          <w:lang w:val="hr-HR"/>
        </w:rPr>
        <w:t xml:space="preserve">ziva se skupština vjerovnika za dan </w:t>
      </w:r>
    </w:p>
    <w:p w:rsidRDefault="006E1A9F" w:rsidP="006E1A9F" w:rsidR="006E1A9F" w:rsidRPr="00393376">
      <w:pPr>
        <w:rPr>
          <w:rFonts w:eastAsia="MS Mincho"/>
          <w:lang w:val="hr-HR"/>
        </w:rPr>
      </w:pPr>
    </w:p>
    <w:p w:rsidRDefault="007B405D" w:rsidP="006E1A9F" w:rsidR="006E1A9F" w:rsidRPr="00393376">
      <w:pPr>
        <w:jc w:val="center"/>
        <w:rPr>
          <w:rFonts w:eastAsia="MS Mincho"/>
          <w:lang w:val="hr-HR"/>
        </w:rPr>
      </w:pPr>
      <w:r w:rsidRPr="00393376">
        <w:rPr>
          <w:rFonts w:eastAsia="MS Mincho"/>
          <w:lang w:val="hr-HR"/>
        </w:rPr>
        <w:t xml:space="preserve">20. lipnja </w:t>
      </w:r>
      <w:r w:rsidR="006E1A9F" w:rsidRPr="00393376">
        <w:rPr>
          <w:rFonts w:eastAsia="MS Mincho"/>
          <w:lang w:val="hr-HR"/>
        </w:rPr>
        <w:t>201</w:t>
      </w:r>
      <w:r w:rsidRPr="00393376">
        <w:rPr>
          <w:rFonts w:eastAsia="MS Mincho"/>
          <w:lang w:val="hr-HR"/>
        </w:rPr>
        <w:t>8</w:t>
      </w:r>
      <w:r w:rsidR="006E1A9F" w:rsidRPr="00393376">
        <w:rPr>
          <w:rFonts w:eastAsia="MS Mincho"/>
          <w:lang w:val="hr-HR"/>
        </w:rPr>
        <w:t xml:space="preserve">. u </w:t>
      </w:r>
      <w:r w:rsidRPr="00393376">
        <w:rPr>
          <w:rFonts w:eastAsia="MS Mincho"/>
          <w:lang w:val="hr-HR"/>
        </w:rPr>
        <w:t xml:space="preserve"> 10.00</w:t>
      </w:r>
      <w:r w:rsidR="006E1A9F" w:rsidRPr="00393376">
        <w:rPr>
          <w:rFonts w:eastAsia="MS Mincho"/>
          <w:lang w:val="hr-HR"/>
        </w:rPr>
        <w:t xml:space="preserve"> sati</w:t>
      </w:r>
    </w:p>
    <w:p w:rsidRDefault="006E1A9F" w:rsidP="006E1A9F" w:rsidR="006E1A9F" w:rsidRPr="00393376">
      <w:pPr>
        <w:jc w:val="center"/>
        <w:rPr>
          <w:lang w:val="hr-HR"/>
        </w:rPr>
      </w:pPr>
      <w:r w:rsidRPr="00393376">
        <w:rPr>
          <w:lang w:val="hr-HR"/>
        </w:rPr>
        <w:t>kod ovog suda, Zadarska 1 i 3, sudnica broj 11</w:t>
      </w:r>
    </w:p>
    <w:p w:rsidRDefault="006E1A9F" w:rsidP="006E1A9F" w:rsidR="006E1A9F" w:rsidRPr="00393376">
      <w:pPr>
        <w:jc w:val="center"/>
        <w:rPr>
          <w:rFonts w:eastAsia="MS Mincho"/>
          <w:lang w:val="hr-HR"/>
        </w:rPr>
      </w:pPr>
    </w:p>
    <w:p w:rsidRDefault="006E1A9F" w:rsidP="006E1A9F" w:rsidR="007B405D" w:rsidRPr="00393376">
      <w:pPr>
        <w:rPr>
          <w:rFonts w:eastAsia="MS Mincho"/>
          <w:lang w:val="hr-HR"/>
        </w:rPr>
      </w:pPr>
      <w:r w:rsidRPr="00393376">
        <w:rPr>
          <w:rFonts w:eastAsia="MS Mincho"/>
          <w:lang w:val="hr-HR"/>
        </w:rPr>
        <w:t>Dnevni red skupštine:</w:t>
      </w:r>
    </w:p>
    <w:p w:rsidRDefault="006E1A9F" w:rsidP="006E1A9F" w:rsidR="006E1A9F" w:rsidRPr="0039337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393376">
        <w:rPr>
          <w:lang w:val="hr-HR"/>
        </w:rPr>
        <w:t xml:space="preserve">Izvješće stečajnog upravitelja o tijeku postupka </w:t>
      </w:r>
    </w:p>
    <w:p w:rsidRDefault="006E1A9F" w:rsidP="006E1A9F" w:rsidR="00BF21CF" w:rsidRPr="00393376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393376">
        <w:rPr>
          <w:lang w:val="hr-HR"/>
        </w:rPr>
        <w:t xml:space="preserve">Donošenje odluke </w:t>
      </w:r>
      <w:r w:rsidR="007B405D" w:rsidRPr="00393376">
        <w:rPr>
          <w:lang w:val="hr-HR"/>
        </w:rPr>
        <w:t xml:space="preserve">o načinu i uvjetima </w:t>
      </w:r>
      <w:r w:rsidR="00BF21CF" w:rsidRPr="00393376">
        <w:rPr>
          <w:lang w:val="hr-HR"/>
        </w:rPr>
        <w:t>prodaj</w:t>
      </w:r>
      <w:r w:rsidR="007B405D" w:rsidRPr="00393376">
        <w:rPr>
          <w:lang w:val="hr-HR"/>
        </w:rPr>
        <w:t xml:space="preserve">e </w:t>
      </w:r>
      <w:r w:rsidR="00BF21CF" w:rsidRPr="00393376">
        <w:rPr>
          <w:lang w:val="hr-HR"/>
        </w:rPr>
        <w:t xml:space="preserve">imovine dužnika </w:t>
      </w:r>
    </w:p>
    <w:p w:rsidRDefault="007B405D" w:rsidP="007B405D" w:rsidR="007B405D" w:rsidRPr="00393376">
      <w:pPr>
        <w:overflowPunct/>
        <w:autoSpaceDE/>
        <w:autoSpaceDN/>
        <w:adjustRightInd/>
        <w:ind w:left="1080"/>
        <w:jc w:val="both"/>
        <w:textAlignment w:val="auto"/>
        <w:rPr>
          <w:lang w:val="hr-HR"/>
        </w:rPr>
      </w:pPr>
    </w:p>
    <w:p w:rsidRDefault="006E1A9F" w:rsidP="006E1A9F" w:rsidR="00543283" w:rsidRPr="00393376">
      <w:pPr>
        <w:jc w:val="both"/>
        <w:rPr>
          <w:lang w:val="hr-HR"/>
        </w:rPr>
      </w:pPr>
      <w:r w:rsidRPr="00393376">
        <w:rPr>
          <w:rFonts w:eastAsia="MS Mincho"/>
          <w:lang w:val="hr-HR"/>
        </w:rPr>
        <w:t>II</w:t>
      </w:r>
      <w:r w:rsidR="007B405D" w:rsidRPr="00393376">
        <w:rPr>
          <w:rFonts w:eastAsia="MS Mincho"/>
          <w:lang w:val="hr-HR"/>
        </w:rPr>
        <w:t xml:space="preserve"> </w:t>
      </w:r>
      <w:r w:rsidRPr="00393376">
        <w:rPr>
          <w:rFonts w:eastAsia="MS Mincho"/>
          <w:lang w:val="hr-HR"/>
        </w:rPr>
        <w:tab/>
      </w:r>
      <w:r w:rsidR="007B405D" w:rsidRPr="00393376">
        <w:rPr>
          <w:rFonts w:eastAsia="MS Mincho"/>
          <w:lang w:val="hr-HR"/>
        </w:rPr>
        <w:t xml:space="preserve"> </w:t>
      </w:r>
      <w:r w:rsidRPr="00393376">
        <w:rPr>
          <w:rFonts w:eastAsia="MS Mincho"/>
          <w:lang w:val="hr-HR"/>
        </w:rPr>
        <w:t xml:space="preserve">Stečajni vjerovnici, razlučni vjerovnici i stečajni upravitelj na skupštinu će se pozvati  </w:t>
      </w:r>
      <w:r w:rsidRPr="00393376">
        <w:rPr>
          <w:lang w:val="hr-HR"/>
        </w:rPr>
        <w:t xml:space="preserve">oglasom koji će se objaviti na </w:t>
      </w:r>
      <w:r w:rsidR="00543283" w:rsidRPr="00393376">
        <w:rPr>
          <w:lang w:val="hr-HR"/>
        </w:rPr>
        <w:t>mrežnoj stranici e-Oglasna ploča sudova.</w:t>
      </w:r>
    </w:p>
    <w:p w:rsidRDefault="006E1A9F" w:rsidP="006E1A9F" w:rsidR="006E1A9F" w:rsidRPr="00393376">
      <w:pPr>
        <w:rPr>
          <w:rFonts w:eastAsia="MS Mincho"/>
          <w:lang w:val="hr-HR"/>
        </w:rPr>
      </w:pPr>
    </w:p>
    <w:p w:rsidRDefault="00543283" w:rsidP="00BF21CF" w:rsidR="00543283" w:rsidRPr="00393376">
      <w:pPr>
        <w:jc w:val="center"/>
        <w:rPr>
          <w:rFonts w:eastAsia="MS Mincho"/>
          <w:lang w:val="hr-HR"/>
        </w:rPr>
      </w:pPr>
    </w:p>
    <w:p w:rsidRDefault="00393376" w:rsidP="00BF21CF" w:rsidR="00BF21CF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U Rjeci</w:t>
      </w:r>
      <w:r w:rsidR="00BF21CF" w:rsidRPr="00393376">
        <w:rPr>
          <w:rFonts w:eastAsia="MS Mincho"/>
          <w:lang w:val="hr-HR"/>
        </w:rPr>
        <w:t xml:space="preserve">, </w:t>
      </w:r>
      <w:r w:rsidR="007B405D" w:rsidRPr="00393376">
        <w:rPr>
          <w:lang w:val="hr-HR"/>
        </w:rPr>
        <w:t>27. travnja 2018</w:t>
      </w:r>
      <w:r w:rsidR="00BF21CF" w:rsidRPr="00393376">
        <w:rPr>
          <w:rFonts w:eastAsia="MS Mincho"/>
          <w:lang w:val="hr-HR"/>
        </w:rPr>
        <w:t>.</w:t>
      </w:r>
    </w:p>
    <w:p w:rsidRDefault="00393376" w:rsidP="00BF21CF" w:rsidR="00393376" w:rsidRPr="00393376">
      <w:pPr>
        <w:jc w:val="center"/>
        <w:rPr>
          <w:rFonts w:eastAsia="MS Mincho"/>
          <w:lang w:val="hr-HR"/>
        </w:rPr>
      </w:pPr>
    </w:p>
    <w:p w:rsidRDefault="007B405D" w:rsidP="00BF21CF" w:rsidR="006E1A9F" w:rsidRPr="00393376">
      <w:pPr>
        <w:ind w:left="7200"/>
        <w:rPr>
          <w:lang w:val="hr-HR"/>
        </w:rPr>
      </w:pPr>
      <w:r w:rsidRPr="00393376">
        <w:rPr>
          <w:rFonts w:eastAsia="MS Mincho"/>
          <w:lang w:val="hr-HR"/>
        </w:rPr>
        <w:t xml:space="preserve">    </w:t>
      </w:r>
      <w:r w:rsidR="00BF21CF" w:rsidRPr="00393376">
        <w:rPr>
          <w:rFonts w:eastAsia="MS Mincho"/>
          <w:lang w:val="hr-HR"/>
        </w:rPr>
        <w:t>S</w:t>
      </w:r>
      <w:r w:rsidRPr="00393376">
        <w:rPr>
          <w:rFonts w:eastAsia="MS Mincho"/>
          <w:lang w:val="hr-HR"/>
        </w:rPr>
        <w:t>u</w:t>
      </w:r>
      <w:r w:rsidR="00BF21CF" w:rsidRPr="00393376">
        <w:rPr>
          <w:rFonts w:eastAsia="MS Mincho"/>
          <w:lang w:val="hr-HR"/>
        </w:rPr>
        <w:t>dac</w:t>
      </w:r>
      <w:r w:rsidR="006E1A9F" w:rsidRPr="00393376">
        <w:rPr>
          <w:lang w:val="hr-HR"/>
        </w:rPr>
        <w:t xml:space="preserve"> </w:t>
      </w:r>
    </w:p>
    <w:p w:rsidRDefault="00BF21CF" w:rsidP="00BF21CF" w:rsidR="00BF21CF" w:rsidRPr="00393376">
      <w:pPr>
        <w:ind w:left="7200"/>
        <w:rPr>
          <w:lang w:val="hr-HR"/>
        </w:rPr>
      </w:pPr>
      <w:r w:rsidRPr="00393376">
        <w:rPr>
          <w:lang w:val="hr-HR"/>
        </w:rPr>
        <w:t>Liljana Ugrin</w:t>
      </w:r>
    </w:p>
    <w:p w:rsidRDefault="00393376" w:rsidP="00BF21CF" w:rsidR="00393376">
      <w:pPr>
        <w:jc w:val="both"/>
        <w:rPr>
          <w:rFonts w:eastAsia="MS Mincho"/>
          <w:lang w:val="hr-HR"/>
        </w:rPr>
      </w:pPr>
    </w:p>
    <w:p w:rsidRDefault="00393376" w:rsidP="00BF21CF" w:rsidR="00393376">
      <w:pPr>
        <w:jc w:val="both"/>
        <w:rPr>
          <w:rFonts w:eastAsia="MS Mincho"/>
          <w:lang w:val="hr-HR"/>
        </w:rPr>
      </w:pPr>
    </w:p>
    <w:p w:rsidRDefault="00393376" w:rsidP="00BF21CF" w:rsidR="00393376">
      <w:pPr>
        <w:jc w:val="both"/>
        <w:rPr>
          <w:rFonts w:eastAsia="MS Mincho"/>
          <w:lang w:val="hr-HR"/>
        </w:rPr>
      </w:pPr>
    </w:p>
    <w:p w:rsidRDefault="00393376" w:rsidP="00BF21CF" w:rsidR="00393376">
      <w:pPr>
        <w:jc w:val="both"/>
        <w:rPr>
          <w:rFonts w:eastAsia="MS Mincho"/>
          <w:lang w:val="hr-HR"/>
        </w:rPr>
      </w:pPr>
    </w:p>
    <w:p w:rsidRDefault="00BF21CF" w:rsidP="00BF21CF" w:rsidR="00BF21CF" w:rsidRPr="00393376">
      <w:pPr>
        <w:jc w:val="both"/>
        <w:rPr>
          <w:rFonts w:eastAsia="MS Mincho"/>
          <w:lang w:val="hr-HR"/>
        </w:rPr>
      </w:pPr>
      <w:r w:rsidRPr="00393376">
        <w:rPr>
          <w:rFonts w:eastAsia="MS Mincho"/>
          <w:lang w:val="hr-HR"/>
        </w:rPr>
        <w:t>PRAVNA POUKA</w:t>
      </w:r>
    </w:p>
    <w:p w:rsidRDefault="00BF21CF" w:rsidP="00134117" w:rsidR="00BF21CF" w:rsidRPr="00393376">
      <w:pPr>
        <w:jc w:val="both"/>
        <w:rPr>
          <w:bCs/>
          <w:lang w:val="hr-HR"/>
        </w:rPr>
      </w:pPr>
      <w:r w:rsidRPr="00393376">
        <w:rPr>
          <w:bCs/>
          <w:lang w:val="hr-HR"/>
        </w:rPr>
        <w:t>Protiv ovog rješenja nije dopuštena žalba.</w:t>
      </w:r>
    </w:p>
    <w:p w:rsidRDefault="00134117" w:rsidP="00BF21CF" w:rsidR="00134117" w:rsidRPr="00393376">
      <w:pPr>
        <w:jc w:val="both"/>
        <w:rPr>
          <w:rFonts w:eastAsia="MS Mincho"/>
          <w:lang w:val="hr-HR"/>
        </w:rPr>
      </w:pPr>
    </w:p>
    <w:p w:rsidRDefault="00134117" w:rsidP="00BF21CF" w:rsidR="00134117" w:rsidRPr="00393376">
      <w:pPr>
        <w:jc w:val="both"/>
        <w:rPr>
          <w:rFonts w:eastAsia="MS Mincho"/>
          <w:lang w:val="hr-HR"/>
        </w:rPr>
      </w:pPr>
    </w:p>
    <w:p w:rsidRDefault="007B405D" w:rsidP="00134117" w:rsidR="00D34EA2" w:rsidRPr="00393376">
      <w:pPr>
        <w:jc w:val="both"/>
        <w:rPr>
          <w:lang w:val="hr-HR"/>
        </w:rPr>
      </w:pPr>
      <w:r w:rsidRPr="00393376">
        <w:rPr>
          <w:rFonts w:eastAsia="MS Mincho"/>
          <w:lang w:val="hr-HR"/>
        </w:rPr>
        <w:t xml:space="preserve"> </w:t>
      </w:r>
      <w:r w:rsidR="00BF21CF" w:rsidRPr="00393376">
        <w:rPr>
          <w:rFonts w:eastAsia="MS Mincho"/>
          <w:lang w:val="hr-HR"/>
        </w:rPr>
        <w:t xml:space="preserve"> </w:t>
      </w:r>
    </w:p>
    <w:sectPr w:rsidSect="00134117" w:rsidR="00D34EA2" w:rsidRPr="00393376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B19" w:rsidR="00B82B19">
      <w:r>
        <w:separator/>
      </w:r>
    </w:p>
  </w:endnote>
  <w:endnote w:id="0" w:type="continuationSeparator">
    <w:p w:rsidRDefault="00B82B19" w:rsidR="00B82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83D" w:rsidP="003D09FD" w:rsidR="0072483D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43301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B19" w:rsidR="00B82B19">
      <w:r>
        <w:separator/>
      </w:r>
    </w:p>
  </w:footnote>
  <w:footnote w:id="0" w:type="continuationSeparator">
    <w:p w:rsidRDefault="00B82B19" w:rsidR="00B82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17" w:rsidP="00134117" w:rsidR="0072483D" w:rsidRPr="00134117">
    <w:pPr>
      <w:pStyle w:val="Zaglavlje"/>
      <w:jc w:val="right"/>
    </w:pPr>
    <w:r w:rsidRPr="00134117">
      <w:t>Poslovni broj 7 St-</w:t>
    </w:r>
    <w:r w:rsidR="007B405D">
      <w:t>983</w:t>
    </w:r>
    <w:r w:rsidRPr="00134117">
      <w:t>/201</w:t>
    </w:r>
    <w:r w:rsidR="007B405D">
      <w:t>6</w:t>
    </w:r>
    <w:r w:rsidRPr="00134117">
      <w:t>-</w:t>
    </w:r>
    <w:r w:rsidR="00393376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766A"/>
    <w:multiLevelType w:val="hybridMultilevel"/>
    <w:tmpl w:val="389075A0"/>
    <w:lvl w:tplc="F2D44B88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7F275D"/>
    <w:multiLevelType w:val="hybridMultilevel"/>
    <w:tmpl w:val="54969038"/>
    <w:lvl w:tplc="0E94A5E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626CF"/>
    <w:rsid w:val="000745D0"/>
    <w:rsid w:val="000939AF"/>
    <w:rsid w:val="000A13D8"/>
    <w:rsid w:val="000E7D66"/>
    <w:rsid w:val="00104B7E"/>
    <w:rsid w:val="001077AC"/>
    <w:rsid w:val="00123AC0"/>
    <w:rsid w:val="00130285"/>
    <w:rsid w:val="00134117"/>
    <w:rsid w:val="00135FA2"/>
    <w:rsid w:val="00144DAB"/>
    <w:rsid w:val="00155576"/>
    <w:rsid w:val="0015786E"/>
    <w:rsid w:val="001B40FC"/>
    <w:rsid w:val="001B532C"/>
    <w:rsid w:val="001F77C0"/>
    <w:rsid w:val="00213835"/>
    <w:rsid w:val="00216A24"/>
    <w:rsid w:val="00217FC5"/>
    <w:rsid w:val="00226F99"/>
    <w:rsid w:val="00295193"/>
    <w:rsid w:val="002A3840"/>
    <w:rsid w:val="002B6E78"/>
    <w:rsid w:val="002C4071"/>
    <w:rsid w:val="002D7F2D"/>
    <w:rsid w:val="002E0090"/>
    <w:rsid w:val="002E2C85"/>
    <w:rsid w:val="002E4310"/>
    <w:rsid w:val="00304660"/>
    <w:rsid w:val="003146F2"/>
    <w:rsid w:val="00315D7F"/>
    <w:rsid w:val="00347A45"/>
    <w:rsid w:val="00352252"/>
    <w:rsid w:val="003618D3"/>
    <w:rsid w:val="00393376"/>
    <w:rsid w:val="003A6659"/>
    <w:rsid w:val="003B274D"/>
    <w:rsid w:val="003D09FD"/>
    <w:rsid w:val="00433012"/>
    <w:rsid w:val="004641B7"/>
    <w:rsid w:val="00475A9A"/>
    <w:rsid w:val="00491390"/>
    <w:rsid w:val="00491A87"/>
    <w:rsid w:val="004C67ED"/>
    <w:rsid w:val="004C7FE7"/>
    <w:rsid w:val="004E16DA"/>
    <w:rsid w:val="004F24DA"/>
    <w:rsid w:val="00505161"/>
    <w:rsid w:val="00543283"/>
    <w:rsid w:val="00544825"/>
    <w:rsid w:val="005565FA"/>
    <w:rsid w:val="0055792C"/>
    <w:rsid w:val="00575174"/>
    <w:rsid w:val="005D43AC"/>
    <w:rsid w:val="00602BF9"/>
    <w:rsid w:val="00634925"/>
    <w:rsid w:val="00673C9F"/>
    <w:rsid w:val="00677067"/>
    <w:rsid w:val="006834D0"/>
    <w:rsid w:val="0068415D"/>
    <w:rsid w:val="006B0E73"/>
    <w:rsid w:val="006B57B0"/>
    <w:rsid w:val="006C209B"/>
    <w:rsid w:val="006C6D51"/>
    <w:rsid w:val="006E1A9F"/>
    <w:rsid w:val="006E5257"/>
    <w:rsid w:val="006E6744"/>
    <w:rsid w:val="00714FE2"/>
    <w:rsid w:val="0072483D"/>
    <w:rsid w:val="00743478"/>
    <w:rsid w:val="00764E8B"/>
    <w:rsid w:val="0078067B"/>
    <w:rsid w:val="007A7DBD"/>
    <w:rsid w:val="007B405D"/>
    <w:rsid w:val="007B5BEA"/>
    <w:rsid w:val="007D456B"/>
    <w:rsid w:val="007E23D6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97D30"/>
    <w:rsid w:val="008A0459"/>
    <w:rsid w:val="008A2C0D"/>
    <w:rsid w:val="008D02C1"/>
    <w:rsid w:val="008F053C"/>
    <w:rsid w:val="008F2557"/>
    <w:rsid w:val="0090146F"/>
    <w:rsid w:val="00915BA7"/>
    <w:rsid w:val="00916954"/>
    <w:rsid w:val="0094010C"/>
    <w:rsid w:val="00952624"/>
    <w:rsid w:val="00971341"/>
    <w:rsid w:val="00997676"/>
    <w:rsid w:val="009A7035"/>
    <w:rsid w:val="009B5B80"/>
    <w:rsid w:val="009D33C2"/>
    <w:rsid w:val="009E2AA7"/>
    <w:rsid w:val="009F5AF7"/>
    <w:rsid w:val="00A03F76"/>
    <w:rsid w:val="00A159FB"/>
    <w:rsid w:val="00A20D46"/>
    <w:rsid w:val="00A2590E"/>
    <w:rsid w:val="00A269C7"/>
    <w:rsid w:val="00A363B9"/>
    <w:rsid w:val="00A40907"/>
    <w:rsid w:val="00A5230F"/>
    <w:rsid w:val="00A535A0"/>
    <w:rsid w:val="00A8690E"/>
    <w:rsid w:val="00AA556A"/>
    <w:rsid w:val="00AC0285"/>
    <w:rsid w:val="00AD5E82"/>
    <w:rsid w:val="00AF0EA5"/>
    <w:rsid w:val="00AF5BD6"/>
    <w:rsid w:val="00B26AF8"/>
    <w:rsid w:val="00B4212A"/>
    <w:rsid w:val="00B65497"/>
    <w:rsid w:val="00B76F31"/>
    <w:rsid w:val="00B771C7"/>
    <w:rsid w:val="00B82B19"/>
    <w:rsid w:val="00B8365E"/>
    <w:rsid w:val="00B90B93"/>
    <w:rsid w:val="00BE4426"/>
    <w:rsid w:val="00BE6F92"/>
    <w:rsid w:val="00BF21CF"/>
    <w:rsid w:val="00C17C73"/>
    <w:rsid w:val="00C24693"/>
    <w:rsid w:val="00C25C1D"/>
    <w:rsid w:val="00C50EFF"/>
    <w:rsid w:val="00CA0741"/>
    <w:rsid w:val="00CA3EBA"/>
    <w:rsid w:val="00CC01F2"/>
    <w:rsid w:val="00CD41A6"/>
    <w:rsid w:val="00D10F81"/>
    <w:rsid w:val="00D23158"/>
    <w:rsid w:val="00D34EA2"/>
    <w:rsid w:val="00D6193D"/>
    <w:rsid w:val="00DD40B7"/>
    <w:rsid w:val="00DF388C"/>
    <w:rsid w:val="00E70D70"/>
    <w:rsid w:val="00E962C7"/>
    <w:rsid w:val="00EE3EE3"/>
    <w:rsid w:val="00EE7D8D"/>
    <w:rsid w:val="00F15E1F"/>
    <w:rsid w:val="00F207C4"/>
    <w:rsid w:val="00F57DFF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21C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3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01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01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01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01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21C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3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0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01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0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0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160</properties:Words>
  <properties:Characters>764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2018-04-27T11:26:00Z</dcterms:created>
  <dc:creator>T SUD</dc:creator>
  <cp:lastModifiedBy>Elizabet Jovanović</cp:lastModifiedBy>
  <cp:lastPrinted>2018-04-27T11:25:00Z</cp:lastPrinted>
  <dcterms:modified xmlns:xsi="http://www.w3.org/2001/XMLSchema-instance" xsi:type="dcterms:W3CDTF">2018-04-27T11:26:00Z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(983    16  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